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AC77A" w14:textId="0A7DA18B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537992">
        <w:rPr>
          <w:rFonts w:ascii="Arial" w:hAnsi="Arial" w:cs="Arial"/>
          <w:bCs/>
          <w:i w:val="0"/>
          <w:szCs w:val="24"/>
        </w:rPr>
        <w:t>4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1F337388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13E3E494" w14:textId="77777777" w:rsidR="00C4103F" w:rsidRPr="0012157F" w:rsidRDefault="007118F0" w:rsidP="006C4CCD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17FA732D" w14:textId="77777777" w:rsidR="00B27189" w:rsidRPr="00B27189" w:rsidRDefault="00B27189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27189">
        <w:rPr>
          <w:rFonts w:ascii="Arial" w:hAnsi="Arial" w:cs="Arial"/>
        </w:rPr>
        <w:t>Skarb Państwa - Państwowe Gospodarstwo Leśne Lasy Państwowe</w:t>
      </w:r>
    </w:p>
    <w:p w14:paraId="28C4AFC6" w14:textId="7E21330D" w:rsidR="006676AE" w:rsidRPr="0012157F" w:rsidRDefault="00B27189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27189">
        <w:rPr>
          <w:rFonts w:ascii="Arial" w:hAnsi="Arial" w:cs="Arial"/>
        </w:rPr>
        <w:t>Nadleśnictwo Starogard</w:t>
      </w:r>
    </w:p>
    <w:p w14:paraId="1C9806A3" w14:textId="76CCB4D3" w:rsidR="006676AE" w:rsidRPr="0012157F" w:rsidRDefault="00B27189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27189">
        <w:rPr>
          <w:rFonts w:ascii="Arial" w:hAnsi="Arial" w:cs="Arial"/>
        </w:rPr>
        <w:t>Gdańska</w:t>
      </w:r>
      <w:r w:rsidR="006676AE" w:rsidRPr="0012157F">
        <w:rPr>
          <w:rFonts w:ascii="Arial" w:hAnsi="Arial" w:cs="Arial"/>
        </w:rPr>
        <w:t xml:space="preserve"> </w:t>
      </w:r>
      <w:r w:rsidRPr="00B27189">
        <w:rPr>
          <w:rFonts w:ascii="Arial" w:hAnsi="Arial" w:cs="Arial"/>
        </w:rPr>
        <w:t>12</w:t>
      </w:r>
      <w:r w:rsidR="006676AE" w:rsidRPr="0012157F">
        <w:rPr>
          <w:rFonts w:ascii="Arial" w:hAnsi="Arial" w:cs="Arial"/>
        </w:rPr>
        <w:t xml:space="preserve"> </w:t>
      </w:r>
    </w:p>
    <w:p w14:paraId="0F436E8A" w14:textId="6D86332B" w:rsidR="00F90CD1" w:rsidRDefault="00B27189" w:rsidP="006C4CCD">
      <w:pPr>
        <w:pStyle w:val="Tekstpodstawowy"/>
        <w:spacing w:after="0"/>
        <w:ind w:left="4111"/>
        <w:rPr>
          <w:rFonts w:ascii="Arial" w:hAnsi="Arial" w:cs="Arial"/>
        </w:rPr>
      </w:pPr>
      <w:r w:rsidRPr="00B27189">
        <w:rPr>
          <w:rFonts w:ascii="Arial" w:hAnsi="Arial" w:cs="Arial"/>
        </w:rPr>
        <w:t>83-200</w:t>
      </w:r>
      <w:r w:rsidR="006676AE" w:rsidRPr="0012157F">
        <w:rPr>
          <w:rFonts w:ascii="Arial" w:hAnsi="Arial" w:cs="Arial"/>
        </w:rPr>
        <w:t xml:space="preserve"> </w:t>
      </w:r>
      <w:r w:rsidRPr="00B27189">
        <w:rPr>
          <w:rFonts w:ascii="Arial" w:hAnsi="Arial" w:cs="Arial"/>
        </w:rPr>
        <w:t>Starogard Gdański</w:t>
      </w:r>
    </w:p>
    <w:p w14:paraId="28F45703" w14:textId="77777777" w:rsidR="009169D4" w:rsidRDefault="009169D4" w:rsidP="006F0A84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40BACE61" w14:textId="77777777" w:rsidR="00C4103F" w:rsidRPr="00185C6E" w:rsidRDefault="006F0A84" w:rsidP="006F0A84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2E47351E" w14:textId="77777777" w:rsidTr="00252642">
        <w:tc>
          <w:tcPr>
            <w:tcW w:w="2800" w:type="dxa"/>
          </w:tcPr>
          <w:p w14:paraId="598C333B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2965006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B88DE1C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1CBD8941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6E756662" w14:textId="77777777" w:rsidTr="00252642">
        <w:tc>
          <w:tcPr>
            <w:tcW w:w="2800" w:type="dxa"/>
          </w:tcPr>
          <w:p w14:paraId="7CCD83B5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3429F5A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DE82F69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2F6FC8C1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8E5A860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27189" w:rsidRPr="0012157F" w14:paraId="5E968AF1" w14:textId="77777777" w:rsidTr="00A6693D">
        <w:tc>
          <w:tcPr>
            <w:tcW w:w="9104" w:type="dxa"/>
            <w:shd w:val="clear" w:color="auto" w:fill="D9D9D9"/>
          </w:tcPr>
          <w:p w14:paraId="0CF777E0" w14:textId="77777777" w:rsidR="00B27189" w:rsidRPr="006F0A84" w:rsidRDefault="00B27189" w:rsidP="00A6693D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0CBE7BCF" w14:textId="331F9F55" w:rsidR="00B27189" w:rsidRDefault="00B27189" w:rsidP="00A6693D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B27189">
              <w:rPr>
                <w:rFonts w:ascii="Arial" w:hAnsi="Arial" w:cs="Arial"/>
                <w:sz w:val="24"/>
                <w:szCs w:val="24"/>
              </w:rPr>
              <w:t>(tj. Dz. U. z 2024 r. poz. 1320 z p</w:t>
            </w:r>
            <w:r w:rsidR="00D22A94">
              <w:rPr>
                <w:rFonts w:ascii="Arial" w:hAnsi="Arial" w:cs="Arial"/>
                <w:sz w:val="24"/>
                <w:szCs w:val="24"/>
              </w:rPr>
              <w:t>óźn</w:t>
            </w:r>
            <w:r w:rsidRPr="00B27189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A066DB" w14:textId="77777777" w:rsidR="00B27189" w:rsidRPr="00534752" w:rsidRDefault="00B27189" w:rsidP="00A6693D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65D8ECC9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78C5772F" w14:textId="77777777" w:rsidTr="00252642">
        <w:tc>
          <w:tcPr>
            <w:tcW w:w="2269" w:type="dxa"/>
          </w:tcPr>
          <w:p w14:paraId="4E00D1EE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0827B6B" w14:textId="5F304DCE" w:rsidR="00FB403C" w:rsidRPr="00D22A94" w:rsidRDefault="00B27189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22A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Termomodernizacja budynku biurowo-mieszkalnego Nadleśnictwa Starogard</w:t>
            </w:r>
          </w:p>
        </w:tc>
      </w:tr>
      <w:tr w:rsidR="00B27189" w:rsidRPr="00A2540E" w14:paraId="6412E012" w14:textId="77777777" w:rsidTr="00A6693D">
        <w:tc>
          <w:tcPr>
            <w:tcW w:w="2269" w:type="dxa"/>
          </w:tcPr>
          <w:p w14:paraId="0ED7544F" w14:textId="77777777" w:rsidR="00B27189" w:rsidRPr="00A2540E" w:rsidRDefault="00B27189" w:rsidP="00A6693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5CA119E" w14:textId="196753D4" w:rsidR="00B27189" w:rsidRPr="00A2540E" w:rsidRDefault="00B27189" w:rsidP="00A6693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2718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SA3.270.5.2026</w:t>
            </w:r>
          </w:p>
        </w:tc>
      </w:tr>
    </w:tbl>
    <w:p w14:paraId="2E96ADA9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590FD9D" w14:textId="35B2702B" w:rsidR="00F90CD1" w:rsidRPr="009D595E" w:rsidRDefault="005434B3" w:rsidP="00650D6C">
      <w:pPr>
        <w:spacing w:after="24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B27189" w:rsidRPr="00B27189">
        <w:rPr>
          <w:rFonts w:ascii="Arial" w:hAnsi="Arial" w:cs="Arial"/>
          <w:b/>
          <w:sz w:val="24"/>
          <w:szCs w:val="24"/>
        </w:rPr>
        <w:t>Skarb Państwa - Państwowe Gospodarstwo Leśne Lasy Państwowe</w:t>
      </w:r>
      <w:r w:rsidR="009D595E">
        <w:rPr>
          <w:rFonts w:ascii="Arial" w:hAnsi="Arial" w:cs="Arial"/>
          <w:b/>
          <w:sz w:val="24"/>
          <w:szCs w:val="24"/>
        </w:rPr>
        <w:t xml:space="preserve"> </w:t>
      </w:r>
      <w:r w:rsidR="00B27189" w:rsidRPr="00B27189">
        <w:rPr>
          <w:rFonts w:ascii="Arial" w:hAnsi="Arial" w:cs="Arial"/>
          <w:b/>
          <w:sz w:val="24"/>
          <w:szCs w:val="24"/>
        </w:rPr>
        <w:t>Nadleśnictwo Starogard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6F6F2C8E" w14:textId="77777777" w:rsidTr="00650D6C">
        <w:tc>
          <w:tcPr>
            <w:tcW w:w="9104" w:type="dxa"/>
            <w:shd w:val="clear" w:color="auto" w:fill="D9D9D9"/>
          </w:tcPr>
          <w:p w14:paraId="065E6C58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70D3375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707BCA52" w14:textId="77777777" w:rsidR="00B27189" w:rsidRPr="00992BD8" w:rsidRDefault="00B27189" w:rsidP="00B27189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80D9C2E" w14:textId="77777777" w:rsidR="002426FF" w:rsidRPr="00922A11" w:rsidRDefault="00B27189" w:rsidP="00B27189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1D2D7C3C" w14:textId="77777777" w:rsidR="00B27189" w:rsidRPr="0012157F" w:rsidRDefault="00B27189" w:rsidP="00B2718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503D65F" w14:textId="77777777" w:rsidR="00B27189" w:rsidRPr="0012157F" w:rsidRDefault="00B27189" w:rsidP="00B2718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2F43ECC7" w14:textId="77777777" w:rsidR="00B27189" w:rsidRPr="0012157F" w:rsidRDefault="00B27189" w:rsidP="00B2718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BDF6848" w14:textId="77777777" w:rsidR="00B27189" w:rsidRPr="00922A11" w:rsidRDefault="00B27189" w:rsidP="00B27189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4B071C4" w14:textId="77777777" w:rsidR="00B27189" w:rsidRPr="0012157F" w:rsidRDefault="00B27189" w:rsidP="00B2718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20093D5A" w14:textId="77777777" w:rsidR="00B27189" w:rsidRPr="0012157F" w:rsidRDefault="00B27189" w:rsidP="00B27189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1D8374AC" w14:textId="77777777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571FAF31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</w:t>
      </w:r>
      <w:r w:rsidR="008E309D">
        <w:rPr>
          <w:rFonts w:ascii="Arial" w:hAnsi="Arial" w:cs="Arial"/>
          <w:sz w:val="24"/>
          <w:szCs w:val="24"/>
        </w:rPr>
        <w:t xml:space="preserve"> </w:t>
      </w:r>
      <w:r w:rsidR="008A2CEB" w:rsidRPr="008A2CEB">
        <w:rPr>
          <w:rFonts w:ascii="Arial" w:hAnsi="Arial" w:cs="Arial"/>
          <w:sz w:val="24"/>
          <w:szCs w:val="24"/>
        </w:rPr>
        <w:t>U. z 202</w:t>
      </w:r>
      <w:r w:rsidR="008E309D">
        <w:rPr>
          <w:rFonts w:ascii="Arial" w:hAnsi="Arial" w:cs="Arial"/>
          <w:sz w:val="24"/>
          <w:szCs w:val="24"/>
        </w:rPr>
        <w:t xml:space="preserve">5 </w:t>
      </w:r>
      <w:r w:rsidR="008A2CEB" w:rsidRPr="008A2CEB">
        <w:rPr>
          <w:rFonts w:ascii="Arial" w:hAnsi="Arial" w:cs="Arial"/>
          <w:sz w:val="24"/>
          <w:szCs w:val="24"/>
        </w:rPr>
        <w:t>r. poz. 5</w:t>
      </w:r>
      <w:r w:rsidR="008E309D">
        <w:rPr>
          <w:rFonts w:ascii="Arial" w:hAnsi="Arial" w:cs="Arial"/>
          <w:sz w:val="24"/>
          <w:szCs w:val="24"/>
        </w:rPr>
        <w:t>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p w14:paraId="18B55C60" w14:textId="77777777" w:rsidR="009D595E" w:rsidRDefault="009D595E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p w14:paraId="69837CFC" w14:textId="77777777" w:rsidR="009D595E" w:rsidRDefault="009D595E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511353E0" w14:textId="77777777" w:rsidTr="00CD4DD1">
        <w:tc>
          <w:tcPr>
            <w:tcW w:w="9104" w:type="dxa"/>
            <w:shd w:val="clear" w:color="auto" w:fill="D9D9D9"/>
          </w:tcPr>
          <w:p w14:paraId="7590DA4B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C897EFC" w14:textId="7027C4EE" w:rsidR="00C62F57" w:rsidRDefault="004F23F7" w:rsidP="009D595E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9D595E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1AFA87D2" w14:textId="77777777" w:rsidTr="00CD4DD1">
        <w:tc>
          <w:tcPr>
            <w:tcW w:w="9104" w:type="dxa"/>
            <w:shd w:val="clear" w:color="auto" w:fill="D9D9D9"/>
          </w:tcPr>
          <w:p w14:paraId="51D95E11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8394E5F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790F8C52" w14:textId="77777777" w:rsidTr="00847232">
        <w:tc>
          <w:tcPr>
            <w:tcW w:w="9104" w:type="dxa"/>
            <w:shd w:val="clear" w:color="auto" w:fill="D9D9D9"/>
          </w:tcPr>
          <w:p w14:paraId="69804623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64871D4C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7BE206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19ACBDB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A8B7BEF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41E3E77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74F2F60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3D94F09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2BA1250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75D859D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09DBD04C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50D2BB8A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3F71855C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D08B" w14:textId="77777777" w:rsidR="004A6918" w:rsidRDefault="004A6918" w:rsidP="0038231F">
      <w:pPr>
        <w:spacing w:after="0" w:line="240" w:lineRule="auto"/>
      </w:pPr>
      <w:r>
        <w:separator/>
      </w:r>
    </w:p>
  </w:endnote>
  <w:endnote w:type="continuationSeparator" w:id="0">
    <w:p w14:paraId="59ADBFC6" w14:textId="77777777" w:rsidR="004A6918" w:rsidRDefault="004A69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93D0" w14:textId="77777777" w:rsidR="00B27189" w:rsidRDefault="00B271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92C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D5D6BA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CBCE" w14:textId="77777777" w:rsidR="00B27189" w:rsidRDefault="00B27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C324" w14:textId="77777777" w:rsidR="004A6918" w:rsidRDefault="004A6918" w:rsidP="0038231F">
      <w:pPr>
        <w:spacing w:after="0" w:line="240" w:lineRule="auto"/>
      </w:pPr>
      <w:r>
        <w:separator/>
      </w:r>
    </w:p>
  </w:footnote>
  <w:footnote w:type="continuationSeparator" w:id="0">
    <w:p w14:paraId="5E51DEDD" w14:textId="77777777" w:rsidR="004A6918" w:rsidRDefault="004A6918" w:rsidP="0038231F">
      <w:pPr>
        <w:spacing w:after="0" w:line="240" w:lineRule="auto"/>
      </w:pPr>
      <w:r>
        <w:continuationSeparator/>
      </w:r>
    </w:p>
  </w:footnote>
  <w:footnote w:id="1">
    <w:p w14:paraId="75495A9A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A25C1F4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8E78CB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BCE4B4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D6C2" w14:textId="77777777" w:rsidR="00B27189" w:rsidRDefault="00B271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20B0" w14:textId="77777777" w:rsidR="00B27189" w:rsidRDefault="00B271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0683B" w14:textId="77777777" w:rsidR="00B27189" w:rsidRDefault="00B271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239687">
    <w:abstractNumId w:val="11"/>
  </w:num>
  <w:num w:numId="2" w16cid:durableId="1481771428">
    <w:abstractNumId w:val="0"/>
  </w:num>
  <w:num w:numId="3" w16cid:durableId="145097736">
    <w:abstractNumId w:val="10"/>
  </w:num>
  <w:num w:numId="4" w16cid:durableId="1307247850">
    <w:abstractNumId w:val="13"/>
  </w:num>
  <w:num w:numId="5" w16cid:durableId="878007287">
    <w:abstractNumId w:val="12"/>
  </w:num>
  <w:num w:numId="6" w16cid:durableId="1727870769">
    <w:abstractNumId w:val="9"/>
  </w:num>
  <w:num w:numId="7" w16cid:durableId="529950628">
    <w:abstractNumId w:val="1"/>
  </w:num>
  <w:num w:numId="8" w16cid:durableId="1273779372">
    <w:abstractNumId w:val="6"/>
  </w:num>
  <w:num w:numId="9" w16cid:durableId="600727282">
    <w:abstractNumId w:val="4"/>
  </w:num>
  <w:num w:numId="10" w16cid:durableId="1176773045">
    <w:abstractNumId w:val="7"/>
  </w:num>
  <w:num w:numId="11" w16cid:durableId="1618638786">
    <w:abstractNumId w:val="5"/>
  </w:num>
  <w:num w:numId="12" w16cid:durableId="212818031">
    <w:abstractNumId w:val="8"/>
  </w:num>
  <w:num w:numId="13" w16cid:durableId="1866824300">
    <w:abstractNumId w:val="3"/>
  </w:num>
  <w:num w:numId="14" w16cid:durableId="1673411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comment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20B7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691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3799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9D595E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27189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2A94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20B7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614FB"/>
  <w15:docId w15:val="{9109A83A-C05F-463D-9BD8-2AB339A6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Kujawski - Nadleśnictwo Starogard</dc:creator>
  <cp:keywords/>
  <cp:lastModifiedBy>Łukasz Kujawski - Nadleśnictwo Starogard</cp:lastModifiedBy>
  <cp:revision>4</cp:revision>
  <cp:lastPrinted>2016-07-26T10:32:00Z</cp:lastPrinted>
  <dcterms:created xsi:type="dcterms:W3CDTF">2026-04-24T09:52:00Z</dcterms:created>
  <dcterms:modified xsi:type="dcterms:W3CDTF">2026-04-24T09:53:00Z</dcterms:modified>
</cp:coreProperties>
</file>