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AB888" w14:textId="453E1E51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497EFB">
        <w:rPr>
          <w:rFonts w:ascii="Arial" w:hAnsi="Arial" w:cs="Arial"/>
          <w:bCs/>
          <w:i w:val="0"/>
          <w:szCs w:val="24"/>
        </w:rPr>
        <w:t>3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4315E001" w14:textId="77777777" w:rsidTr="00467CA2">
        <w:tc>
          <w:tcPr>
            <w:tcW w:w="2800" w:type="dxa"/>
          </w:tcPr>
          <w:p w14:paraId="1176102D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9574EDC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57936D3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638FB85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5BF462F2" w14:textId="77777777" w:rsidTr="00467CA2">
        <w:tc>
          <w:tcPr>
            <w:tcW w:w="2800" w:type="dxa"/>
          </w:tcPr>
          <w:p w14:paraId="393F532A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D665311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98D80B9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903955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984BB80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53927" w14:paraId="1A4E4483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19F253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7271FEF0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47A70ADD" w14:textId="4870EAA0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E16A19" w:rsidRPr="00E16A19">
        <w:rPr>
          <w:rFonts w:ascii="Arial" w:hAnsi="Arial" w:cs="Arial"/>
          <w:sz w:val="24"/>
          <w:szCs w:val="24"/>
        </w:rPr>
        <w:t>(tj. Dz. U. z 2024 r. poz. 1320 z p</w:t>
      </w:r>
      <w:r w:rsidR="00497EFB">
        <w:rPr>
          <w:rFonts w:ascii="Arial" w:hAnsi="Arial" w:cs="Arial"/>
          <w:sz w:val="24"/>
          <w:szCs w:val="24"/>
        </w:rPr>
        <w:t>óźn</w:t>
      </w:r>
      <w:r w:rsidR="00E16A19" w:rsidRPr="00E16A19">
        <w:rPr>
          <w:rFonts w:ascii="Arial" w:hAnsi="Arial" w:cs="Arial"/>
          <w:sz w:val="24"/>
          <w:szCs w:val="24"/>
        </w:rPr>
        <w:t>. zm.)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4FB035DF" w14:textId="77777777" w:rsidTr="00467CA2">
        <w:tc>
          <w:tcPr>
            <w:tcW w:w="2269" w:type="dxa"/>
          </w:tcPr>
          <w:p w14:paraId="6E589FBE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8F52599" w14:textId="7B1DD506" w:rsidR="00D520D3" w:rsidRPr="00497EFB" w:rsidRDefault="00E16A19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97EF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Termomodernizacja budynku biurowo-mieszkalnego Nadleśnictwa Starogard</w:t>
            </w:r>
          </w:p>
        </w:tc>
      </w:tr>
      <w:tr w:rsidR="00E16A19" w:rsidRPr="00A2540E" w14:paraId="31940ED1" w14:textId="77777777" w:rsidTr="00A108AE">
        <w:tc>
          <w:tcPr>
            <w:tcW w:w="2269" w:type="dxa"/>
          </w:tcPr>
          <w:p w14:paraId="360F9D4E" w14:textId="77777777" w:rsidR="00E16A19" w:rsidRPr="00A2540E" w:rsidRDefault="00E16A19" w:rsidP="00A108A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0128564" w14:textId="77777777" w:rsidR="00E16A19" w:rsidRPr="00A2540E" w:rsidRDefault="00E16A19" w:rsidP="00A108A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E16A1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SA3.270.5.2026</w:t>
            </w:r>
          </w:p>
        </w:tc>
      </w:tr>
    </w:tbl>
    <w:p w14:paraId="18093854" w14:textId="77777777" w:rsidR="00DC652A" w:rsidRPr="00053927" w:rsidRDefault="00E16A19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34C29E2C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93AC58B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4EB92AE1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0AEDB39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3F1CD93F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50C720ED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0246F22D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6C56629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0DED2D7C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EF69888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354672DF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6AB1AA34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3CDB7AE3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4B0622D1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45728949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…………………………………………………………………....…………………………….……..</w:t>
      </w:r>
    </w:p>
    <w:p w14:paraId="56099BCC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49AAB8A0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623C8FDF" w14:textId="77777777" w:rsidTr="00467CA2">
        <w:tc>
          <w:tcPr>
            <w:tcW w:w="2660" w:type="dxa"/>
          </w:tcPr>
          <w:p w14:paraId="3579B1F6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8ACEA0F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C9C0410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48549FA5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17D61DE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220752F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E16A19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48684B55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02624" w14:textId="77777777" w:rsidR="009F51AA" w:rsidRDefault="009F51AA" w:rsidP="00025386">
      <w:pPr>
        <w:spacing w:after="0" w:line="240" w:lineRule="auto"/>
      </w:pPr>
      <w:r>
        <w:separator/>
      </w:r>
    </w:p>
  </w:endnote>
  <w:endnote w:type="continuationSeparator" w:id="0">
    <w:p w14:paraId="31ADB503" w14:textId="77777777" w:rsidR="009F51AA" w:rsidRDefault="009F51A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3DA25" w14:textId="77777777" w:rsidR="00E16A19" w:rsidRDefault="00E16A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92E0" w14:textId="77777777" w:rsidR="00025386" w:rsidRDefault="00A56A6F" w:rsidP="00025386">
    <w:pPr>
      <w:pStyle w:val="Stopka"/>
      <w:tabs>
        <w:tab w:val="clear" w:pos="4536"/>
      </w:tabs>
      <w:jc w:val="center"/>
    </w:pPr>
    <w:r>
      <w:rPr>
        <w:noProof/>
      </w:rPr>
      <w:pict w14:anchorId="2ABAD763">
        <v:line id="Łącznik prosty 3" o:spid="_x0000_s1026" style="position:absolute;left:0;text-align:left;z-index:1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6C3E7A0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3DB8860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3757" w14:textId="77777777" w:rsidR="00E16A19" w:rsidRDefault="00E16A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88BFF" w14:textId="77777777" w:rsidR="009F51AA" w:rsidRDefault="009F51AA" w:rsidP="00025386">
      <w:pPr>
        <w:spacing w:after="0" w:line="240" w:lineRule="auto"/>
      </w:pPr>
      <w:r>
        <w:separator/>
      </w:r>
    </w:p>
  </w:footnote>
  <w:footnote w:type="continuationSeparator" w:id="0">
    <w:p w14:paraId="620E578A" w14:textId="77777777" w:rsidR="009F51AA" w:rsidRDefault="009F51A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1D369" w14:textId="77777777" w:rsidR="00E16A19" w:rsidRDefault="00E16A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6699" w14:textId="77777777" w:rsidR="00E16A19" w:rsidRDefault="00E16A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4A65" w14:textId="77777777" w:rsidR="00E16A19" w:rsidRDefault="00E16A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5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revisionView w:comment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7968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4374F2"/>
    <w:rsid w:val="00460705"/>
    <w:rsid w:val="00467CA2"/>
    <w:rsid w:val="00485239"/>
    <w:rsid w:val="00497EFB"/>
    <w:rsid w:val="004E27D7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9F51AA"/>
    <w:rsid w:val="00A56A6F"/>
    <w:rsid w:val="00A87380"/>
    <w:rsid w:val="00AF4E90"/>
    <w:rsid w:val="00AF7375"/>
    <w:rsid w:val="00B62AD0"/>
    <w:rsid w:val="00B77707"/>
    <w:rsid w:val="00BE3BCE"/>
    <w:rsid w:val="00CB29AC"/>
    <w:rsid w:val="00D520D3"/>
    <w:rsid w:val="00D55FC4"/>
    <w:rsid w:val="00D9320D"/>
    <w:rsid w:val="00DC4842"/>
    <w:rsid w:val="00DC587A"/>
    <w:rsid w:val="00DC652A"/>
    <w:rsid w:val="00DD7968"/>
    <w:rsid w:val="00DE3B21"/>
    <w:rsid w:val="00DE73DD"/>
    <w:rsid w:val="00E16A19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46B6B"/>
  <w15:chartTrackingRefBased/>
  <w15:docId w15:val="{4C0D2BCB-757E-43BF-9760-108FC5A7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KUJ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Kujawski - Nadleśnictwo Starogard</dc:creator>
  <cp:keywords/>
  <dc:description/>
  <cp:lastModifiedBy>Łukasz Kujawski - Nadleśnictwo Starogard</cp:lastModifiedBy>
  <cp:revision>2</cp:revision>
  <dcterms:created xsi:type="dcterms:W3CDTF">2026-04-24T09:51:00Z</dcterms:created>
  <dcterms:modified xsi:type="dcterms:W3CDTF">2026-04-24T09:51:00Z</dcterms:modified>
</cp:coreProperties>
</file>