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B7339" w14:textId="3FE2D007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110B77">
        <w:rPr>
          <w:rFonts w:ascii="Arial" w:hAnsi="Arial" w:cs="Arial"/>
          <w:bCs/>
          <w:i w:val="0"/>
          <w:szCs w:val="24"/>
        </w:rPr>
        <w:t>2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22C01CB6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3F1A4523" w14:textId="77777777" w:rsidR="0050700A" w:rsidRPr="0050700A" w:rsidRDefault="0050700A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50700A">
        <w:rPr>
          <w:rFonts w:ascii="Arial" w:hAnsi="Arial" w:cs="Arial"/>
        </w:rPr>
        <w:t>Skarb Państwa - Państwowe Gospodarstwo Leśne Lasy Państwowe</w:t>
      </w:r>
    </w:p>
    <w:p w14:paraId="6DDB3371" w14:textId="77777777" w:rsidR="006676AE" w:rsidRPr="0012157F" w:rsidRDefault="0050700A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50700A">
        <w:rPr>
          <w:rFonts w:ascii="Arial" w:hAnsi="Arial" w:cs="Arial"/>
        </w:rPr>
        <w:t>Nadleśnictwo Starogard</w:t>
      </w:r>
    </w:p>
    <w:p w14:paraId="0D516D31" w14:textId="77777777" w:rsidR="006676AE" w:rsidRPr="0012157F" w:rsidRDefault="0050700A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50700A">
        <w:rPr>
          <w:rFonts w:ascii="Arial" w:hAnsi="Arial" w:cs="Arial"/>
        </w:rPr>
        <w:t>Gdańska</w:t>
      </w:r>
      <w:r w:rsidR="006676AE" w:rsidRPr="0012157F">
        <w:rPr>
          <w:rFonts w:ascii="Arial" w:hAnsi="Arial" w:cs="Arial"/>
        </w:rPr>
        <w:t xml:space="preserve"> </w:t>
      </w:r>
      <w:r w:rsidRPr="0050700A">
        <w:rPr>
          <w:rFonts w:ascii="Arial" w:hAnsi="Arial" w:cs="Arial"/>
        </w:rPr>
        <w:t>12</w:t>
      </w:r>
      <w:r w:rsidR="006676AE" w:rsidRPr="0012157F">
        <w:rPr>
          <w:rFonts w:ascii="Arial" w:hAnsi="Arial" w:cs="Arial"/>
        </w:rPr>
        <w:t xml:space="preserve"> </w:t>
      </w:r>
    </w:p>
    <w:p w14:paraId="07D69D16" w14:textId="77777777" w:rsidR="00F90CD1" w:rsidRDefault="0050700A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50700A">
        <w:rPr>
          <w:rFonts w:ascii="Arial" w:hAnsi="Arial" w:cs="Arial"/>
        </w:rPr>
        <w:t>83-200</w:t>
      </w:r>
      <w:r w:rsidR="006676AE" w:rsidRPr="0012157F">
        <w:rPr>
          <w:rFonts w:ascii="Arial" w:hAnsi="Arial" w:cs="Arial"/>
        </w:rPr>
        <w:t xml:space="preserve"> </w:t>
      </w:r>
      <w:r w:rsidRPr="0050700A">
        <w:rPr>
          <w:rFonts w:ascii="Arial" w:hAnsi="Arial" w:cs="Arial"/>
        </w:rPr>
        <w:t>Starogard Gdański</w:t>
      </w:r>
    </w:p>
    <w:p w14:paraId="4F5515E1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0E353E1F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2B9CD586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097CD07D" w14:textId="77777777" w:rsidTr="0018769E">
        <w:tc>
          <w:tcPr>
            <w:tcW w:w="2800" w:type="dxa"/>
          </w:tcPr>
          <w:p w14:paraId="3AB83A3D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89F17B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A5DB45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7DCB79D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2CF4499A" w14:textId="77777777" w:rsidTr="0018769E">
        <w:tc>
          <w:tcPr>
            <w:tcW w:w="2800" w:type="dxa"/>
          </w:tcPr>
          <w:p w14:paraId="145705B5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982B05E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5B4E82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83B107D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2B869A5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0700A" w:rsidRPr="0012157F" w14:paraId="23A2FB08" w14:textId="77777777" w:rsidTr="00C6025D">
        <w:tc>
          <w:tcPr>
            <w:tcW w:w="9104" w:type="dxa"/>
            <w:shd w:val="clear" w:color="auto" w:fill="D9D9D9"/>
          </w:tcPr>
          <w:p w14:paraId="67B9AA78" w14:textId="77777777" w:rsidR="0050700A" w:rsidRPr="0012157F" w:rsidRDefault="0050700A" w:rsidP="00C6025D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58CD9B07" w14:textId="53A13094" w:rsidR="0050700A" w:rsidRPr="0012157F" w:rsidRDefault="0050700A" w:rsidP="00C6025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50700A">
              <w:rPr>
                <w:rFonts w:ascii="Arial" w:hAnsi="Arial" w:cs="Arial"/>
                <w:sz w:val="24"/>
                <w:szCs w:val="24"/>
              </w:rPr>
              <w:t>(tj. Dz. U. z 2024 r. poz. 1320 z p</w:t>
            </w:r>
            <w:r w:rsidR="00207960">
              <w:rPr>
                <w:rFonts w:ascii="Arial" w:hAnsi="Arial" w:cs="Arial"/>
                <w:sz w:val="24"/>
                <w:szCs w:val="24"/>
              </w:rPr>
              <w:t xml:space="preserve">óźn. </w:t>
            </w:r>
            <w:r w:rsidRPr="0050700A">
              <w:rPr>
                <w:rFonts w:ascii="Arial" w:hAnsi="Arial" w:cs="Arial"/>
                <w:sz w:val="24"/>
                <w:szCs w:val="24"/>
              </w:rPr>
              <w:t>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62C148C9" w14:textId="77777777" w:rsidR="0050700A" w:rsidRPr="00612283" w:rsidRDefault="0050700A" w:rsidP="00C6025D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2C1240C8" w14:textId="77777777" w:rsidR="0050700A" w:rsidRPr="00612283" w:rsidRDefault="0050700A" w:rsidP="00C6025D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534BF280" w14:textId="77777777" w:rsidR="0050700A" w:rsidRPr="0012157F" w:rsidRDefault="0050700A" w:rsidP="00C6025D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3E853647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671EBF87" w14:textId="77777777" w:rsidTr="0018769E">
        <w:tc>
          <w:tcPr>
            <w:tcW w:w="2269" w:type="dxa"/>
          </w:tcPr>
          <w:p w14:paraId="17800981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5F946D2" w14:textId="7B5366B8" w:rsidR="002578E4" w:rsidRPr="00110B77" w:rsidRDefault="0050700A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10B7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Termomodernizacja budynku biurowo-mieszkalnego Nadleśnictwa Starogard</w:t>
            </w:r>
          </w:p>
        </w:tc>
      </w:tr>
      <w:tr w:rsidR="0050700A" w:rsidRPr="00A2540E" w14:paraId="2CB142A0" w14:textId="77777777" w:rsidTr="00C6025D">
        <w:tc>
          <w:tcPr>
            <w:tcW w:w="2269" w:type="dxa"/>
          </w:tcPr>
          <w:p w14:paraId="21A684B2" w14:textId="77777777" w:rsidR="0050700A" w:rsidRPr="00A2540E" w:rsidRDefault="0050700A" w:rsidP="00C6025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C3D74AA" w14:textId="77777777" w:rsidR="0050700A" w:rsidRPr="00A2540E" w:rsidRDefault="0050700A" w:rsidP="00C6025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0700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SA3.270.5.2026</w:t>
            </w:r>
          </w:p>
        </w:tc>
      </w:tr>
    </w:tbl>
    <w:p w14:paraId="2755B5B0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6466BE" w14:textId="0D916AEA" w:rsidR="00110B77" w:rsidRDefault="005434B3" w:rsidP="00650D6C">
      <w:pPr>
        <w:spacing w:after="24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50700A" w:rsidRPr="0050700A">
        <w:rPr>
          <w:rFonts w:ascii="Arial" w:hAnsi="Arial" w:cs="Arial"/>
          <w:b/>
          <w:sz w:val="24"/>
          <w:szCs w:val="24"/>
        </w:rPr>
        <w:t>Skarb Państwa - Państwowe Gospodarstwo Leśne Lasy Państwowe</w:t>
      </w:r>
      <w:r w:rsidR="00B06CA8">
        <w:rPr>
          <w:rFonts w:ascii="Arial" w:hAnsi="Arial" w:cs="Arial"/>
          <w:b/>
          <w:sz w:val="24"/>
          <w:szCs w:val="24"/>
        </w:rPr>
        <w:t xml:space="preserve"> </w:t>
      </w:r>
      <w:r w:rsidR="0050700A" w:rsidRPr="0050700A">
        <w:rPr>
          <w:rFonts w:ascii="Arial" w:hAnsi="Arial" w:cs="Arial"/>
          <w:b/>
          <w:sz w:val="24"/>
          <w:szCs w:val="24"/>
        </w:rPr>
        <w:t>Nadleśnictwo Starogard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p w14:paraId="2CD17FC5" w14:textId="77777777" w:rsidR="00B06CA8" w:rsidRDefault="00B06CA8" w:rsidP="00650D6C">
      <w:pPr>
        <w:spacing w:after="24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D793CDE" w14:textId="77777777" w:rsidR="00B06CA8" w:rsidRPr="00B06CA8" w:rsidRDefault="00B06CA8" w:rsidP="00650D6C">
      <w:pPr>
        <w:spacing w:after="24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420F42CC" w14:textId="77777777" w:rsidTr="00650D6C">
        <w:tc>
          <w:tcPr>
            <w:tcW w:w="9104" w:type="dxa"/>
            <w:shd w:val="clear" w:color="auto" w:fill="D9D9D9"/>
          </w:tcPr>
          <w:p w14:paraId="4DC2B7BA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5E8258FC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499CA353" w14:textId="77777777" w:rsidR="0050700A" w:rsidRPr="00992BD8" w:rsidRDefault="0050700A" w:rsidP="0050700A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9327096" w14:textId="77777777" w:rsidR="002426FF" w:rsidRPr="00A44833" w:rsidRDefault="0050700A" w:rsidP="0050700A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3F15DE45" w14:textId="77777777" w:rsidR="0050700A" w:rsidRPr="0012157F" w:rsidRDefault="0050700A" w:rsidP="0050700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4FCC440" w14:textId="77777777" w:rsidR="0050700A" w:rsidRPr="0012157F" w:rsidRDefault="0050700A" w:rsidP="0050700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30019428" w14:textId="77777777" w:rsidR="0050700A" w:rsidRPr="0012157F" w:rsidRDefault="0050700A" w:rsidP="0050700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479D9241" w14:textId="77777777" w:rsidR="0050700A" w:rsidRPr="00A44833" w:rsidRDefault="0050700A" w:rsidP="0050700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300ABA6" w14:textId="77777777" w:rsidR="0050700A" w:rsidRPr="0012157F" w:rsidRDefault="0050700A" w:rsidP="0050700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4BC59F39" w14:textId="77777777" w:rsidR="0050700A" w:rsidRPr="0012157F" w:rsidRDefault="0050700A" w:rsidP="0050700A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777A3615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2679B572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632ACF5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012204FB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1125B9B9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19B6207" w14:textId="1944C21E" w:rsidR="00AC6A18" w:rsidRDefault="007A2BCB" w:rsidP="005D14A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C24C95">
        <w:rPr>
          <w:rFonts w:ascii="Arial" w:hAnsi="Arial" w:cs="Arial"/>
          <w:sz w:val="24"/>
          <w:szCs w:val="24"/>
        </w:rPr>
        <w:t>t</w:t>
      </w:r>
      <w:r w:rsidR="000B430B" w:rsidRPr="000B430B">
        <w:rPr>
          <w:rFonts w:ascii="Arial" w:hAnsi="Arial" w:cs="Arial"/>
          <w:sz w:val="24"/>
          <w:szCs w:val="24"/>
        </w:rPr>
        <w:t>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6B6BD5D1" w14:textId="77777777" w:rsidTr="00CD4DD1">
        <w:tc>
          <w:tcPr>
            <w:tcW w:w="9104" w:type="dxa"/>
            <w:shd w:val="clear" w:color="auto" w:fill="D9D9D9"/>
          </w:tcPr>
          <w:p w14:paraId="510C998F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2F6AF16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2D510230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91B7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188E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50700A" w:rsidRPr="0012157F" w14:paraId="6F806AD2" w14:textId="77777777" w:rsidTr="00C60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B5FE" w14:textId="77777777" w:rsidR="0050700A" w:rsidRPr="0012157F" w:rsidRDefault="0050700A" w:rsidP="00C6025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A0D9" w14:textId="77777777" w:rsidR="0050700A" w:rsidRPr="0012157F" w:rsidRDefault="0050700A" w:rsidP="00C6025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700A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23E67AED" w14:textId="77777777" w:rsidR="0050700A" w:rsidRPr="0050700A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 na podstawie złożonych dokumentów.</w:t>
            </w:r>
          </w:p>
          <w:p w14:paraId="5C06A49F" w14:textId="77777777" w:rsidR="0050700A" w:rsidRPr="0050700A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>Zamawiający uzna, że Wykonawca spełnia warunki dotyczące sytuacji ekonomicznej lub finansowej, jeżeli wykaże, że:</w:t>
            </w:r>
          </w:p>
          <w:p w14:paraId="05E64F64" w14:textId="355A6309" w:rsidR="0050700A" w:rsidRPr="0012157F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 xml:space="preserve">- posiada środki finansowe lub zdolność kredytową w wysokości co najmniej </w:t>
            </w:r>
            <w:r w:rsidR="00D14CE9">
              <w:rPr>
                <w:rFonts w:ascii="Arial" w:hAnsi="Arial" w:cs="Arial"/>
                <w:sz w:val="24"/>
                <w:szCs w:val="24"/>
              </w:rPr>
              <w:t>5</w:t>
            </w:r>
            <w:r w:rsidRPr="0050700A">
              <w:rPr>
                <w:rFonts w:ascii="Arial" w:hAnsi="Arial" w:cs="Arial"/>
                <w:sz w:val="24"/>
                <w:szCs w:val="24"/>
              </w:rPr>
              <w:t>00 000,00 zł.</w:t>
            </w:r>
          </w:p>
        </w:tc>
      </w:tr>
      <w:tr w:rsidR="0050700A" w:rsidRPr="0012157F" w14:paraId="2AE963FC" w14:textId="77777777" w:rsidTr="00C60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DCAC" w14:textId="77777777" w:rsidR="0050700A" w:rsidRPr="0012157F" w:rsidRDefault="0050700A" w:rsidP="00C6025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78FD" w14:textId="77777777" w:rsidR="0050700A" w:rsidRPr="0012157F" w:rsidRDefault="0050700A" w:rsidP="00C6025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700A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49927F31" w14:textId="77777777" w:rsidR="0050700A" w:rsidRPr="0050700A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dotyczące zdolności technicznej lub zawodowej. Ocena spełniania warunków udziału w postępowaniu będzie dokonana na zasadzie spełnia/nie spełnia na podstawie złożonych dokumentów. </w:t>
            </w:r>
          </w:p>
          <w:p w14:paraId="14264941" w14:textId="77777777" w:rsidR="0050700A" w:rsidRPr="0050700A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lastRenderedPageBreak/>
              <w:t>Zamawiający uzna, że Wykonawca spełnia warunki dotyczące zdolności technicznej lub zawodowej, jeżeli wykaże:</w:t>
            </w:r>
          </w:p>
          <w:p w14:paraId="1BD4FCE9" w14:textId="77777777" w:rsidR="0050700A" w:rsidRPr="0050700A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>a) dysponowanie co najmniej jedną osobą skierowaną przez wykonawcę do realizacji zamówienia publicznego, posiadającą uprawnienia do pełnienia samodzielnych funkcji technicznych w budownictwie do kierowania robotami budowlanymi w specjalności konstrukcyjno-budowlanej, czy też posiadającą odpowiadające im ważne uprawnienia, które zostały wydane na podstawie wcześniej obowiązujących przepisów prawa,</w:t>
            </w:r>
          </w:p>
          <w:p w14:paraId="54F73642" w14:textId="7252597C" w:rsidR="0050700A" w:rsidRPr="0012157F" w:rsidRDefault="0050700A" w:rsidP="00C6025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700A">
              <w:rPr>
                <w:rFonts w:ascii="Arial" w:hAnsi="Arial" w:cs="Arial"/>
                <w:sz w:val="24"/>
                <w:szCs w:val="24"/>
              </w:rPr>
              <w:t xml:space="preserve">b) wykonanie nie wcześniej niż w okresie ostatnich 5 lat przed upływem terminu składania ofert, a jeżeli okres prowadzenia działalności jest krótszy - w tym okresie, roboty budowlane odpowiadające swoim rodzajem robotom budowlanym stanowiącym przedmiot zamówienia tj. wykonał co najmniej 1 robotę budowlaną w zakresie budowy nowych budynków oraz przebudowy, rozbudowy i remontu istniejących budynków, o wartości co najmniej </w:t>
            </w:r>
            <w:r w:rsidR="009D2EC8">
              <w:rPr>
                <w:rFonts w:ascii="Arial" w:hAnsi="Arial" w:cs="Arial"/>
                <w:sz w:val="24"/>
                <w:szCs w:val="24"/>
              </w:rPr>
              <w:t>5</w:t>
            </w:r>
            <w:r w:rsidRPr="0050700A">
              <w:rPr>
                <w:rFonts w:ascii="Arial" w:hAnsi="Arial" w:cs="Arial"/>
                <w:sz w:val="24"/>
                <w:szCs w:val="24"/>
              </w:rPr>
              <w:t>00</w:t>
            </w:r>
            <w:r w:rsidR="00754A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700A">
              <w:rPr>
                <w:rFonts w:ascii="Arial" w:hAnsi="Arial" w:cs="Arial"/>
                <w:sz w:val="24"/>
                <w:szCs w:val="24"/>
              </w:rPr>
              <w:t>000,00 zł brutto.</w:t>
            </w:r>
          </w:p>
        </w:tc>
      </w:tr>
    </w:tbl>
    <w:p w14:paraId="56AD8480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59C1070D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D3874C8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59E50E8C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36BEE4C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1EA1A07E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3996D52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A7CB2D4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CE5518C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14763C3B" w14:textId="77777777" w:rsidR="00E21BB4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7F4FA0DF" w14:textId="77777777" w:rsidR="00FD77C1" w:rsidRPr="00721D87" w:rsidRDefault="00FD77C1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16F16B25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39967D4C" w14:textId="77777777" w:rsidTr="00CD4DD1">
        <w:tc>
          <w:tcPr>
            <w:tcW w:w="9104" w:type="dxa"/>
            <w:shd w:val="clear" w:color="auto" w:fill="D9D9D9"/>
          </w:tcPr>
          <w:p w14:paraId="46A81766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OŚWIADCZENIE DOTYCZĄCE PODANYCH INFORMACJI</w:t>
            </w:r>
          </w:p>
        </w:tc>
      </w:tr>
    </w:tbl>
    <w:p w14:paraId="5D518CE5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6DD51773" w14:textId="77777777" w:rsidTr="00847232">
        <w:tc>
          <w:tcPr>
            <w:tcW w:w="9104" w:type="dxa"/>
            <w:shd w:val="clear" w:color="auto" w:fill="D9D9D9"/>
          </w:tcPr>
          <w:p w14:paraId="1C97278D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22F17EB4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9696D5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D25423F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96B2EB3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FEB4B43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60B3390E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6A0C79E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16EA10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1E56B6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01F13101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CF19F46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7C7804D7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5DC1" w14:textId="77777777" w:rsidR="008557E6" w:rsidRDefault="008557E6" w:rsidP="0038231F">
      <w:pPr>
        <w:spacing w:after="0" w:line="240" w:lineRule="auto"/>
      </w:pPr>
      <w:r>
        <w:separator/>
      </w:r>
    </w:p>
  </w:endnote>
  <w:endnote w:type="continuationSeparator" w:id="0">
    <w:p w14:paraId="308A7ACA" w14:textId="77777777" w:rsidR="008557E6" w:rsidRDefault="008557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C9294" w14:textId="77777777" w:rsidR="0050700A" w:rsidRDefault="005070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23B0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B90307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3C85" w14:textId="77777777" w:rsidR="0050700A" w:rsidRDefault="005070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7AE02" w14:textId="77777777" w:rsidR="008557E6" w:rsidRDefault="008557E6" w:rsidP="0038231F">
      <w:pPr>
        <w:spacing w:after="0" w:line="240" w:lineRule="auto"/>
      </w:pPr>
      <w:r>
        <w:separator/>
      </w:r>
    </w:p>
  </w:footnote>
  <w:footnote w:type="continuationSeparator" w:id="0">
    <w:p w14:paraId="55A5C58A" w14:textId="77777777" w:rsidR="008557E6" w:rsidRDefault="008557E6" w:rsidP="0038231F">
      <w:pPr>
        <w:spacing w:after="0" w:line="240" w:lineRule="auto"/>
      </w:pPr>
      <w:r>
        <w:continuationSeparator/>
      </w:r>
    </w:p>
  </w:footnote>
  <w:footnote w:id="1">
    <w:p w14:paraId="08B75EF9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DC322D0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1B73C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35A0FD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6DE1E0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48F7" w14:textId="77777777" w:rsidR="0050700A" w:rsidRDefault="005070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7147" w14:textId="77777777" w:rsidR="0050700A" w:rsidRDefault="005070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7691F" w14:textId="77777777" w:rsidR="0050700A" w:rsidRDefault="005070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479067">
    <w:abstractNumId w:val="11"/>
  </w:num>
  <w:num w:numId="2" w16cid:durableId="756288144">
    <w:abstractNumId w:val="0"/>
  </w:num>
  <w:num w:numId="3" w16cid:durableId="1459565711">
    <w:abstractNumId w:val="10"/>
  </w:num>
  <w:num w:numId="4" w16cid:durableId="127670718">
    <w:abstractNumId w:val="13"/>
  </w:num>
  <w:num w:numId="5" w16cid:durableId="1108698497">
    <w:abstractNumId w:val="12"/>
  </w:num>
  <w:num w:numId="6" w16cid:durableId="1188715843">
    <w:abstractNumId w:val="9"/>
  </w:num>
  <w:num w:numId="7" w16cid:durableId="203948535">
    <w:abstractNumId w:val="1"/>
  </w:num>
  <w:num w:numId="8" w16cid:durableId="313030066">
    <w:abstractNumId w:val="6"/>
  </w:num>
  <w:num w:numId="9" w16cid:durableId="1835760714">
    <w:abstractNumId w:val="4"/>
  </w:num>
  <w:num w:numId="10" w16cid:durableId="1721318040">
    <w:abstractNumId w:val="7"/>
  </w:num>
  <w:num w:numId="11" w16cid:durableId="532958292">
    <w:abstractNumId w:val="5"/>
  </w:num>
  <w:num w:numId="12" w16cid:durableId="1849444716">
    <w:abstractNumId w:val="8"/>
  </w:num>
  <w:num w:numId="13" w16cid:durableId="2040424933">
    <w:abstractNumId w:val="3"/>
  </w:num>
  <w:num w:numId="14" w16cid:durableId="1094936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5FE9"/>
    <w:rsid w:val="00023477"/>
    <w:rsid w:val="000247FF"/>
    <w:rsid w:val="00025C8D"/>
    <w:rsid w:val="000303EE"/>
    <w:rsid w:val="00031C33"/>
    <w:rsid w:val="0005473D"/>
    <w:rsid w:val="00057FC1"/>
    <w:rsid w:val="000642B4"/>
    <w:rsid w:val="00065BDC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0B77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0796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36B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171D"/>
    <w:rsid w:val="00482F6E"/>
    <w:rsid w:val="00484F88"/>
    <w:rsid w:val="004C4854"/>
    <w:rsid w:val="004D7E48"/>
    <w:rsid w:val="004F23F7"/>
    <w:rsid w:val="004F40EF"/>
    <w:rsid w:val="0050700A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14AD"/>
    <w:rsid w:val="005E176A"/>
    <w:rsid w:val="005E24AA"/>
    <w:rsid w:val="005E579C"/>
    <w:rsid w:val="00605FE9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3CB"/>
    <w:rsid w:val="00721D87"/>
    <w:rsid w:val="0072560B"/>
    <w:rsid w:val="00746532"/>
    <w:rsid w:val="00751725"/>
    <w:rsid w:val="00754A65"/>
    <w:rsid w:val="00756C8F"/>
    <w:rsid w:val="00757EFB"/>
    <w:rsid w:val="007840F2"/>
    <w:rsid w:val="007936D6"/>
    <w:rsid w:val="007961C8"/>
    <w:rsid w:val="007A2BCB"/>
    <w:rsid w:val="007B01C8"/>
    <w:rsid w:val="007C2D3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557E6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9D2EC8"/>
    <w:rsid w:val="00A15F7E"/>
    <w:rsid w:val="00A166B0"/>
    <w:rsid w:val="00A22DCF"/>
    <w:rsid w:val="00A24C2D"/>
    <w:rsid w:val="00A261A3"/>
    <w:rsid w:val="00A276E4"/>
    <w:rsid w:val="00A3062E"/>
    <w:rsid w:val="00A343EB"/>
    <w:rsid w:val="00A347DE"/>
    <w:rsid w:val="00A44833"/>
    <w:rsid w:val="00A82894"/>
    <w:rsid w:val="00A90D0E"/>
    <w:rsid w:val="00A953D1"/>
    <w:rsid w:val="00AB26FE"/>
    <w:rsid w:val="00AC5247"/>
    <w:rsid w:val="00AC6A18"/>
    <w:rsid w:val="00AD6591"/>
    <w:rsid w:val="00AE6FF2"/>
    <w:rsid w:val="00B0088C"/>
    <w:rsid w:val="00B06CA8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4E0E"/>
    <w:rsid w:val="00BE6F04"/>
    <w:rsid w:val="00C014B5"/>
    <w:rsid w:val="00C113BF"/>
    <w:rsid w:val="00C24C95"/>
    <w:rsid w:val="00C4103F"/>
    <w:rsid w:val="00C57DEB"/>
    <w:rsid w:val="00C62F57"/>
    <w:rsid w:val="00C737A7"/>
    <w:rsid w:val="00C81012"/>
    <w:rsid w:val="00C909B9"/>
    <w:rsid w:val="00CD0851"/>
    <w:rsid w:val="00CD4DD1"/>
    <w:rsid w:val="00D14CE9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C1B3F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D77C1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6679B"/>
  <w15:docId w15:val="{98E66DA6-DB66-484D-AFBE-022C8549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14</TotalTime>
  <Pages>5</Pages>
  <Words>1071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Kujawski - Nadleśnictwo Starogard</dc:creator>
  <cp:keywords/>
  <cp:lastModifiedBy>Łukasz Kujawski - Nadleśnictwo Starogard</cp:lastModifiedBy>
  <cp:revision>14</cp:revision>
  <cp:lastPrinted>2016-07-26T10:32:00Z</cp:lastPrinted>
  <dcterms:created xsi:type="dcterms:W3CDTF">2026-04-24T09:39:00Z</dcterms:created>
  <dcterms:modified xsi:type="dcterms:W3CDTF">2026-04-27T06:44:00Z</dcterms:modified>
</cp:coreProperties>
</file>