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E111F" w14:textId="77777777" w:rsidR="007E331F" w:rsidRPr="00FC668C" w:rsidRDefault="007E331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  <w:r w:rsidRPr="00FC668C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586B21" w:rsidRPr="00FC668C">
        <w:rPr>
          <w:rFonts w:ascii="Arial" w:hAnsi="Arial" w:cs="Arial"/>
          <w:b w:val="0"/>
          <w:sz w:val="24"/>
          <w:szCs w:val="24"/>
        </w:rPr>
        <w:t>1</w:t>
      </w:r>
      <w:r w:rsidRPr="00FC668C">
        <w:rPr>
          <w:rFonts w:ascii="Arial" w:hAnsi="Arial" w:cs="Arial"/>
          <w:b w:val="0"/>
          <w:sz w:val="24"/>
          <w:szCs w:val="24"/>
        </w:rPr>
        <w:t xml:space="preserve"> do 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A5FE452" w14:textId="77777777" w:rsidTr="00561313">
        <w:trPr>
          <w:trHeight w:val="653"/>
          <w:jc w:val="center"/>
        </w:trPr>
        <w:tc>
          <w:tcPr>
            <w:tcW w:w="9104" w:type="dxa"/>
            <w:shd w:val="clear" w:color="auto" w:fill="F2F2F2"/>
            <w:vAlign w:val="center"/>
          </w:tcPr>
          <w:p w14:paraId="24B3A223" w14:textId="77777777" w:rsidR="00A05398" w:rsidRPr="0071733A" w:rsidRDefault="00E31757" w:rsidP="00FC668C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E31757">
              <w:rPr>
                <w:rFonts w:ascii="Arial" w:hAnsi="Arial" w:cs="Arial"/>
                <w:b/>
                <w:bCs/>
                <w:sz w:val="32"/>
                <w:szCs w:val="32"/>
              </w:rPr>
              <w:t>FORMULARZ OFERTY</w:t>
            </w:r>
          </w:p>
        </w:tc>
      </w:tr>
    </w:tbl>
    <w:p w14:paraId="6BC6DBD4" w14:textId="77777777" w:rsidR="00E31757" w:rsidRDefault="00E31757" w:rsidP="00E31757">
      <w:pPr>
        <w:pStyle w:val="Tekstpodstawowy"/>
        <w:spacing w:after="0" w:line="360" w:lineRule="auto"/>
        <w:ind w:left="4111"/>
        <w:rPr>
          <w:rFonts w:ascii="Arial" w:hAnsi="Arial" w:cs="Arial"/>
        </w:rPr>
      </w:pPr>
    </w:p>
    <w:p w14:paraId="46EC3D24" w14:textId="77777777" w:rsidR="00E31757" w:rsidRPr="00A5704D" w:rsidRDefault="00E31757" w:rsidP="00E31757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A5704D">
        <w:rPr>
          <w:rFonts w:ascii="Arial" w:hAnsi="Arial" w:cs="Arial"/>
        </w:rPr>
        <w:t>Skarb Państwa - Państwowe Gospodarstwo Leśne Lasy Państwowe</w:t>
      </w:r>
    </w:p>
    <w:p w14:paraId="6FF261EC" w14:textId="77777777" w:rsidR="00E31757" w:rsidRPr="00A5704D" w:rsidRDefault="00E31757" w:rsidP="00E31757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A5704D">
        <w:rPr>
          <w:rFonts w:ascii="Arial" w:hAnsi="Arial" w:cs="Arial"/>
        </w:rPr>
        <w:t>Nadleśnictwo Starogard</w:t>
      </w:r>
    </w:p>
    <w:p w14:paraId="40A37E64" w14:textId="77777777" w:rsidR="00E31757" w:rsidRPr="0012157F" w:rsidRDefault="00E31757" w:rsidP="00E31757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Pr="003B5B16">
        <w:rPr>
          <w:rFonts w:ascii="Arial" w:hAnsi="Arial" w:cs="Arial"/>
        </w:rPr>
        <w:t>Gdańska</w:t>
      </w:r>
      <w:r w:rsidRPr="0012157F">
        <w:rPr>
          <w:rFonts w:ascii="Arial" w:hAnsi="Arial" w:cs="Arial"/>
        </w:rPr>
        <w:t xml:space="preserve"> </w:t>
      </w:r>
      <w:r w:rsidRPr="003B5B16">
        <w:rPr>
          <w:rFonts w:ascii="Arial" w:hAnsi="Arial" w:cs="Arial"/>
        </w:rPr>
        <w:t>12</w:t>
      </w:r>
      <w:r w:rsidRPr="0012157F">
        <w:rPr>
          <w:rFonts w:ascii="Arial" w:hAnsi="Arial" w:cs="Arial"/>
        </w:rPr>
        <w:t xml:space="preserve"> </w:t>
      </w:r>
    </w:p>
    <w:p w14:paraId="5B348C48" w14:textId="77777777" w:rsidR="00E31757" w:rsidRDefault="00E31757" w:rsidP="00E31757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3B5B16">
        <w:rPr>
          <w:rFonts w:ascii="Arial" w:hAnsi="Arial" w:cs="Arial"/>
        </w:rPr>
        <w:t>83-200</w:t>
      </w:r>
      <w:r w:rsidRPr="0012157F">
        <w:rPr>
          <w:rFonts w:ascii="Arial" w:hAnsi="Arial" w:cs="Arial"/>
        </w:rPr>
        <w:t xml:space="preserve"> </w:t>
      </w:r>
      <w:r w:rsidRPr="003B5B16">
        <w:rPr>
          <w:rFonts w:ascii="Arial" w:hAnsi="Arial" w:cs="Arial"/>
        </w:rPr>
        <w:t>Starogard Gdański</w:t>
      </w:r>
    </w:p>
    <w:p w14:paraId="09F68AB7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523438D0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38747574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140C27" w14:paraId="4C0117B3" w14:textId="77777777">
        <w:tc>
          <w:tcPr>
            <w:tcW w:w="2268" w:type="dxa"/>
          </w:tcPr>
          <w:p w14:paraId="66CAC093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0B4AB4A7" w14:textId="2217219E" w:rsidR="00140C27" w:rsidRPr="00FC668C" w:rsidRDefault="00E64F41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64F41">
              <w:rPr>
                <w:rFonts w:ascii="Arial" w:hAnsi="Arial" w:cs="Arial"/>
                <w:b/>
              </w:rPr>
              <w:t>Termomodernizacja budynku biurowo-mieszkalnego Nadleśnictwa Starogard</w:t>
            </w:r>
          </w:p>
        </w:tc>
      </w:tr>
      <w:tr w:rsidR="00586B21" w:rsidRPr="00140C27" w14:paraId="2A9BC8E3" w14:textId="77777777" w:rsidTr="001322AA">
        <w:tc>
          <w:tcPr>
            <w:tcW w:w="2268" w:type="dxa"/>
          </w:tcPr>
          <w:p w14:paraId="60F70E3C" w14:textId="77777777" w:rsidR="00586B21" w:rsidRPr="00140C27" w:rsidRDefault="00586B21" w:rsidP="001322A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00E9F655" w14:textId="579504BB" w:rsidR="00586B21" w:rsidRPr="00140C27" w:rsidRDefault="00586B21" w:rsidP="001322A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86B21">
              <w:rPr>
                <w:rFonts w:ascii="Arial" w:hAnsi="Arial" w:cs="Arial"/>
                <w:bCs/>
              </w:rPr>
              <w:t>SA3.270.</w:t>
            </w:r>
            <w:r w:rsidR="00E64F41">
              <w:rPr>
                <w:rFonts w:ascii="Arial" w:hAnsi="Arial" w:cs="Arial"/>
                <w:bCs/>
              </w:rPr>
              <w:t>5</w:t>
            </w:r>
            <w:r w:rsidRPr="00586B21">
              <w:rPr>
                <w:rFonts w:ascii="Arial" w:hAnsi="Arial" w:cs="Arial"/>
                <w:bCs/>
              </w:rPr>
              <w:t>.2026</w:t>
            </w:r>
          </w:p>
        </w:tc>
      </w:tr>
    </w:tbl>
    <w:p w14:paraId="3576742C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1C539ACF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4E66B8B0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55C80856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75F4A142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44DB4EE5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AE2ACB" w:rsidRPr="007677F8" w14:paraId="1CD609EB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C6E9304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290AC28B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1BA02F5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A47316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783FC6C9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5082A" w:rsidRPr="007677F8" w14:paraId="23D4EDB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8104740" w14:textId="77777777" w:rsidR="00F5082A" w:rsidRPr="00B42ED4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438A1859" w14:textId="77777777" w:rsidR="00F5082A" w:rsidRPr="00B42ED4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F0B5377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AB0681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1C95EF5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B1CFFF8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08DCFE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B6E8CD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96A3790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5294C953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0FC5549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14:paraId="5B60AD15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14:paraId="26DCD71F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14:paraId="01358799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14:paraId="7D9FA90F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14:paraId="7125924B" w14:textId="77777777" w:rsidR="00497AEE" w:rsidRPr="00497AEE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FC9">
              <w:rPr>
                <w:rFonts w:ascii="Arial" w:hAnsi="Arial" w:cs="Arial"/>
                <w:sz w:val="22"/>
                <w:szCs w:val="22"/>
              </w:rPr>
              <w:t>[</w:t>
            </w:r>
            <w:r w:rsidRPr="00362FC9">
              <w:rPr>
                <w:rFonts w:ascii="Arial" w:hAnsi="Arial" w:cs="Arial"/>
              </w:rPr>
              <w:t xml:space="preserve"> </w:t>
            </w:r>
            <w:r w:rsidRPr="00362FC9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14:paraId="0AE273F2" w14:textId="77777777" w:rsidR="00C11FEF" w:rsidRPr="00B31A4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C86BC38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8D1DE8F" w14:textId="7C8804DC" w:rsidR="00A8509D" w:rsidRPr="00464153" w:rsidRDefault="00B964C4" w:rsidP="00464153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>wykonanie</w:t>
      </w:r>
      <w:r w:rsidR="007C7562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</w:rPr>
        <w:t>przedmiotu zamówienia za cenę:</w:t>
      </w:r>
    </w:p>
    <w:p w14:paraId="3653FDAD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8"/>
      </w:tblGrid>
      <w:tr w:rsidR="00BE2572" w:rsidRPr="007F3E87" w14:paraId="224E134C" w14:textId="77777777" w:rsidTr="001A7254">
        <w:trPr>
          <w:trHeight w:val="704"/>
        </w:trPr>
        <w:tc>
          <w:tcPr>
            <w:tcW w:w="8788" w:type="dxa"/>
            <w:vAlign w:val="center"/>
          </w:tcPr>
          <w:p w14:paraId="4F3794A3" w14:textId="77777777" w:rsidR="00BE2572" w:rsidRPr="001129C0" w:rsidRDefault="00BE2572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BE2572" w:rsidRPr="007F3E87" w14:paraId="379E0D9B" w14:textId="77777777" w:rsidTr="00E75E0C">
        <w:tc>
          <w:tcPr>
            <w:tcW w:w="8788" w:type="dxa"/>
            <w:vAlign w:val="center"/>
          </w:tcPr>
          <w:p w14:paraId="091F55F4" w14:textId="77777777" w:rsidR="00BF0332" w:rsidRDefault="00BF0332" w:rsidP="00726C3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64F41">
              <w:rPr>
                <w:rFonts w:ascii="Arial" w:hAnsi="Arial" w:cs="Arial"/>
                <w:b/>
              </w:rPr>
              <w:t>Termomodernizacja budynku biurowo-mieszkalnego Nadleśnictwa Starogard</w:t>
            </w:r>
            <w:r w:rsidRPr="00834097">
              <w:rPr>
                <w:rFonts w:ascii="Arial" w:hAnsi="Arial" w:cs="Arial"/>
              </w:rPr>
              <w:t xml:space="preserve"> </w:t>
            </w:r>
          </w:p>
          <w:p w14:paraId="4AF810D7" w14:textId="632E7A86" w:rsidR="00726C33" w:rsidRPr="00834097" w:rsidRDefault="00726C33" w:rsidP="00726C3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097">
              <w:rPr>
                <w:rFonts w:ascii="Arial" w:hAnsi="Arial" w:cs="Arial"/>
              </w:rPr>
              <w:t>kwota za wykonanie przedmiotu zamówienia wynosi:</w:t>
            </w:r>
          </w:p>
          <w:p w14:paraId="29AAD92E" w14:textId="77777777" w:rsidR="00726C33" w:rsidRPr="00834097" w:rsidRDefault="00726C33" w:rsidP="00726C3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34097">
              <w:rPr>
                <w:rFonts w:ascii="Arial" w:hAnsi="Arial" w:cs="Arial"/>
              </w:rPr>
              <w:t>netto:</w:t>
            </w:r>
            <w:r>
              <w:rPr>
                <w:rFonts w:ascii="Arial" w:hAnsi="Arial" w:cs="Arial"/>
              </w:rPr>
              <w:t xml:space="preserve"> </w:t>
            </w:r>
            <w:r w:rsidRPr="00834097">
              <w:rPr>
                <w:rFonts w:ascii="Arial" w:hAnsi="Arial" w:cs="Arial"/>
              </w:rPr>
              <w:t>….................... zł (słownie: …................................................................ zł),</w:t>
            </w:r>
          </w:p>
          <w:p w14:paraId="1A5A81B8" w14:textId="77777777" w:rsidR="00726C33" w:rsidRPr="00834097" w:rsidRDefault="00726C33" w:rsidP="00726C33">
            <w:pPr>
              <w:spacing w:line="360" w:lineRule="auto"/>
              <w:rPr>
                <w:rFonts w:ascii="Arial" w:hAnsi="Arial" w:cs="Arial"/>
              </w:rPr>
            </w:pPr>
            <w:r w:rsidRPr="00834097">
              <w:rPr>
                <w:rFonts w:ascii="Arial" w:hAnsi="Arial" w:cs="Arial"/>
              </w:rPr>
              <w:t xml:space="preserve">natomiast wraz z należnym podatkiem VAT w wysokości </w:t>
            </w:r>
            <w:r>
              <w:rPr>
                <w:rFonts w:ascii="Arial" w:hAnsi="Arial" w:cs="Arial"/>
              </w:rPr>
              <w:t>23</w:t>
            </w:r>
            <w:r w:rsidRPr="00834097">
              <w:rPr>
                <w:rFonts w:ascii="Arial" w:hAnsi="Arial" w:cs="Arial"/>
              </w:rPr>
              <w:t>% tj. ……………..zł,</w:t>
            </w:r>
          </w:p>
          <w:p w14:paraId="1D2F38AD" w14:textId="3623CFED" w:rsidR="00BE2572" w:rsidRPr="001129C0" w:rsidRDefault="00726C33" w:rsidP="00726C33">
            <w:pPr>
              <w:spacing w:after="60" w:line="360" w:lineRule="auto"/>
              <w:rPr>
                <w:rFonts w:ascii="Arial" w:hAnsi="Arial" w:cs="Arial"/>
              </w:rPr>
            </w:pPr>
            <w:r w:rsidRPr="00834097">
              <w:rPr>
                <w:rFonts w:ascii="Arial" w:hAnsi="Arial" w:cs="Arial"/>
              </w:rPr>
              <w:t>kwota brutto …………....... zł (słownie:........................................................</w:t>
            </w:r>
            <w:r w:rsidR="00360AA5">
              <w:rPr>
                <w:rFonts w:ascii="Arial" w:hAnsi="Arial" w:cs="Arial"/>
              </w:rPr>
              <w:t>.</w:t>
            </w:r>
            <w:r w:rsidRPr="00834097">
              <w:rPr>
                <w:rFonts w:ascii="Arial" w:hAnsi="Arial" w:cs="Arial"/>
              </w:rPr>
              <w:t>....zł</w:t>
            </w:r>
            <w:r w:rsidR="00291935">
              <w:rPr>
                <w:rFonts w:ascii="Arial" w:hAnsi="Arial" w:cs="Arial"/>
              </w:rPr>
              <w:t>).</w:t>
            </w:r>
          </w:p>
        </w:tc>
      </w:tr>
    </w:tbl>
    <w:p w14:paraId="457CB518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5C3C45FD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0F55E6CF" w14:textId="77777777" w:rsidR="00586B21" w:rsidRDefault="00FF57EE" w:rsidP="00BF166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6D845C40" w14:textId="77777777" w:rsidR="00586B21" w:rsidRDefault="00586B21" w:rsidP="00BF166A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09D40747" w14:textId="77777777" w:rsidR="00586B21" w:rsidRDefault="00586B21" w:rsidP="00BF166A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2627E45E" w14:textId="77777777" w:rsidR="00586B21" w:rsidRPr="00C754AE" w:rsidRDefault="00586B21" w:rsidP="008C4BA4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6370BF1E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7760BAFC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4DAE3575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4F254A0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FA55A5C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5886C44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619E030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B1A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3FF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C61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7CC0BFE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C10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B89B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D95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9903228" w14:textId="77777777" w:rsidR="00BA5A13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7BE0E598" w14:textId="77777777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udzielamy gwarancji na okres ..........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 w:rsidR="00BF166A">
        <w:rPr>
          <w:rFonts w:ascii="Arial" w:hAnsi="Arial" w:cs="Arial"/>
        </w:rPr>
        <w:t xml:space="preserve"> </w:t>
      </w:r>
      <w:r w:rsidR="00BF166A" w:rsidRPr="00626717">
        <w:rPr>
          <w:rFonts w:ascii="Arial" w:hAnsi="Arial" w:cs="Arial"/>
        </w:rPr>
        <w:t>(</w:t>
      </w:r>
      <w:r w:rsidR="00BF166A" w:rsidRPr="00626717">
        <w:rPr>
          <w:rFonts w:ascii="Arial" w:hAnsi="Arial" w:cs="Arial"/>
          <w:b/>
          <w:bCs/>
        </w:rPr>
        <w:t>w przedziale 12-36 miesięcy</w:t>
      </w:r>
      <w:r w:rsidR="00BF166A" w:rsidRPr="00626717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</w:p>
    <w:p w14:paraId="7DD4F9D7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6E81B699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0146F16A" w14:textId="77777777" w:rsidR="008F64FF" w:rsidRPr="009B07AC" w:rsidRDefault="008F64FF" w:rsidP="008F64F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="Arial" w:hAnsi="Arial" w:cs="Arial"/>
          <w:b/>
        </w:rPr>
      </w:pPr>
      <w:r w:rsidRPr="009B07AC">
        <w:rPr>
          <w:rFonts w:ascii="Arial" w:hAnsi="Arial" w:cs="Arial"/>
          <w:b/>
        </w:rPr>
        <w:t xml:space="preserve">W CELU POTWIERDZENIA </w:t>
      </w:r>
      <w:r w:rsidRPr="009B07AC">
        <w:rPr>
          <w:rFonts w:ascii="Arial" w:hAnsi="Arial" w:cs="Arial"/>
          <w:bCs/>
        </w:rPr>
        <w:t xml:space="preserve">spełnienia warunków udziału w postępowaniu polegamy na zdolnościach technicznych lub zawodowych podmiotów trzecich, na zasadach określonych w art. 118-123 ustawy </w:t>
      </w:r>
      <w:proofErr w:type="spellStart"/>
      <w:r w:rsidRPr="009B07AC">
        <w:rPr>
          <w:rFonts w:ascii="Arial" w:hAnsi="Arial" w:cs="Arial"/>
          <w:bCs/>
        </w:rPr>
        <w:t>Pzp</w:t>
      </w:r>
      <w:proofErr w:type="spellEnd"/>
      <w:r w:rsidRPr="009B07AC">
        <w:rPr>
          <w:rFonts w:ascii="Arial" w:hAnsi="Arial" w:cs="Arial"/>
          <w:bCs/>
        </w:rPr>
        <w:t>:</w:t>
      </w:r>
    </w:p>
    <w:p w14:paraId="19A81D4B" w14:textId="77777777" w:rsidR="008F64FF" w:rsidRPr="008F64FF" w:rsidRDefault="008F64FF" w:rsidP="008F64FF">
      <w:pPr>
        <w:pStyle w:val="Akapitzlist"/>
        <w:spacing w:before="240" w:after="120" w:line="360" w:lineRule="auto"/>
        <w:ind w:left="284"/>
        <w:jc w:val="both"/>
        <w:rPr>
          <w:rFonts w:ascii="Arial" w:hAnsi="Arial" w:cs="Arial"/>
          <w:bCs/>
        </w:rPr>
      </w:pPr>
      <w:r w:rsidRPr="009B07AC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178790C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65C8AC8B" w14:textId="77777777" w:rsidR="00CE1552" w:rsidRPr="00CE1552" w:rsidRDefault="00000000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48EB8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7.25pt">
            <v:imagedata r:id="rId8" o:title=""/>
          </v:shape>
        </w:pict>
      </w:r>
    </w:p>
    <w:p w14:paraId="5E90374C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r w:rsidR="00A05398" w:rsidRPr="00A05398">
        <w:rPr>
          <w:rFonts w:ascii="Arial" w:hAnsi="Arial" w:cs="Arial"/>
          <w:bCs/>
        </w:rPr>
        <w:t>tj.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5DA6408A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4E06D77B" w14:textId="77777777" w:rsidR="003A37A9" w:rsidRDefault="00000000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0ECD4EE1">
          <v:shape id="_x0000_i1026" type="#_x0000_t75" style="width:180.75pt;height:21.75pt">
            <v:imagedata r:id="rId9" o:title=""/>
          </v:shape>
        </w:pict>
      </w:r>
    </w:p>
    <w:p w14:paraId="7785725B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r w:rsidR="00A05398" w:rsidRPr="00A05398">
        <w:rPr>
          <w:rFonts w:ascii="Arial" w:hAnsi="Arial" w:cs="Arial"/>
          <w:bCs/>
        </w:rPr>
        <w:t>tj.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231B3F89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8103B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79856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00E55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6C0C2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33182604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3EE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702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27A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33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67CCC0B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2C8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6FB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9C0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1E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0A165B" w14:textId="77777777" w:rsidR="005633E1" w:rsidRPr="009B07AC" w:rsidRDefault="005633E1" w:rsidP="005633E1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="Arial" w:hAnsi="Arial" w:cs="Arial"/>
          <w:bCs/>
        </w:rPr>
      </w:pPr>
      <w:r w:rsidRPr="009B07AC">
        <w:rPr>
          <w:rFonts w:ascii="Arial" w:hAnsi="Arial" w:cs="Arial"/>
          <w:b/>
        </w:rPr>
        <w:t xml:space="preserve">NASTĘPUJĄCE INFORMACJE </w:t>
      </w:r>
      <w:r w:rsidRPr="009B07AC">
        <w:rPr>
          <w:rFonts w:ascii="Arial" w:hAnsi="Arial" w:cs="Arial"/>
          <w:bCs/>
        </w:rPr>
        <w:t>zawarte w naszej ofercie stanowią tajemnicę przedsiębiorstwa:</w:t>
      </w:r>
    </w:p>
    <w:p w14:paraId="5F086DC9" w14:textId="77777777" w:rsidR="005633E1" w:rsidRPr="005633E1" w:rsidRDefault="005633E1" w:rsidP="005633E1">
      <w:pPr>
        <w:pStyle w:val="Akapitzlist"/>
        <w:spacing w:before="240" w:after="120" w:line="360" w:lineRule="auto"/>
        <w:ind w:left="284"/>
        <w:jc w:val="both"/>
        <w:rPr>
          <w:rFonts w:ascii="Arial" w:hAnsi="Arial" w:cs="Arial"/>
          <w:bCs/>
        </w:rPr>
      </w:pPr>
      <w:r w:rsidRPr="009B07AC">
        <w:rPr>
          <w:rFonts w:ascii="Arial" w:hAnsi="Arial" w:cs="Arial"/>
          <w:bCs/>
        </w:rPr>
        <w:t>………………………………………………………………………………………………</w:t>
      </w:r>
    </w:p>
    <w:p w14:paraId="616891DB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836"/>
      </w:tblGrid>
      <w:tr w:rsidR="00AE2ACB" w:rsidRPr="00AE2ACB" w14:paraId="777FF4E5" w14:textId="77777777" w:rsidTr="00B56BE6">
        <w:tc>
          <w:tcPr>
            <w:tcW w:w="1984" w:type="dxa"/>
            <w:vAlign w:val="center"/>
          </w:tcPr>
          <w:p w14:paraId="03B0769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23C27E9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CDAE69A" w14:textId="77777777" w:rsidTr="00B56BE6">
        <w:tc>
          <w:tcPr>
            <w:tcW w:w="1984" w:type="dxa"/>
            <w:vAlign w:val="center"/>
          </w:tcPr>
          <w:p w14:paraId="02E2E75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5D08DC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F4E00E7" w14:textId="77777777" w:rsidTr="00B56BE6">
        <w:tc>
          <w:tcPr>
            <w:tcW w:w="1984" w:type="dxa"/>
            <w:vAlign w:val="center"/>
          </w:tcPr>
          <w:p w14:paraId="34CD895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4C1AE848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2E85633A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4E3C8295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026A7828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49904AD5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3F939EFA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1D46C63F" w14:textId="77777777" w:rsidR="009E63FD" w:rsidRDefault="009E63FD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F30282B" w14:textId="77777777" w:rsidR="009E63FD" w:rsidRDefault="009E63FD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581C5D3" w14:textId="77777777" w:rsidR="009E63FD" w:rsidRDefault="009E63FD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E8EFF13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EDC6A6C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94B37" w14:textId="77777777" w:rsidR="00D1020E" w:rsidRDefault="00D1020E" w:rsidP="00FF57EE">
      <w:r>
        <w:separator/>
      </w:r>
    </w:p>
  </w:endnote>
  <w:endnote w:type="continuationSeparator" w:id="0">
    <w:p w14:paraId="66DBBAF5" w14:textId="77777777" w:rsidR="00D1020E" w:rsidRDefault="00D1020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CBD6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04D32" w14:textId="77777777" w:rsidR="00D1020E" w:rsidRDefault="00D1020E" w:rsidP="00FF57EE">
      <w:r>
        <w:separator/>
      </w:r>
    </w:p>
  </w:footnote>
  <w:footnote w:type="continuationSeparator" w:id="0">
    <w:p w14:paraId="148828FB" w14:textId="77777777" w:rsidR="00D1020E" w:rsidRDefault="00D1020E" w:rsidP="00FF57EE">
      <w:r>
        <w:continuationSeparator/>
      </w:r>
    </w:p>
  </w:footnote>
  <w:footnote w:id="1">
    <w:p w14:paraId="3607B7E2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6126218E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362FC9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362FC9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0EE2373B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76D8277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F32D344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3BDFAED8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0F4377D4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E4A9F" w14:textId="74962B23" w:rsidR="00AE2ACB" w:rsidRPr="00726429" w:rsidRDefault="00193F60">
    <w:pPr>
      <w:pStyle w:val="Nagwek"/>
      <w:rPr>
        <w:rFonts w:ascii="Arial" w:hAnsi="Arial" w:cs="Arial"/>
        <w:sz w:val="20"/>
        <w:szCs w:val="20"/>
      </w:rPr>
    </w:pPr>
    <w:r w:rsidRPr="00726429">
      <w:rPr>
        <w:rFonts w:ascii="Arial" w:hAnsi="Arial" w:cs="Arial"/>
        <w:sz w:val="20"/>
        <w:szCs w:val="20"/>
      </w:rPr>
      <w:t>Numer referencyjny postępowania:</w:t>
    </w:r>
    <w:r w:rsidR="00AE2ACB" w:rsidRPr="00726429">
      <w:rPr>
        <w:rFonts w:ascii="Arial" w:hAnsi="Arial" w:cs="Arial"/>
        <w:sz w:val="20"/>
        <w:szCs w:val="20"/>
      </w:rPr>
      <w:t xml:space="preserve"> </w:t>
    </w:r>
    <w:r w:rsidR="00586B21" w:rsidRPr="00726429">
      <w:rPr>
        <w:rFonts w:ascii="Arial" w:hAnsi="Arial" w:cs="Arial"/>
        <w:sz w:val="20"/>
        <w:szCs w:val="20"/>
      </w:rPr>
      <w:t>SA3.270.</w:t>
    </w:r>
    <w:r w:rsidR="00726429">
      <w:rPr>
        <w:rFonts w:ascii="Arial" w:hAnsi="Arial" w:cs="Arial"/>
        <w:sz w:val="20"/>
        <w:szCs w:val="20"/>
      </w:rPr>
      <w:t>5</w:t>
    </w:r>
    <w:r w:rsidR="00586B21" w:rsidRPr="00726429"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9341900">
    <w:abstractNumId w:val="3"/>
  </w:num>
  <w:num w:numId="2" w16cid:durableId="2062360403">
    <w:abstractNumId w:val="1"/>
  </w:num>
  <w:num w:numId="3" w16cid:durableId="2066250844">
    <w:abstractNumId w:val="2"/>
  </w:num>
  <w:num w:numId="4" w16cid:durableId="884416332">
    <w:abstractNumId w:val="4"/>
  </w:num>
  <w:num w:numId="5" w16cid:durableId="1839033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162C"/>
    <w:rsid w:val="00002EEE"/>
    <w:rsid w:val="000273A8"/>
    <w:rsid w:val="00077EBA"/>
    <w:rsid w:val="001063D3"/>
    <w:rsid w:val="001129C0"/>
    <w:rsid w:val="0013518A"/>
    <w:rsid w:val="00140C27"/>
    <w:rsid w:val="001412DD"/>
    <w:rsid w:val="00193F60"/>
    <w:rsid w:val="001C7D84"/>
    <w:rsid w:val="001F1C13"/>
    <w:rsid w:val="001F673A"/>
    <w:rsid w:val="00216425"/>
    <w:rsid w:val="002214DB"/>
    <w:rsid w:val="00237056"/>
    <w:rsid w:val="00253194"/>
    <w:rsid w:val="00267D1F"/>
    <w:rsid w:val="0028402D"/>
    <w:rsid w:val="00291935"/>
    <w:rsid w:val="00294D45"/>
    <w:rsid w:val="002A516E"/>
    <w:rsid w:val="002C23F2"/>
    <w:rsid w:val="002E612D"/>
    <w:rsid w:val="00317642"/>
    <w:rsid w:val="00360AA5"/>
    <w:rsid w:val="00362FC9"/>
    <w:rsid w:val="00367F75"/>
    <w:rsid w:val="003A37A9"/>
    <w:rsid w:val="003B769C"/>
    <w:rsid w:val="003D7C97"/>
    <w:rsid w:val="003E0201"/>
    <w:rsid w:val="00455185"/>
    <w:rsid w:val="00464153"/>
    <w:rsid w:val="00495E0E"/>
    <w:rsid w:val="00497AEE"/>
    <w:rsid w:val="004C59EC"/>
    <w:rsid w:val="004D0195"/>
    <w:rsid w:val="004D4F17"/>
    <w:rsid w:val="004D5249"/>
    <w:rsid w:val="004D5A42"/>
    <w:rsid w:val="004E4F1B"/>
    <w:rsid w:val="00525EFF"/>
    <w:rsid w:val="00535702"/>
    <w:rsid w:val="005564F9"/>
    <w:rsid w:val="00561313"/>
    <w:rsid w:val="005633E1"/>
    <w:rsid w:val="00563DC0"/>
    <w:rsid w:val="00574A9C"/>
    <w:rsid w:val="005844F6"/>
    <w:rsid w:val="00586B21"/>
    <w:rsid w:val="005911F6"/>
    <w:rsid w:val="005E6CFE"/>
    <w:rsid w:val="005F6F5F"/>
    <w:rsid w:val="00640768"/>
    <w:rsid w:val="0064162C"/>
    <w:rsid w:val="006522FA"/>
    <w:rsid w:val="006B59B0"/>
    <w:rsid w:val="006B63D6"/>
    <w:rsid w:val="006C641D"/>
    <w:rsid w:val="006D09E0"/>
    <w:rsid w:val="0071733A"/>
    <w:rsid w:val="00726429"/>
    <w:rsid w:val="00726C33"/>
    <w:rsid w:val="00764AE5"/>
    <w:rsid w:val="007A7547"/>
    <w:rsid w:val="007C7562"/>
    <w:rsid w:val="007D475B"/>
    <w:rsid w:val="007E331F"/>
    <w:rsid w:val="007F3E87"/>
    <w:rsid w:val="00814ACA"/>
    <w:rsid w:val="008C4BA4"/>
    <w:rsid w:val="008C5531"/>
    <w:rsid w:val="008F64FF"/>
    <w:rsid w:val="00910614"/>
    <w:rsid w:val="009312B4"/>
    <w:rsid w:val="00932E17"/>
    <w:rsid w:val="00952A64"/>
    <w:rsid w:val="009569B2"/>
    <w:rsid w:val="0097776D"/>
    <w:rsid w:val="00983D1D"/>
    <w:rsid w:val="009A46B5"/>
    <w:rsid w:val="009B316D"/>
    <w:rsid w:val="009D75A8"/>
    <w:rsid w:val="009E63FD"/>
    <w:rsid w:val="00A05398"/>
    <w:rsid w:val="00A05654"/>
    <w:rsid w:val="00A23973"/>
    <w:rsid w:val="00A30343"/>
    <w:rsid w:val="00A308A3"/>
    <w:rsid w:val="00A37512"/>
    <w:rsid w:val="00A50E18"/>
    <w:rsid w:val="00A8509D"/>
    <w:rsid w:val="00AA39D6"/>
    <w:rsid w:val="00AD0247"/>
    <w:rsid w:val="00AE2ACB"/>
    <w:rsid w:val="00AF4AC3"/>
    <w:rsid w:val="00AF662E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2572"/>
    <w:rsid w:val="00BE474D"/>
    <w:rsid w:val="00BF0332"/>
    <w:rsid w:val="00BF166A"/>
    <w:rsid w:val="00C11FEF"/>
    <w:rsid w:val="00C22F7D"/>
    <w:rsid w:val="00C749A9"/>
    <w:rsid w:val="00C754AE"/>
    <w:rsid w:val="00C85374"/>
    <w:rsid w:val="00C96667"/>
    <w:rsid w:val="00CE1552"/>
    <w:rsid w:val="00CE3AE6"/>
    <w:rsid w:val="00D1020E"/>
    <w:rsid w:val="00D554C7"/>
    <w:rsid w:val="00D5631A"/>
    <w:rsid w:val="00D613AB"/>
    <w:rsid w:val="00DC336F"/>
    <w:rsid w:val="00E1735C"/>
    <w:rsid w:val="00E22ECB"/>
    <w:rsid w:val="00E31757"/>
    <w:rsid w:val="00E4468E"/>
    <w:rsid w:val="00E6067B"/>
    <w:rsid w:val="00E64F41"/>
    <w:rsid w:val="00EA28A0"/>
    <w:rsid w:val="00EB7584"/>
    <w:rsid w:val="00ED4154"/>
    <w:rsid w:val="00EF1FDB"/>
    <w:rsid w:val="00F134D5"/>
    <w:rsid w:val="00F25C79"/>
    <w:rsid w:val="00F31EAC"/>
    <w:rsid w:val="00F5082A"/>
    <w:rsid w:val="00F7377B"/>
    <w:rsid w:val="00FA723B"/>
    <w:rsid w:val="00FB09C9"/>
    <w:rsid w:val="00FC151A"/>
    <w:rsid w:val="00FC668C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4E4E6"/>
  <w15:chartTrackingRefBased/>
  <w15:docId w15:val="{6206F19C-1E70-4696-B0C6-8A8B00CF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rsid w:val="00E31757"/>
    <w:pPr>
      <w:spacing w:after="120"/>
    </w:pPr>
  </w:style>
  <w:style w:type="character" w:customStyle="1" w:styleId="TekstpodstawowyZnak">
    <w:name w:val="Tekst podstawowy Znak"/>
    <w:link w:val="Tekstpodstawowy"/>
    <w:rsid w:val="00E3175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</TotalTime>
  <Pages>4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Kujawski - Nadleśnictwo Starogard</dc:creator>
  <cp:keywords/>
  <dc:description/>
  <cp:lastModifiedBy>Łukasz Kujawski - Nadleśnictwo Starogard</cp:lastModifiedBy>
  <cp:revision>30</cp:revision>
  <dcterms:created xsi:type="dcterms:W3CDTF">2026-03-30T07:43:00Z</dcterms:created>
  <dcterms:modified xsi:type="dcterms:W3CDTF">2026-04-24T09:34:00Z</dcterms:modified>
</cp:coreProperties>
</file>