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135F77">
        <w:tc>
          <w:tcPr>
            <w:tcW w:w="895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bookmarkStart w:id="0" w:name="_GoBack"/>
      <w:r w:rsidRPr="00525EFF">
        <w:rPr>
          <w:sz w:val="22"/>
          <w:szCs w:val="22"/>
        </w:rPr>
        <w:t>N</w:t>
      </w:r>
      <w:bookmarkEnd w:id="0"/>
      <w:r w:rsidRPr="00525EFF">
        <w:rPr>
          <w:sz w:val="22"/>
          <w:szCs w:val="22"/>
        </w:rPr>
        <w:t>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3D346B" w:rsidRPr="003D346B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:rsidR="002E612D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C31DCA">
        <w:rPr>
          <w:b/>
          <w:sz w:val="22"/>
          <w:szCs w:val="22"/>
        </w:rPr>
        <w:t>”</w:t>
      </w:r>
      <w:r w:rsidR="00C31DCA" w:rsidRPr="00C31DCA">
        <w:rPr>
          <w:b/>
        </w:rPr>
        <w:t xml:space="preserve"> </w:t>
      </w:r>
      <w:r w:rsidR="00123278">
        <w:rPr>
          <w:b/>
        </w:rPr>
        <w:t>Budowa szatni sportowej przy boisku w Gorzycach Małych”</w:t>
      </w:r>
    </w:p>
    <w:p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3355F1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3355F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3355F1"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7677F8">
              <w:t>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6D09E0" w:rsidRDefault="001E6FBF" w:rsidP="001E67CF">
      <w:pPr>
        <w:pStyle w:val="Akapitzlist"/>
        <w:spacing w:after="120" w:line="276" w:lineRule="auto"/>
        <w:ind w:left="284"/>
        <w:jc w:val="both"/>
        <w:rPr>
          <w:sz w:val="22"/>
        </w:rPr>
      </w:pPr>
      <w:r w:rsidRPr="001E6FBF">
        <w:rPr>
          <w:b/>
          <w:sz w:val="22"/>
        </w:rPr>
        <w:t xml:space="preserve">OFERUJĘ WYKONANIE ZADANIA </w:t>
      </w:r>
      <w:r w:rsidRPr="001E6FBF">
        <w:rPr>
          <w:sz w:val="22"/>
        </w:rPr>
        <w:t>na warunkach określonych w Specyfikacji Warunków Zamówienia, w tym wzorze umowy stanowiącym załącznik do SWZ za cenę:</w:t>
      </w:r>
    </w:p>
    <w:p w:rsidR="001E67CF" w:rsidRDefault="001E67CF" w:rsidP="001E67CF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:rsidR="001E67CF" w:rsidRDefault="001E67CF" w:rsidP="001E67CF">
      <w:pPr>
        <w:pStyle w:val="Akapitzlist"/>
        <w:spacing w:after="120" w:line="360" w:lineRule="auto"/>
        <w:ind w:left="284"/>
        <w:jc w:val="both"/>
        <w:rPr>
          <w:sz w:val="22"/>
        </w:rPr>
      </w:pPr>
      <w:r>
        <w:rPr>
          <w:sz w:val="22"/>
        </w:rPr>
        <w:t>Cena oferty wynosi: _______________________________________________ zł netto          (słownie: __________________________________________________________________ netto), natomiast wraz z należnym podatkiem VAT w wysokości ______ % wynosi kwotę:</w:t>
      </w:r>
    </w:p>
    <w:p w:rsidR="001E67CF" w:rsidRDefault="001E67CF" w:rsidP="001E67CF">
      <w:pPr>
        <w:pStyle w:val="Akapitzlist"/>
        <w:spacing w:after="120" w:line="360" w:lineRule="auto"/>
        <w:ind w:left="284"/>
        <w:jc w:val="both"/>
        <w:rPr>
          <w:sz w:val="22"/>
        </w:rPr>
      </w:pPr>
      <w:r>
        <w:rPr>
          <w:sz w:val="22"/>
        </w:rPr>
        <w:t>________________________________________________________________________  zł brutto</w:t>
      </w:r>
    </w:p>
    <w:p w:rsidR="001E67CF" w:rsidRDefault="001E67CF" w:rsidP="001E67CF">
      <w:pPr>
        <w:pStyle w:val="Akapitzlist"/>
        <w:spacing w:after="120" w:line="360" w:lineRule="auto"/>
        <w:ind w:left="284"/>
        <w:jc w:val="both"/>
        <w:rPr>
          <w:sz w:val="22"/>
        </w:rPr>
      </w:pPr>
      <w:r>
        <w:rPr>
          <w:sz w:val="22"/>
        </w:rPr>
        <w:t>(słownie: __________________________________________________________________ brutto)</w:t>
      </w:r>
    </w:p>
    <w:p w:rsidR="001E67CF" w:rsidRPr="001E6FBF" w:rsidRDefault="001E67CF" w:rsidP="001E67CF">
      <w:pPr>
        <w:pStyle w:val="Akapitzlist"/>
        <w:spacing w:after="120" w:line="276" w:lineRule="auto"/>
        <w:ind w:left="284"/>
        <w:jc w:val="both"/>
        <w:rPr>
          <w:sz w:val="10"/>
          <w:szCs w:val="12"/>
        </w:rPr>
      </w:pPr>
    </w:p>
    <w:p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lastRenderedPageBreak/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8A3635" w:rsidRPr="008A3635" w:rsidRDefault="008A3635" w:rsidP="008A3635">
      <w:pPr>
        <w:spacing w:before="120" w:line="276" w:lineRule="auto"/>
        <w:ind w:left="644"/>
        <w:contextualSpacing/>
        <w:jc w:val="both"/>
        <w:rPr>
          <w:sz w:val="22"/>
        </w:rPr>
      </w:pPr>
    </w:p>
    <w:p w:rsidR="00D840DE" w:rsidRDefault="00D840DE" w:rsidP="008A3635">
      <w:pPr>
        <w:numPr>
          <w:ilvl w:val="0"/>
          <w:numId w:val="3"/>
        </w:numPr>
        <w:spacing w:before="120" w:line="276" w:lineRule="auto"/>
        <w:contextualSpacing/>
        <w:jc w:val="both"/>
        <w:rPr>
          <w:sz w:val="22"/>
        </w:rPr>
      </w:pPr>
      <w:r>
        <w:rPr>
          <w:sz w:val="22"/>
        </w:rPr>
        <w:t>następujące informacje zawarte w naszej ofercie stanowią tajemnicę przedsiębiorstwa*:</w:t>
      </w:r>
    </w:p>
    <w:p w:rsidR="00D840DE" w:rsidRDefault="00D840DE" w:rsidP="00D840DE">
      <w:pPr>
        <w:spacing w:before="120" w:line="276" w:lineRule="auto"/>
        <w:ind w:left="644"/>
        <w:contextualSpacing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DE" w:rsidRPr="00D840DE" w:rsidRDefault="00D840DE" w:rsidP="00D840DE">
      <w:pPr>
        <w:spacing w:before="120" w:line="276" w:lineRule="auto"/>
        <w:ind w:left="644"/>
        <w:contextualSpacing/>
        <w:jc w:val="both"/>
        <w:rPr>
          <w:b/>
          <w:sz w:val="22"/>
        </w:rPr>
      </w:pPr>
      <w:r w:rsidRPr="00D840DE">
        <w:rPr>
          <w:b/>
          <w:sz w:val="22"/>
        </w:rPr>
        <w:t>Uzasadnienie zastrzeżenia ww. informacji jako tajemnicy przedsiębiorstwa zostało załączone do naszej oferty.</w:t>
      </w:r>
    </w:p>
    <w:p w:rsidR="008A3635" w:rsidRDefault="00123278" w:rsidP="008A3635">
      <w:pPr>
        <w:numPr>
          <w:ilvl w:val="0"/>
          <w:numId w:val="3"/>
        </w:numPr>
        <w:spacing w:before="120" w:line="276" w:lineRule="auto"/>
        <w:contextualSpacing/>
        <w:jc w:val="both"/>
        <w:rPr>
          <w:sz w:val="22"/>
        </w:rPr>
      </w:pPr>
      <w:r>
        <w:rPr>
          <w:b/>
          <w:i/>
          <w:sz w:val="22"/>
          <w:u w:val="single"/>
        </w:rPr>
        <w:t>udzielamy</w:t>
      </w:r>
      <w:r w:rsidR="00C31DCA">
        <w:rPr>
          <w:b/>
          <w:i/>
          <w:sz w:val="22"/>
          <w:u w:val="single"/>
        </w:rPr>
        <w:t xml:space="preserve"> gw</w:t>
      </w:r>
      <w:r>
        <w:rPr>
          <w:b/>
          <w:i/>
          <w:sz w:val="22"/>
          <w:u w:val="single"/>
        </w:rPr>
        <w:t>a</w:t>
      </w:r>
      <w:r w:rsidR="00C31DCA">
        <w:rPr>
          <w:b/>
          <w:i/>
          <w:sz w:val="22"/>
          <w:u w:val="single"/>
        </w:rPr>
        <w:t xml:space="preserve">rancji na okres </w:t>
      </w:r>
      <w:r w:rsidR="008A3635">
        <w:rPr>
          <w:b/>
          <w:i/>
          <w:sz w:val="22"/>
          <w:u w:val="single"/>
        </w:rPr>
        <w:t xml:space="preserve"> ............. </w:t>
      </w:r>
      <w:r w:rsidR="00C31DCA">
        <w:rPr>
          <w:b/>
          <w:i/>
          <w:sz w:val="22"/>
          <w:u w:val="single"/>
        </w:rPr>
        <w:t>miesięcy licząc od daty odbioru końcowego</w:t>
      </w:r>
      <w:r w:rsidR="008A3635">
        <w:rPr>
          <w:b/>
          <w:i/>
          <w:sz w:val="22"/>
          <w:u w:val="single"/>
        </w:rPr>
        <w:t xml:space="preserve"> – jako 2 kryterium oceny ofert;</w:t>
      </w:r>
    </w:p>
    <w:p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12230C">
        <w:rPr>
          <w:b/>
          <w:sz w:val="22"/>
          <w:szCs w:val="22"/>
          <w:u w:val="single"/>
        </w:rPr>
        <w:t>nie będzie</w:t>
      </w:r>
      <w:r w:rsidRPr="0012230C">
        <w:rPr>
          <w:bCs/>
          <w:sz w:val="22"/>
          <w:szCs w:val="22"/>
          <w:u w:val="single"/>
        </w:rPr>
        <w:t xml:space="preserve"> </w:t>
      </w:r>
      <w:r w:rsidRPr="0012230C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>dnia 11 marca 2004 r. o podatku od towarów i usług</w:t>
      </w:r>
      <w:r w:rsidR="00C31DCA">
        <w:rPr>
          <w:bCs/>
          <w:sz w:val="22"/>
          <w:szCs w:val="22"/>
        </w:rPr>
        <w:t xml:space="preserve"> </w:t>
      </w:r>
      <w:r w:rsidR="00C31DCA">
        <w:t>(t.j. Dz. U. z 2025 r. poz. 775 z późn. zm.)</w:t>
      </w:r>
      <w:r w:rsidR="00D840DE">
        <w:rPr>
          <w:bCs/>
          <w:sz w:val="22"/>
          <w:szCs w:val="22"/>
        </w:rPr>
        <w:t>,</w:t>
      </w:r>
    </w:p>
    <w:p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 xml:space="preserve">dnia 11 marca 2004 r. o podatku od towarów i usług </w:t>
      </w:r>
      <w:r w:rsidR="00C31DCA">
        <w:t>(t.j. Dz. U. z 2025 r. poz. 775 z późn. zm.)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3D346B" w:rsidRPr="00AF4AC3" w:rsidRDefault="003D346B" w:rsidP="003D346B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:rsidR="007D475B" w:rsidRDefault="003D346B" w:rsidP="003D346B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PROSIMY</w:t>
      </w:r>
      <w:r w:rsidRPr="007D475B">
        <w:rPr>
          <w:sz w:val="22"/>
          <w:szCs w:val="22"/>
        </w:rPr>
        <w:t xml:space="preserve"> o zwrot pieniędzy wniesionych tytułem wadium na rachunek bankowy 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993861" w:rsidRDefault="00993861" w:rsidP="00993861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:rsidR="00993861" w:rsidRPr="00993861" w:rsidRDefault="00993861" w:rsidP="00993861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993861">
        <w:rPr>
          <w:b/>
          <w:sz w:val="22"/>
          <w:szCs w:val="22"/>
        </w:rPr>
        <w:t>OŚWIADCZAMY</w:t>
      </w:r>
      <w:r w:rsidRPr="00993861">
        <w:rPr>
          <w:bCs/>
          <w:sz w:val="22"/>
          <w:szCs w:val="22"/>
        </w:rPr>
        <w:t>, że:</w:t>
      </w:r>
    </w:p>
    <w:p w:rsidR="00993861" w:rsidRDefault="00993861" w:rsidP="00993861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osoby wykonujące wskazane przez Zamawiającego czynności w zakresie realizacji zamówienia, zatrudnione są na podstawie stosunku pracy, jeżeli wykonanie tych czynności polega na wykonywaniu pracy w sposób określony w art. 22 § 1 ustawy z dnia 26 czerwca 1974 r. - Kodeks pracy (t. j. Dz. U. z 202</w:t>
      </w:r>
      <w:r w:rsidR="00D07A9A">
        <w:rPr>
          <w:sz w:val="22"/>
          <w:szCs w:val="22"/>
        </w:rPr>
        <w:t>5</w:t>
      </w:r>
      <w:r>
        <w:rPr>
          <w:sz w:val="22"/>
          <w:szCs w:val="22"/>
        </w:rPr>
        <w:t xml:space="preserve"> r. poz. </w:t>
      </w:r>
      <w:r w:rsidR="00D07A9A">
        <w:rPr>
          <w:sz w:val="22"/>
          <w:szCs w:val="22"/>
        </w:rPr>
        <w:t>277</w:t>
      </w:r>
      <w:r w:rsidR="006C58DD">
        <w:rPr>
          <w:sz w:val="22"/>
          <w:szCs w:val="22"/>
        </w:rPr>
        <w:t xml:space="preserve"> z późn. zm.</w:t>
      </w:r>
      <w:r>
        <w:rPr>
          <w:sz w:val="22"/>
          <w:szCs w:val="22"/>
        </w:rPr>
        <w:t>);</w:t>
      </w:r>
    </w:p>
    <w:p w:rsidR="007B5753" w:rsidRPr="00EE2779" w:rsidRDefault="00993861" w:rsidP="00EE2779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:rsidR="00525EFF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6147"/>
      </w:tblGrid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(wskazany e-mail musi być zgodny z adresem</w:t>
            </w:r>
            <w:r>
              <w:rPr>
                <w:rFonts w:eastAsia="Calibri"/>
                <w:sz w:val="20"/>
                <w:szCs w:val="20"/>
              </w:rPr>
              <w:br/>
              <w:t xml:space="preserve">e-mail podanym podczas rejestracji na platformie </w:t>
            </w:r>
            <w:r>
              <w:rPr>
                <w:rFonts w:eastAsia="Calibri"/>
                <w:sz w:val="20"/>
                <w:szCs w:val="20"/>
              </w:rPr>
              <w:br/>
              <w:t>e-</w:t>
            </w:r>
            <w:proofErr w:type="spellStart"/>
            <w:r>
              <w:rPr>
                <w:rFonts w:eastAsia="Calibri"/>
                <w:sz w:val="20"/>
                <w:szCs w:val="20"/>
              </w:rPr>
              <w:t>propublico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) 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993861" w:rsidRDefault="00993861" w:rsidP="00993861">
      <w:pPr>
        <w:pStyle w:val="Akapitzlist"/>
        <w:numPr>
          <w:ilvl w:val="0"/>
          <w:numId w:val="1"/>
        </w:numPr>
        <w:spacing w:before="240" w:after="120" w:line="360" w:lineRule="auto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wykonać sam oraz polegać na zdolności technicznej lub zawodowej/* sytuacji finansowej lub ekonomicznej/*, innych podmiotów, na zasadach określonych w art.118 ustawy,</w:t>
      </w:r>
    </w:p>
    <w:p w:rsidR="00993861" w:rsidRDefault="00993861" w:rsidP="00993861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9E2A84" w:rsidRPr="0097776D" w:rsidRDefault="009E2A84" w:rsidP="008A3635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</w:p>
    <w:p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</w:t>
      </w:r>
      <w:r w:rsidR="00D07A9A">
        <w:rPr>
          <w:i/>
          <w:sz w:val="18"/>
          <w:szCs w:val="18"/>
        </w:rPr>
        <w:t xml:space="preserve">kwalifikowany </w:t>
      </w:r>
      <w:r w:rsidRPr="007D475B">
        <w:rPr>
          <w:i/>
          <w:sz w:val="18"/>
          <w:szCs w:val="18"/>
        </w:rPr>
        <w:t xml:space="preserve">podpis </w:t>
      </w:r>
      <w:r w:rsidR="005019C6">
        <w:rPr>
          <w:i/>
          <w:sz w:val="18"/>
          <w:szCs w:val="18"/>
        </w:rPr>
        <w:t xml:space="preserve">elektroniczny, lub podpis zaufany lub podpis osobisty </w:t>
      </w:r>
      <w:r w:rsidRPr="007D475B">
        <w:rPr>
          <w:i/>
          <w:sz w:val="18"/>
          <w:szCs w:val="18"/>
        </w:rPr>
        <w:t>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5C7" w:rsidRDefault="003135C7" w:rsidP="00FF57EE">
      <w:r>
        <w:separator/>
      </w:r>
    </w:p>
  </w:endnote>
  <w:endnote w:type="continuationSeparator" w:id="0">
    <w:p w:rsidR="003135C7" w:rsidRDefault="003135C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5C7" w:rsidRDefault="003135C7" w:rsidP="00FF57EE">
      <w:r>
        <w:separator/>
      </w:r>
    </w:p>
  </w:footnote>
  <w:footnote w:type="continuationSeparator" w:id="0">
    <w:p w:rsidR="003135C7" w:rsidRDefault="003135C7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3D346B" w:rsidRDefault="003D346B" w:rsidP="003D34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>
        <w:t>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554" w:rsidRDefault="006B1554">
    <w:pPr>
      <w:pStyle w:val="Nagwek"/>
      <w:rPr>
        <w:sz w:val="20"/>
        <w:szCs w:val="20"/>
      </w:rPr>
    </w:pPr>
  </w:p>
  <w:p w:rsidR="006B1554" w:rsidRDefault="006B1554">
    <w:pPr>
      <w:pStyle w:val="Nagwek"/>
      <w:rPr>
        <w:sz w:val="20"/>
        <w:szCs w:val="20"/>
      </w:rPr>
    </w:pPr>
  </w:p>
  <w:p w:rsidR="006B1554" w:rsidRDefault="006B1554" w:rsidP="006B1554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>
          <wp:extent cx="3267075" cy="8763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70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742950" cy="8953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1554" w:rsidRDefault="006B1554">
    <w:pPr>
      <w:pStyle w:val="Nagwek"/>
      <w:rPr>
        <w:sz w:val="20"/>
        <w:szCs w:val="20"/>
      </w:rPr>
    </w:pPr>
  </w:p>
  <w:p w:rsidR="006B1554" w:rsidRDefault="006B1554">
    <w:pPr>
      <w:pStyle w:val="Nagwek"/>
      <w:rPr>
        <w:sz w:val="20"/>
        <w:szCs w:val="20"/>
      </w:rPr>
    </w:pPr>
  </w:p>
  <w:p w:rsidR="00D07A9A" w:rsidRDefault="00D07A9A">
    <w:pPr>
      <w:pStyle w:val="Nagwek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nr </w:t>
    </w:r>
    <w:r w:rsidR="00F539E8">
      <w:rPr>
        <w:sz w:val="20"/>
        <w:szCs w:val="20"/>
      </w:rPr>
      <w:t>8</w:t>
    </w:r>
    <w:r>
      <w:rPr>
        <w:sz w:val="20"/>
        <w:szCs w:val="20"/>
      </w:rPr>
      <w:t xml:space="preserve"> do SWZ</w:t>
    </w:r>
  </w:p>
  <w:p w:rsidR="00D07A9A" w:rsidRDefault="00D07A9A">
    <w:pPr>
      <w:pStyle w:val="Nagwek"/>
      <w:rPr>
        <w:sz w:val="20"/>
        <w:szCs w:val="20"/>
      </w:rPr>
    </w:pPr>
  </w:p>
  <w:p w:rsid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3A2806">
      <w:rPr>
        <w:sz w:val="20"/>
        <w:szCs w:val="20"/>
      </w:rPr>
      <w:t>RGi</w:t>
    </w:r>
    <w:r w:rsidR="00CB61DE">
      <w:rPr>
        <w:sz w:val="20"/>
        <w:szCs w:val="20"/>
      </w:rPr>
      <w:t>ZP.271.2.</w:t>
    </w:r>
    <w:r w:rsidR="00F660C0">
      <w:rPr>
        <w:sz w:val="20"/>
        <w:szCs w:val="20"/>
      </w:rPr>
      <w:t>1</w:t>
    </w:r>
    <w:r w:rsidR="00123278">
      <w:rPr>
        <w:sz w:val="20"/>
        <w:szCs w:val="20"/>
      </w:rPr>
      <w:t>2</w:t>
    </w:r>
    <w:r w:rsidR="003D346B">
      <w:rPr>
        <w:sz w:val="20"/>
        <w:szCs w:val="20"/>
      </w:rPr>
      <w:t>.202</w:t>
    </w:r>
    <w:r w:rsidR="00C31DCA">
      <w:rPr>
        <w:sz w:val="20"/>
        <w:szCs w:val="20"/>
      </w:rPr>
      <w:t>6</w:t>
    </w:r>
  </w:p>
  <w:p w:rsidR="00D07A9A" w:rsidRPr="00AE2ACB" w:rsidRDefault="00D07A9A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35A129F"/>
    <w:multiLevelType w:val="hybridMultilevel"/>
    <w:tmpl w:val="CBA065A6"/>
    <w:lvl w:ilvl="0" w:tplc="7C9E248A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288E58A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9"/>
    <w:rsid w:val="0005753A"/>
    <w:rsid w:val="00064758"/>
    <w:rsid w:val="00095A8C"/>
    <w:rsid w:val="000B6D19"/>
    <w:rsid w:val="001063D3"/>
    <w:rsid w:val="0012230C"/>
    <w:rsid w:val="00123278"/>
    <w:rsid w:val="00126875"/>
    <w:rsid w:val="00135F77"/>
    <w:rsid w:val="001C7D84"/>
    <w:rsid w:val="001E67CF"/>
    <w:rsid w:val="001E6FBF"/>
    <w:rsid w:val="002214DB"/>
    <w:rsid w:val="00266C81"/>
    <w:rsid w:val="00267D1F"/>
    <w:rsid w:val="002C3FCA"/>
    <w:rsid w:val="002E612D"/>
    <w:rsid w:val="003135C7"/>
    <w:rsid w:val="00334C70"/>
    <w:rsid w:val="003355F1"/>
    <w:rsid w:val="003A2806"/>
    <w:rsid w:val="003B769C"/>
    <w:rsid w:val="003D346B"/>
    <w:rsid w:val="004D5A42"/>
    <w:rsid w:val="005019C6"/>
    <w:rsid w:val="00525EFF"/>
    <w:rsid w:val="00532983"/>
    <w:rsid w:val="00571EF2"/>
    <w:rsid w:val="005844F6"/>
    <w:rsid w:val="005903A4"/>
    <w:rsid w:val="005B69BE"/>
    <w:rsid w:val="005F6F5F"/>
    <w:rsid w:val="0061310E"/>
    <w:rsid w:val="006B1554"/>
    <w:rsid w:val="006B63D6"/>
    <w:rsid w:val="006C58DD"/>
    <w:rsid w:val="006C641D"/>
    <w:rsid w:val="006D09E0"/>
    <w:rsid w:val="006F369D"/>
    <w:rsid w:val="0073025D"/>
    <w:rsid w:val="007B5753"/>
    <w:rsid w:val="007C348A"/>
    <w:rsid w:val="007C45FC"/>
    <w:rsid w:val="007D475B"/>
    <w:rsid w:val="007E331F"/>
    <w:rsid w:val="007F3E87"/>
    <w:rsid w:val="0086343C"/>
    <w:rsid w:val="008A3635"/>
    <w:rsid w:val="008F4457"/>
    <w:rsid w:val="009030A0"/>
    <w:rsid w:val="009312B4"/>
    <w:rsid w:val="00957D0C"/>
    <w:rsid w:val="0097776D"/>
    <w:rsid w:val="00983D1D"/>
    <w:rsid w:val="00993861"/>
    <w:rsid w:val="009D75A8"/>
    <w:rsid w:val="009E2A84"/>
    <w:rsid w:val="00A12290"/>
    <w:rsid w:val="00A50E18"/>
    <w:rsid w:val="00AA39D6"/>
    <w:rsid w:val="00AE2ACB"/>
    <w:rsid w:val="00AF4AC3"/>
    <w:rsid w:val="00B47637"/>
    <w:rsid w:val="00B9086B"/>
    <w:rsid w:val="00BC4F99"/>
    <w:rsid w:val="00C22F7D"/>
    <w:rsid w:val="00C31DCA"/>
    <w:rsid w:val="00CB61DE"/>
    <w:rsid w:val="00CC6DA3"/>
    <w:rsid w:val="00CE3AE6"/>
    <w:rsid w:val="00D07A9A"/>
    <w:rsid w:val="00D554C7"/>
    <w:rsid w:val="00D840DE"/>
    <w:rsid w:val="00DC336F"/>
    <w:rsid w:val="00E1735C"/>
    <w:rsid w:val="00E86A79"/>
    <w:rsid w:val="00EE2779"/>
    <w:rsid w:val="00F134D5"/>
    <w:rsid w:val="00F31EAC"/>
    <w:rsid w:val="00F539E8"/>
    <w:rsid w:val="00F660C0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chartTrackingRefBased/>
  <w15:docId w15:val="{F9E32351-92A0-4F7F-B233-C605A359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2A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A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T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1448E-1DEC-4FF6-A709-9E377D21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855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Sylwia Styrczula</cp:lastModifiedBy>
  <cp:revision>2</cp:revision>
  <cp:lastPrinted>2025-07-10T06:06:00Z</cp:lastPrinted>
  <dcterms:created xsi:type="dcterms:W3CDTF">2026-04-20T13:46:00Z</dcterms:created>
  <dcterms:modified xsi:type="dcterms:W3CDTF">2026-04-20T13:46:00Z</dcterms:modified>
</cp:coreProperties>
</file>