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1E7EC" w14:textId="2F94F63A" w:rsidR="00821C80" w:rsidRPr="00356889" w:rsidRDefault="00356889" w:rsidP="00356889">
      <w:pPr>
        <w:jc w:val="right"/>
        <w:rPr>
          <w:rFonts w:ascii="Arial" w:hAnsi="Arial" w:cs="Arial"/>
          <w:sz w:val="22"/>
          <w:szCs w:val="22"/>
        </w:rPr>
      </w:pPr>
      <w:r w:rsidRPr="00356889">
        <w:rPr>
          <w:rFonts w:ascii="Arial" w:hAnsi="Arial" w:cs="Arial"/>
          <w:sz w:val="22"/>
          <w:szCs w:val="22"/>
        </w:rPr>
        <w:t>Załącznik nr 6 do SWZ</w:t>
      </w:r>
    </w:p>
    <w:p w14:paraId="466B275E" w14:textId="77777777" w:rsidR="00821C80" w:rsidRPr="00356889" w:rsidRDefault="00821C80">
      <w:pPr>
        <w:rPr>
          <w:rFonts w:ascii="Arial" w:hAnsi="Arial" w:cs="Arial"/>
          <w:sz w:val="22"/>
          <w:szCs w:val="22"/>
        </w:rPr>
      </w:pPr>
    </w:p>
    <w:p w14:paraId="17D22ACD" w14:textId="7FE8E809" w:rsidR="00150D7E" w:rsidRDefault="00150D7E" w:rsidP="00150D7E">
      <w:pPr>
        <w:rPr>
          <w:rFonts w:ascii="Arial" w:hAnsi="Arial" w:cs="Arial"/>
          <w:sz w:val="22"/>
          <w:szCs w:val="22"/>
        </w:rPr>
      </w:pPr>
      <w:r w:rsidRPr="00356889">
        <w:rPr>
          <w:rFonts w:ascii="Arial" w:hAnsi="Arial" w:cs="Arial"/>
          <w:sz w:val="22"/>
          <w:szCs w:val="22"/>
        </w:rPr>
        <w:t xml:space="preserve">Znak sprawy: </w:t>
      </w:r>
      <w:r w:rsidR="009B4667" w:rsidRPr="009B4667">
        <w:rPr>
          <w:rFonts w:ascii="Arial" w:hAnsi="Arial" w:cs="Arial"/>
          <w:b/>
          <w:bCs/>
          <w:sz w:val="22"/>
          <w:szCs w:val="22"/>
        </w:rPr>
        <w:t>OrK.251.</w:t>
      </w:r>
      <w:r w:rsidR="0041110F">
        <w:rPr>
          <w:rFonts w:ascii="Arial" w:hAnsi="Arial" w:cs="Arial"/>
          <w:b/>
          <w:bCs/>
          <w:sz w:val="22"/>
          <w:szCs w:val="22"/>
        </w:rPr>
        <w:t>7</w:t>
      </w:r>
      <w:r w:rsidR="009B4667" w:rsidRPr="009B4667">
        <w:rPr>
          <w:rFonts w:ascii="Arial" w:hAnsi="Arial" w:cs="Arial"/>
          <w:b/>
          <w:bCs/>
          <w:sz w:val="22"/>
          <w:szCs w:val="22"/>
        </w:rPr>
        <w:t>.2</w:t>
      </w:r>
      <w:r w:rsidR="0041110F">
        <w:rPr>
          <w:rFonts w:ascii="Arial" w:hAnsi="Arial" w:cs="Arial"/>
          <w:b/>
          <w:bCs/>
          <w:sz w:val="22"/>
          <w:szCs w:val="22"/>
        </w:rPr>
        <w:t>6</w:t>
      </w:r>
    </w:p>
    <w:p w14:paraId="7A88DCB0" w14:textId="77777777" w:rsidR="00356889" w:rsidRPr="00356889" w:rsidRDefault="00356889" w:rsidP="00150D7E">
      <w:pPr>
        <w:rPr>
          <w:rFonts w:ascii="Arial" w:hAnsi="Arial" w:cs="Arial"/>
          <w:sz w:val="22"/>
          <w:szCs w:val="22"/>
        </w:rPr>
      </w:pPr>
    </w:p>
    <w:p w14:paraId="74C0B24B" w14:textId="77777777" w:rsidR="00821C80" w:rsidRPr="00356889" w:rsidRDefault="00165BF7">
      <w:pPr>
        <w:pStyle w:val="Nagwek4"/>
        <w:rPr>
          <w:rFonts w:cs="Arial"/>
          <w:spacing w:val="30"/>
          <w:sz w:val="22"/>
          <w:szCs w:val="22"/>
        </w:rPr>
      </w:pPr>
      <w:r w:rsidRPr="00356889">
        <w:rPr>
          <w:rFonts w:cs="Arial"/>
          <w:spacing w:val="30"/>
          <w:sz w:val="22"/>
          <w:szCs w:val="22"/>
        </w:rPr>
        <w:t>WYKAZ NARZĘDZI, WYPOSAŻENIA ZAKŁADU LUB URZĄDZEŃ TECHNICZNYCH</w:t>
      </w:r>
    </w:p>
    <w:p w14:paraId="1F84CD73" w14:textId="0BD7AD20" w:rsidR="00821C80" w:rsidRPr="00356889" w:rsidRDefault="00165BF7" w:rsidP="0060654D">
      <w:pPr>
        <w:pStyle w:val="Tekstpodstawowy2"/>
        <w:rPr>
          <w:rFonts w:ascii="Arial" w:hAnsi="Arial" w:cs="Arial"/>
          <w:sz w:val="22"/>
          <w:szCs w:val="22"/>
        </w:rPr>
      </w:pPr>
      <w:r w:rsidRPr="00356889">
        <w:rPr>
          <w:rFonts w:ascii="Arial" w:hAnsi="Arial" w:cs="Arial"/>
          <w:sz w:val="22"/>
          <w:szCs w:val="22"/>
        </w:rPr>
        <w:t xml:space="preserve">Wykaz narzędzi, wyposażenia zakładu lub urządzeń technicznych dostępnych </w:t>
      </w:r>
      <w:r w:rsidR="00356889">
        <w:rPr>
          <w:rFonts w:ascii="Arial" w:hAnsi="Arial" w:cs="Arial"/>
          <w:sz w:val="22"/>
          <w:szCs w:val="22"/>
        </w:rPr>
        <w:t>W</w:t>
      </w:r>
      <w:r w:rsidRPr="00356889">
        <w:rPr>
          <w:rFonts w:ascii="Arial" w:hAnsi="Arial" w:cs="Arial"/>
          <w:sz w:val="22"/>
          <w:szCs w:val="22"/>
        </w:rPr>
        <w:t>ykonawcy w celu wykonania zamówienia publicznego wraz z</w:t>
      </w:r>
      <w:r w:rsidR="009B4667">
        <w:rPr>
          <w:rFonts w:ascii="Arial" w:hAnsi="Arial" w:cs="Arial"/>
          <w:sz w:val="22"/>
          <w:szCs w:val="22"/>
        </w:rPr>
        <w:t> </w:t>
      </w:r>
      <w:r w:rsidRPr="00356889">
        <w:rPr>
          <w:rFonts w:ascii="Arial" w:hAnsi="Arial" w:cs="Arial"/>
          <w:sz w:val="22"/>
          <w:szCs w:val="22"/>
        </w:rPr>
        <w:t>informacją o podstawie do dysponowania tymi zasobami</w:t>
      </w:r>
      <w:r w:rsidR="0060654D" w:rsidRPr="00356889">
        <w:rPr>
          <w:rFonts w:ascii="Arial" w:hAnsi="Arial" w:cs="Arial"/>
          <w:sz w:val="22"/>
          <w:szCs w:val="22"/>
        </w:rPr>
        <w:t>.</w:t>
      </w:r>
    </w:p>
    <w:p w14:paraId="44CA8553" w14:textId="77777777" w:rsidR="00150D7E" w:rsidRPr="00356889" w:rsidRDefault="00150D7E" w:rsidP="0060654D">
      <w:pPr>
        <w:pStyle w:val="Tekstpodstawowy2"/>
        <w:rPr>
          <w:rFonts w:ascii="Arial" w:hAnsi="Arial" w:cs="Arial"/>
          <w:sz w:val="22"/>
          <w:szCs w:val="22"/>
        </w:rPr>
      </w:pPr>
    </w:p>
    <w:p w14:paraId="2869A51C" w14:textId="1F85137D" w:rsidR="00150D7E" w:rsidRDefault="00150D7E" w:rsidP="00150D7E">
      <w:pPr>
        <w:jc w:val="both"/>
        <w:rPr>
          <w:rFonts w:ascii="Arial" w:hAnsi="Arial" w:cs="Arial"/>
          <w:sz w:val="22"/>
          <w:szCs w:val="22"/>
        </w:rPr>
      </w:pPr>
      <w:r w:rsidRPr="00356889">
        <w:rPr>
          <w:rFonts w:ascii="Arial" w:hAnsi="Arial" w:cs="Arial"/>
          <w:sz w:val="22"/>
          <w:szCs w:val="22"/>
        </w:rPr>
        <w:t>Składając ofertę w postępowaniu o udzielenie zamówienia publicznego</w:t>
      </w:r>
      <w:r w:rsidRPr="00356889">
        <w:rPr>
          <w:rFonts w:ascii="Arial" w:hAnsi="Arial" w:cs="Arial"/>
          <w:b/>
          <w:bCs/>
          <w:sz w:val="22"/>
          <w:szCs w:val="22"/>
        </w:rPr>
        <w:t xml:space="preserve"> </w:t>
      </w:r>
      <w:r w:rsidRPr="00356889">
        <w:rPr>
          <w:rFonts w:ascii="Arial" w:hAnsi="Arial" w:cs="Arial"/>
          <w:sz w:val="22"/>
          <w:szCs w:val="22"/>
        </w:rPr>
        <w:t>na:</w:t>
      </w:r>
    </w:p>
    <w:p w14:paraId="26A888D7" w14:textId="77777777" w:rsidR="009B4667" w:rsidRPr="00356889" w:rsidRDefault="009B4667" w:rsidP="00150D7E">
      <w:pPr>
        <w:jc w:val="both"/>
        <w:rPr>
          <w:rFonts w:ascii="Arial" w:hAnsi="Arial" w:cs="Arial"/>
          <w:sz w:val="22"/>
          <w:szCs w:val="22"/>
        </w:rPr>
      </w:pPr>
    </w:p>
    <w:p w14:paraId="0EDA8765" w14:textId="77777777" w:rsidR="009B4667" w:rsidRDefault="009B4667" w:rsidP="002169AE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B4667">
        <w:rPr>
          <w:rFonts w:ascii="Arial" w:hAnsi="Arial" w:cs="Arial"/>
          <w:b/>
          <w:bCs/>
          <w:sz w:val="22"/>
          <w:szCs w:val="22"/>
        </w:rPr>
        <w:t>Wykonywanie usług gospodarczych, utrzymania porządku i czystości oraz obsługi portierskiej w budynkach użytkowych i budynku mieszkalno - użytkowym zarządzanych przez MZGLiA w Knurowie</w:t>
      </w:r>
    </w:p>
    <w:p w14:paraId="6A0995DD" w14:textId="77777777" w:rsidR="009B4667" w:rsidRDefault="009B4667" w:rsidP="002169AE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8D09B8B" w14:textId="73965A0D" w:rsidR="0060654D" w:rsidRDefault="003D6736" w:rsidP="002169AE">
      <w:pPr>
        <w:jc w:val="both"/>
        <w:rPr>
          <w:rFonts w:ascii="Arial" w:hAnsi="Arial" w:cs="Arial"/>
          <w:sz w:val="22"/>
          <w:szCs w:val="22"/>
        </w:rPr>
      </w:pPr>
      <w:r w:rsidRPr="00356889">
        <w:rPr>
          <w:rFonts w:ascii="Arial" w:hAnsi="Arial" w:cs="Arial"/>
          <w:sz w:val="22"/>
          <w:szCs w:val="22"/>
        </w:rPr>
        <w:t>OŚWIADCZAM(Y), ŻE: dysponujemy:</w:t>
      </w:r>
    </w:p>
    <w:p w14:paraId="5195E9B5" w14:textId="77777777" w:rsidR="00356889" w:rsidRPr="00356889" w:rsidRDefault="00356889" w:rsidP="002169AE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3467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6663"/>
      </w:tblGrid>
      <w:tr w:rsidR="00165BF7" w:rsidRPr="00356889" w14:paraId="59844285" w14:textId="77777777" w:rsidTr="009B4667">
        <w:trPr>
          <w:cantSplit/>
          <w:trHeight w:val="569"/>
        </w:trPr>
        <w:tc>
          <w:tcPr>
            <w:tcW w:w="6804" w:type="dxa"/>
            <w:vAlign w:val="center"/>
          </w:tcPr>
          <w:p w14:paraId="05EBFDF0" w14:textId="77777777" w:rsidR="00165BF7" w:rsidRPr="00356889" w:rsidRDefault="00165BF7" w:rsidP="0060654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6889">
              <w:rPr>
                <w:rFonts w:ascii="Arial" w:hAnsi="Arial" w:cs="Arial"/>
                <w:sz w:val="22"/>
                <w:szCs w:val="22"/>
              </w:rPr>
              <w:t xml:space="preserve">Rodzaj </w:t>
            </w:r>
            <w:r w:rsidR="003D6736" w:rsidRPr="00356889">
              <w:rPr>
                <w:rFonts w:ascii="Arial" w:hAnsi="Arial" w:cs="Arial"/>
                <w:sz w:val="22"/>
                <w:szCs w:val="22"/>
              </w:rPr>
              <w:t>narzędzi, wyposażenia zakładu lub urządzeń technicznych</w:t>
            </w:r>
          </w:p>
        </w:tc>
        <w:tc>
          <w:tcPr>
            <w:tcW w:w="6663" w:type="dxa"/>
            <w:vAlign w:val="center"/>
          </w:tcPr>
          <w:p w14:paraId="49799CE1" w14:textId="77777777" w:rsidR="00165BF7" w:rsidRPr="00356889" w:rsidRDefault="00165BF7" w:rsidP="003D67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6889">
              <w:rPr>
                <w:rFonts w:ascii="Arial" w:hAnsi="Arial" w:cs="Arial"/>
                <w:sz w:val="22"/>
                <w:szCs w:val="22"/>
              </w:rPr>
              <w:t>Informacja o podstawie do dysponowania</w:t>
            </w:r>
          </w:p>
        </w:tc>
      </w:tr>
      <w:tr w:rsidR="00165BF7" w:rsidRPr="00356889" w14:paraId="7086BCDF" w14:textId="77777777" w:rsidTr="009B4667">
        <w:trPr>
          <w:cantSplit/>
          <w:trHeight w:hRule="exact" w:val="550"/>
        </w:trPr>
        <w:tc>
          <w:tcPr>
            <w:tcW w:w="6804" w:type="dxa"/>
          </w:tcPr>
          <w:p w14:paraId="41F8DFE7" w14:textId="77777777" w:rsidR="00165BF7" w:rsidRPr="00356889" w:rsidRDefault="00165BF7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3" w:type="dxa"/>
          </w:tcPr>
          <w:p w14:paraId="03B276DD" w14:textId="77777777" w:rsidR="00165BF7" w:rsidRPr="00356889" w:rsidRDefault="00165BF7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6736" w:rsidRPr="00356889" w14:paraId="0505B5D8" w14:textId="77777777" w:rsidTr="009B4667">
        <w:trPr>
          <w:cantSplit/>
          <w:trHeight w:hRule="exact" w:val="550"/>
        </w:trPr>
        <w:tc>
          <w:tcPr>
            <w:tcW w:w="6804" w:type="dxa"/>
          </w:tcPr>
          <w:p w14:paraId="7C08A6E0" w14:textId="77777777" w:rsidR="003D6736" w:rsidRPr="00356889" w:rsidRDefault="003D6736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3" w:type="dxa"/>
          </w:tcPr>
          <w:p w14:paraId="72F6E6EB" w14:textId="77777777" w:rsidR="003D6736" w:rsidRPr="00356889" w:rsidRDefault="003D6736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32C35F" w14:textId="6927157A" w:rsidR="00821C80" w:rsidRPr="00356889" w:rsidRDefault="00AA594F">
      <w:pPr>
        <w:tabs>
          <w:tab w:val="left" w:pos="1985"/>
          <w:tab w:val="left" w:pos="4820"/>
          <w:tab w:val="left" w:pos="5387"/>
          <w:tab w:val="left" w:pos="8931"/>
        </w:tabs>
        <w:spacing w:before="960" w:line="360" w:lineRule="auto"/>
        <w:rPr>
          <w:rFonts w:ascii="Arial" w:hAnsi="Arial" w:cs="Arial"/>
          <w:sz w:val="22"/>
          <w:szCs w:val="22"/>
        </w:rPr>
      </w:pPr>
      <w:r w:rsidRPr="00356889">
        <w:rPr>
          <w:rFonts w:ascii="Arial" w:hAnsi="Arial" w:cs="Arial"/>
          <w:sz w:val="22"/>
          <w:szCs w:val="22"/>
        </w:rPr>
        <w:t xml:space="preserve">……………….dnia ………………. </w:t>
      </w:r>
      <w:r w:rsidR="00821C80" w:rsidRPr="00356889">
        <w:rPr>
          <w:rFonts w:ascii="Arial" w:hAnsi="Arial" w:cs="Arial"/>
          <w:sz w:val="22"/>
          <w:szCs w:val="22"/>
        </w:rPr>
        <w:tab/>
      </w:r>
      <w:r w:rsidR="00356889">
        <w:rPr>
          <w:rFonts w:ascii="Arial" w:hAnsi="Arial" w:cs="Arial"/>
          <w:sz w:val="22"/>
          <w:szCs w:val="22"/>
        </w:rPr>
        <w:t xml:space="preserve">            </w:t>
      </w:r>
      <w:r w:rsidRPr="00356889">
        <w:rPr>
          <w:rFonts w:ascii="Arial" w:hAnsi="Arial" w:cs="Arial"/>
          <w:sz w:val="22"/>
          <w:szCs w:val="22"/>
        </w:rPr>
        <w:t xml:space="preserve">                                      .………………………………………………………..</w:t>
      </w:r>
    </w:p>
    <w:p w14:paraId="357DCE68" w14:textId="77777777" w:rsidR="00821C80" w:rsidRPr="00356889" w:rsidRDefault="00821C80" w:rsidP="00AA594F">
      <w:pPr>
        <w:ind w:left="5529"/>
        <w:jc w:val="center"/>
        <w:rPr>
          <w:rFonts w:ascii="Arial" w:hAnsi="Arial" w:cs="Arial"/>
          <w:sz w:val="22"/>
          <w:szCs w:val="22"/>
        </w:rPr>
      </w:pPr>
      <w:r w:rsidRPr="00356889">
        <w:rPr>
          <w:rFonts w:ascii="Arial" w:hAnsi="Arial" w:cs="Arial"/>
          <w:sz w:val="22"/>
          <w:szCs w:val="22"/>
          <w:vertAlign w:val="superscript"/>
        </w:rPr>
        <w:t>podpis osoby uprawnionej do składania oświadczeń woli w imieniu Wykonawcy</w:t>
      </w:r>
    </w:p>
    <w:sectPr w:rsidR="00821C80" w:rsidRPr="00356889" w:rsidSect="008D0C44">
      <w:footerReference w:type="even" r:id="rId6"/>
      <w:headerReference w:type="first" r:id="rId7"/>
      <w:footerReference w:type="first" r:id="rId8"/>
      <w:pgSz w:w="16838" w:h="11906" w:orient="landscape" w:code="9"/>
      <w:pgMar w:top="1135" w:right="1418" w:bottom="1134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5F44A" w14:textId="77777777" w:rsidR="00BE4D37" w:rsidRDefault="00BE4D37">
      <w:r>
        <w:separator/>
      </w:r>
    </w:p>
  </w:endnote>
  <w:endnote w:type="continuationSeparator" w:id="0">
    <w:p w14:paraId="43BE70F7" w14:textId="77777777" w:rsidR="00BE4D37" w:rsidRDefault="00BE4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99F46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B800EA7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F87E0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38C8055" w14:textId="77777777" w:rsidR="00821C80" w:rsidRDefault="00821C80">
    <w:pPr>
      <w:pStyle w:val="Stopka"/>
      <w:tabs>
        <w:tab w:val="clear" w:pos="4536"/>
      </w:tabs>
      <w:jc w:val="center"/>
    </w:pPr>
  </w:p>
  <w:p w14:paraId="4023FC32" w14:textId="77777777" w:rsidR="00821C80" w:rsidRDefault="00821C80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915996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55C34" w14:textId="77777777" w:rsidR="00BE4D37" w:rsidRDefault="00BE4D37">
      <w:r>
        <w:separator/>
      </w:r>
    </w:p>
  </w:footnote>
  <w:footnote w:type="continuationSeparator" w:id="0">
    <w:p w14:paraId="1532E0AE" w14:textId="77777777" w:rsidR="00BE4D37" w:rsidRDefault="00BE4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0111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CF6"/>
    <w:rsid w:val="0000183C"/>
    <w:rsid w:val="00004B41"/>
    <w:rsid w:val="000146E8"/>
    <w:rsid w:val="000443AF"/>
    <w:rsid w:val="00074857"/>
    <w:rsid w:val="000B47C3"/>
    <w:rsid w:val="00150D7E"/>
    <w:rsid w:val="00165BF7"/>
    <w:rsid w:val="00167DCC"/>
    <w:rsid w:val="001A62AB"/>
    <w:rsid w:val="002169AE"/>
    <w:rsid w:val="0023178C"/>
    <w:rsid w:val="00240F42"/>
    <w:rsid w:val="00294CFA"/>
    <w:rsid w:val="002B76D5"/>
    <w:rsid w:val="002E5B2F"/>
    <w:rsid w:val="00356889"/>
    <w:rsid w:val="003D6736"/>
    <w:rsid w:val="0041110F"/>
    <w:rsid w:val="00411993"/>
    <w:rsid w:val="004B2F2F"/>
    <w:rsid w:val="004E070D"/>
    <w:rsid w:val="00524021"/>
    <w:rsid w:val="005C75C3"/>
    <w:rsid w:val="0060654D"/>
    <w:rsid w:val="00665EE0"/>
    <w:rsid w:val="007064BA"/>
    <w:rsid w:val="00730E51"/>
    <w:rsid w:val="007602CA"/>
    <w:rsid w:val="00777CC4"/>
    <w:rsid w:val="00821C80"/>
    <w:rsid w:val="00873D44"/>
    <w:rsid w:val="008C5D00"/>
    <w:rsid w:val="008D0C44"/>
    <w:rsid w:val="00915996"/>
    <w:rsid w:val="00936CFB"/>
    <w:rsid w:val="009479E9"/>
    <w:rsid w:val="00947DCE"/>
    <w:rsid w:val="00980415"/>
    <w:rsid w:val="009B4667"/>
    <w:rsid w:val="009C437A"/>
    <w:rsid w:val="00A2238E"/>
    <w:rsid w:val="00A57139"/>
    <w:rsid w:val="00AA594F"/>
    <w:rsid w:val="00B11EA3"/>
    <w:rsid w:val="00B41A5F"/>
    <w:rsid w:val="00B551AF"/>
    <w:rsid w:val="00BC11E4"/>
    <w:rsid w:val="00BE4D37"/>
    <w:rsid w:val="00BF7C89"/>
    <w:rsid w:val="00C5272E"/>
    <w:rsid w:val="00D35564"/>
    <w:rsid w:val="00D378B5"/>
    <w:rsid w:val="00D47645"/>
    <w:rsid w:val="00D52F5E"/>
    <w:rsid w:val="00D86D30"/>
    <w:rsid w:val="00E05B22"/>
    <w:rsid w:val="00E819CF"/>
    <w:rsid w:val="00EB100E"/>
    <w:rsid w:val="00EC1273"/>
    <w:rsid w:val="00F13CF6"/>
    <w:rsid w:val="00F17430"/>
    <w:rsid w:val="00F4297B"/>
    <w:rsid w:val="00F85D61"/>
    <w:rsid w:val="00FB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1FB234"/>
  <w15:chartTrackingRefBased/>
  <w15:docId w15:val="{57A32C1B-E922-4ADD-BDBB-E9D288F8B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paragraph" w:styleId="Tekstdymka">
    <w:name w:val="Balloon Text"/>
    <w:basedOn w:val="Normalny"/>
    <w:link w:val="TekstdymkaZnak"/>
    <w:rsid w:val="005C75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5C75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49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KTUS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JACEK</dc:creator>
  <cp:keywords/>
  <cp:lastModifiedBy>karolinap</cp:lastModifiedBy>
  <cp:revision>6</cp:revision>
  <cp:lastPrinted>2023-03-30T07:09:00Z</cp:lastPrinted>
  <dcterms:created xsi:type="dcterms:W3CDTF">2023-03-28T09:14:00Z</dcterms:created>
  <dcterms:modified xsi:type="dcterms:W3CDTF">2026-04-20T07:49:00Z</dcterms:modified>
</cp:coreProperties>
</file>