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41732" w14:textId="3504EEE7" w:rsidR="00EF0FC8" w:rsidRPr="00CE73BA" w:rsidRDefault="001D5816" w:rsidP="001D581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 do SWZ</w:t>
      </w:r>
    </w:p>
    <w:p w14:paraId="5BE69152" w14:textId="77777777" w:rsidR="001D5816" w:rsidRDefault="001D5816" w:rsidP="005C5B73">
      <w:pPr>
        <w:ind w:left="-567"/>
        <w:rPr>
          <w:rFonts w:ascii="Arial" w:hAnsi="Arial" w:cs="Arial"/>
          <w:sz w:val="22"/>
          <w:szCs w:val="22"/>
        </w:rPr>
      </w:pPr>
    </w:p>
    <w:p w14:paraId="16DAAAFD" w14:textId="11ED5D7F" w:rsidR="005C5B73" w:rsidRPr="00CE73BA" w:rsidRDefault="005C5B73" w:rsidP="005C5B73">
      <w:pPr>
        <w:ind w:left="-567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 xml:space="preserve">Znak sprawy: </w:t>
      </w:r>
      <w:r w:rsidR="00D047F4" w:rsidRPr="00D047F4">
        <w:rPr>
          <w:rFonts w:ascii="Arial" w:hAnsi="Arial" w:cs="Arial"/>
          <w:b/>
          <w:bCs/>
          <w:sz w:val="22"/>
          <w:szCs w:val="22"/>
        </w:rPr>
        <w:t>OrK.251.</w:t>
      </w:r>
      <w:r w:rsidR="008A5772">
        <w:rPr>
          <w:rFonts w:ascii="Arial" w:hAnsi="Arial" w:cs="Arial"/>
          <w:b/>
          <w:bCs/>
          <w:sz w:val="22"/>
          <w:szCs w:val="22"/>
        </w:rPr>
        <w:t>7</w:t>
      </w:r>
      <w:r w:rsidR="00D047F4" w:rsidRPr="00D047F4">
        <w:rPr>
          <w:rFonts w:ascii="Arial" w:hAnsi="Arial" w:cs="Arial"/>
          <w:b/>
          <w:bCs/>
          <w:sz w:val="22"/>
          <w:szCs w:val="22"/>
        </w:rPr>
        <w:t>.2</w:t>
      </w:r>
      <w:r w:rsidR="008A5772">
        <w:rPr>
          <w:rFonts w:ascii="Arial" w:hAnsi="Arial" w:cs="Arial"/>
          <w:b/>
          <w:bCs/>
          <w:sz w:val="22"/>
          <w:szCs w:val="22"/>
        </w:rPr>
        <w:t>6</w:t>
      </w:r>
    </w:p>
    <w:p w14:paraId="5DDE6CDF" w14:textId="77777777" w:rsidR="00225B3D" w:rsidRPr="00CE73BA" w:rsidRDefault="00225B3D" w:rsidP="00225B3D">
      <w:pPr>
        <w:rPr>
          <w:rFonts w:ascii="Arial" w:hAnsi="Arial" w:cs="Arial"/>
          <w:sz w:val="22"/>
          <w:szCs w:val="22"/>
        </w:rPr>
      </w:pPr>
    </w:p>
    <w:p w14:paraId="42D790C2" w14:textId="77777777" w:rsidR="001D5816" w:rsidRDefault="001D5816">
      <w:pPr>
        <w:pStyle w:val="Nagwek2"/>
        <w:jc w:val="center"/>
        <w:rPr>
          <w:rFonts w:ascii="Arial" w:hAnsi="Arial" w:cs="Arial"/>
          <w:b/>
          <w:spacing w:val="20"/>
          <w:sz w:val="22"/>
          <w:szCs w:val="22"/>
        </w:rPr>
      </w:pPr>
    </w:p>
    <w:p w14:paraId="3903935C" w14:textId="3761ED40" w:rsidR="00EF0FC8" w:rsidRPr="00CE73BA" w:rsidRDefault="00425DD9">
      <w:pPr>
        <w:pStyle w:val="Nagwek2"/>
        <w:jc w:val="center"/>
        <w:rPr>
          <w:rFonts w:ascii="Arial" w:hAnsi="Arial" w:cs="Arial"/>
          <w:b/>
          <w:spacing w:val="20"/>
          <w:sz w:val="22"/>
          <w:szCs w:val="22"/>
        </w:rPr>
      </w:pPr>
      <w:r w:rsidRPr="00CE73BA">
        <w:rPr>
          <w:rFonts w:ascii="Arial" w:hAnsi="Arial" w:cs="Arial"/>
          <w:b/>
          <w:spacing w:val="20"/>
          <w:sz w:val="22"/>
          <w:szCs w:val="22"/>
        </w:rPr>
        <w:t xml:space="preserve">WYKAZ </w:t>
      </w:r>
      <w:r w:rsidR="00CF6756" w:rsidRPr="00CE73BA">
        <w:rPr>
          <w:rFonts w:ascii="Arial" w:hAnsi="Arial" w:cs="Arial"/>
          <w:b/>
          <w:spacing w:val="20"/>
          <w:sz w:val="22"/>
          <w:szCs w:val="22"/>
        </w:rPr>
        <w:t>USŁUG</w:t>
      </w:r>
    </w:p>
    <w:p w14:paraId="5938FCEC" w14:textId="77777777" w:rsidR="00EF0FC8" w:rsidRPr="00CE73BA" w:rsidRDefault="00EF0FC8">
      <w:pPr>
        <w:rPr>
          <w:rFonts w:ascii="Arial" w:hAnsi="Arial" w:cs="Arial"/>
          <w:sz w:val="22"/>
          <w:szCs w:val="22"/>
        </w:rPr>
      </w:pPr>
    </w:p>
    <w:p w14:paraId="0AC6511D" w14:textId="37D6CBF6" w:rsidR="003679FE" w:rsidRPr="00CE73BA" w:rsidRDefault="005C5B73" w:rsidP="003679FE">
      <w:pPr>
        <w:pStyle w:val="Nagwek2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Składając ofertę w postępowaniu</w:t>
      </w:r>
      <w:r w:rsidR="00C359FD" w:rsidRPr="00CE73BA">
        <w:rPr>
          <w:rFonts w:ascii="Arial" w:hAnsi="Arial" w:cs="Arial"/>
          <w:sz w:val="22"/>
          <w:szCs w:val="22"/>
        </w:rPr>
        <w:t xml:space="preserve"> o udzielenie zamówienia publicznego</w:t>
      </w:r>
      <w:r w:rsidR="00D047F4">
        <w:rPr>
          <w:rFonts w:ascii="Arial" w:hAnsi="Arial" w:cs="Arial"/>
          <w:sz w:val="22"/>
          <w:szCs w:val="22"/>
        </w:rPr>
        <w:t xml:space="preserve"> pn.</w:t>
      </w:r>
      <w:r w:rsidRPr="00CE73BA">
        <w:rPr>
          <w:rFonts w:ascii="Arial" w:hAnsi="Arial" w:cs="Arial"/>
          <w:sz w:val="22"/>
          <w:szCs w:val="22"/>
        </w:rPr>
        <w:t>:</w:t>
      </w:r>
      <w:r w:rsidR="00BA6788" w:rsidRPr="00CE73BA">
        <w:rPr>
          <w:rFonts w:ascii="Arial" w:hAnsi="Arial" w:cs="Arial"/>
          <w:sz w:val="22"/>
          <w:szCs w:val="22"/>
        </w:rPr>
        <w:t xml:space="preserve"> </w:t>
      </w:r>
      <w:r w:rsidR="00D047F4" w:rsidRPr="00D047F4">
        <w:rPr>
          <w:rFonts w:ascii="Arial" w:hAnsi="Arial" w:cs="Arial"/>
          <w:b/>
          <w:bCs/>
          <w:sz w:val="22"/>
          <w:szCs w:val="22"/>
        </w:rPr>
        <w:t>Wykonywanie usług gospodarczych, utrzymania porządku i</w:t>
      </w:r>
      <w:r w:rsidR="00D047F4">
        <w:rPr>
          <w:rFonts w:ascii="Arial" w:hAnsi="Arial" w:cs="Arial"/>
          <w:b/>
          <w:bCs/>
          <w:sz w:val="22"/>
          <w:szCs w:val="22"/>
        </w:rPr>
        <w:t> </w:t>
      </w:r>
      <w:r w:rsidR="00D047F4" w:rsidRPr="00D047F4">
        <w:rPr>
          <w:rFonts w:ascii="Arial" w:hAnsi="Arial" w:cs="Arial"/>
          <w:b/>
          <w:bCs/>
          <w:sz w:val="22"/>
          <w:szCs w:val="22"/>
        </w:rPr>
        <w:t>czystości oraz obsługi portierskiej w budynkach użytkowych i budynku mieszkalno - użytkowym zarządzanych przez MZGLiA w</w:t>
      </w:r>
      <w:r w:rsidR="00D047F4">
        <w:rPr>
          <w:rFonts w:ascii="Arial" w:hAnsi="Arial" w:cs="Arial"/>
          <w:b/>
          <w:bCs/>
          <w:sz w:val="22"/>
          <w:szCs w:val="22"/>
        </w:rPr>
        <w:t> </w:t>
      </w:r>
      <w:r w:rsidR="00D047F4" w:rsidRPr="00D047F4">
        <w:rPr>
          <w:rFonts w:ascii="Arial" w:hAnsi="Arial" w:cs="Arial"/>
          <w:b/>
          <w:bCs/>
          <w:sz w:val="22"/>
          <w:szCs w:val="22"/>
        </w:rPr>
        <w:t>Knurowie</w:t>
      </w:r>
    </w:p>
    <w:p w14:paraId="4A3871F1" w14:textId="75227749" w:rsidR="005C5B73" w:rsidRPr="00CE73BA" w:rsidRDefault="005C5B73" w:rsidP="003679FE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727802E3" w14:textId="77777777" w:rsidR="005C5B73" w:rsidRPr="00CE73BA" w:rsidRDefault="005C5B73" w:rsidP="005C5B73">
      <w:pPr>
        <w:ind w:left="-567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OŚWIADCZAM(Y), ŻE: wykonałem (wykonaliśmy) następujące</w:t>
      </w:r>
      <w:r w:rsidR="00225B3D" w:rsidRPr="00CE73BA">
        <w:rPr>
          <w:rFonts w:ascii="Arial" w:hAnsi="Arial" w:cs="Arial"/>
          <w:sz w:val="22"/>
          <w:szCs w:val="22"/>
        </w:rPr>
        <w:t xml:space="preserve"> </w:t>
      </w:r>
      <w:r w:rsidR="00CF6756" w:rsidRPr="00CE73BA">
        <w:rPr>
          <w:rFonts w:ascii="Arial" w:hAnsi="Arial" w:cs="Arial"/>
          <w:sz w:val="22"/>
          <w:szCs w:val="22"/>
        </w:rPr>
        <w:t>usługi</w:t>
      </w:r>
      <w:r w:rsidRPr="00CE73BA">
        <w:rPr>
          <w:rFonts w:ascii="Arial" w:hAnsi="Arial" w:cs="Arial"/>
          <w:sz w:val="22"/>
          <w:szCs w:val="22"/>
        </w:rPr>
        <w:t>:</w:t>
      </w:r>
    </w:p>
    <w:p w14:paraId="6E698DB9" w14:textId="77777777" w:rsidR="00425DD9" w:rsidRPr="00CE73BA" w:rsidRDefault="00425DD9" w:rsidP="00425DD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2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4"/>
        <w:gridCol w:w="2126"/>
        <w:gridCol w:w="3074"/>
        <w:gridCol w:w="2480"/>
      </w:tblGrid>
      <w:tr w:rsidR="00425DD9" w:rsidRPr="00CE73BA" w14:paraId="5DA7027E" w14:textId="77777777" w:rsidTr="00D047F4">
        <w:trPr>
          <w:trHeight w:val="740"/>
          <w:jc w:val="center"/>
        </w:trPr>
        <w:tc>
          <w:tcPr>
            <w:tcW w:w="4954" w:type="dxa"/>
            <w:vAlign w:val="center"/>
          </w:tcPr>
          <w:p w14:paraId="626EED3D" w14:textId="3873ABB2" w:rsidR="00425DD9" w:rsidRPr="00CE73BA" w:rsidRDefault="00425DD9" w:rsidP="00D047F4">
            <w:pPr>
              <w:pStyle w:val="Nagwek"/>
              <w:tabs>
                <w:tab w:val="clear" w:pos="4536"/>
                <w:tab w:val="clear" w:pos="9072"/>
              </w:tabs>
              <w:ind w:left="-7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Przedmiot</w:t>
            </w:r>
            <w:r w:rsidR="00D047F4">
              <w:rPr>
                <w:rFonts w:ascii="Arial" w:hAnsi="Arial" w:cs="Arial"/>
                <w:sz w:val="22"/>
                <w:szCs w:val="22"/>
              </w:rPr>
              <w:t xml:space="preserve"> (opis wykonywanych czynności)</w:t>
            </w:r>
          </w:p>
        </w:tc>
        <w:tc>
          <w:tcPr>
            <w:tcW w:w="2126" w:type="dxa"/>
            <w:vAlign w:val="center"/>
          </w:tcPr>
          <w:p w14:paraId="54902C47" w14:textId="77777777" w:rsidR="00425DD9" w:rsidRPr="00CE73BA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3074" w:type="dxa"/>
            <w:tcBorders>
              <w:bottom w:val="nil"/>
            </w:tcBorders>
            <w:vAlign w:val="center"/>
          </w:tcPr>
          <w:p w14:paraId="39FF87F2" w14:textId="77777777" w:rsidR="00425DD9" w:rsidRPr="00CE73BA" w:rsidRDefault="008F50C0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Dat</w:t>
            </w:r>
            <w:r w:rsidR="00A43C8C" w:rsidRPr="00CE73BA">
              <w:rPr>
                <w:rFonts w:ascii="Arial" w:hAnsi="Arial" w:cs="Arial"/>
                <w:sz w:val="22"/>
                <w:szCs w:val="22"/>
              </w:rPr>
              <w:t>a</w:t>
            </w:r>
            <w:r w:rsidR="00425DD9" w:rsidRPr="00CE73BA">
              <w:rPr>
                <w:rFonts w:ascii="Arial" w:hAnsi="Arial" w:cs="Arial"/>
                <w:sz w:val="22"/>
                <w:szCs w:val="22"/>
              </w:rPr>
              <w:t xml:space="preserve"> wykonania</w:t>
            </w:r>
          </w:p>
          <w:p w14:paraId="1B0F14D3" w14:textId="77777777" w:rsidR="008F50C0" w:rsidRPr="00CE73BA" w:rsidRDefault="008F50C0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(data rozpoczęcia - data zakończenia)</w:t>
            </w:r>
          </w:p>
        </w:tc>
        <w:tc>
          <w:tcPr>
            <w:tcW w:w="2480" w:type="dxa"/>
            <w:vAlign w:val="center"/>
          </w:tcPr>
          <w:p w14:paraId="2C9EA830" w14:textId="77777777" w:rsidR="00425DD9" w:rsidRPr="00CE73BA" w:rsidRDefault="007066B5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Miejsce wykonania zamówienia, Nazwa Zamawiającego</w:t>
            </w:r>
          </w:p>
        </w:tc>
      </w:tr>
      <w:tr w:rsidR="00425DD9" w:rsidRPr="00CE73BA" w14:paraId="764D8419" w14:textId="77777777" w:rsidTr="00D047F4">
        <w:trPr>
          <w:trHeight w:val="765"/>
          <w:jc w:val="center"/>
        </w:trPr>
        <w:tc>
          <w:tcPr>
            <w:tcW w:w="4954" w:type="dxa"/>
          </w:tcPr>
          <w:p w14:paraId="6B17796E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9A731C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4" w:type="dxa"/>
          </w:tcPr>
          <w:p w14:paraId="063EE6A5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2309F4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41B073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81B31AC" w14:textId="77777777" w:rsidR="00425DD9" w:rsidRPr="00CE73BA" w:rsidRDefault="00425DD9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B3D" w:rsidRPr="00CE73BA" w14:paraId="20C532CF" w14:textId="77777777" w:rsidTr="00D047F4">
        <w:trPr>
          <w:trHeight w:val="765"/>
          <w:jc w:val="center"/>
        </w:trPr>
        <w:tc>
          <w:tcPr>
            <w:tcW w:w="4954" w:type="dxa"/>
          </w:tcPr>
          <w:p w14:paraId="16D1B383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5E068F5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4" w:type="dxa"/>
          </w:tcPr>
          <w:p w14:paraId="0D27339B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3F3886B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B3D" w:rsidRPr="00CE73BA" w14:paraId="5D266857" w14:textId="77777777" w:rsidTr="00D047F4">
        <w:trPr>
          <w:trHeight w:val="765"/>
          <w:jc w:val="center"/>
        </w:trPr>
        <w:tc>
          <w:tcPr>
            <w:tcW w:w="4954" w:type="dxa"/>
          </w:tcPr>
          <w:p w14:paraId="483B030B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AF0A0A7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4" w:type="dxa"/>
          </w:tcPr>
          <w:p w14:paraId="1C4FF07A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41C92893" w14:textId="77777777" w:rsidR="00225B3D" w:rsidRPr="00CE73BA" w:rsidRDefault="00225B3D" w:rsidP="00F85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6BE46C" w14:textId="77777777" w:rsidR="00225B3D" w:rsidRPr="00CE73BA" w:rsidRDefault="00225B3D" w:rsidP="007066B5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2526EFE2" w14:textId="77777777" w:rsidR="007066B5" w:rsidRPr="00CE73BA" w:rsidRDefault="007066B5" w:rsidP="007066B5">
      <w:pPr>
        <w:ind w:left="-567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W załączeniu:</w:t>
      </w:r>
    </w:p>
    <w:p w14:paraId="61CD7343" w14:textId="77777777" w:rsidR="007066B5" w:rsidRPr="00CE73BA" w:rsidRDefault="007066B5" w:rsidP="007066B5">
      <w:pPr>
        <w:ind w:left="-567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 xml:space="preserve">Dowody, że </w:t>
      </w:r>
      <w:r w:rsidR="00CF6756" w:rsidRPr="00CE73BA">
        <w:rPr>
          <w:rFonts w:ascii="Arial" w:hAnsi="Arial" w:cs="Arial"/>
          <w:sz w:val="22"/>
          <w:szCs w:val="22"/>
        </w:rPr>
        <w:t xml:space="preserve">usługi </w:t>
      </w:r>
      <w:r w:rsidRPr="00CE73BA">
        <w:rPr>
          <w:rFonts w:ascii="Arial" w:hAnsi="Arial" w:cs="Arial"/>
          <w:sz w:val="22"/>
          <w:szCs w:val="22"/>
        </w:rPr>
        <w:t>te zostały wykonane lub są wykonywane należycie.</w:t>
      </w:r>
    </w:p>
    <w:p w14:paraId="21CBBA17" w14:textId="77777777" w:rsidR="007066B5" w:rsidRPr="00CE73BA" w:rsidRDefault="007066B5" w:rsidP="007066B5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1FAEDBA6" w14:textId="77777777" w:rsidR="007066B5" w:rsidRPr="00CE73BA" w:rsidRDefault="007066B5" w:rsidP="007066B5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122D3A3C" w14:textId="77777777" w:rsidR="005C5B73" w:rsidRPr="00CE73BA" w:rsidRDefault="005C5B73" w:rsidP="005C5B73">
      <w:pPr>
        <w:rPr>
          <w:rFonts w:ascii="Arial" w:hAnsi="Arial" w:cs="Arial"/>
          <w:sz w:val="22"/>
          <w:szCs w:val="22"/>
        </w:rPr>
      </w:pPr>
    </w:p>
    <w:p w14:paraId="6C1FDBD9" w14:textId="77777777" w:rsidR="005C5B73" w:rsidRPr="00CE73BA" w:rsidRDefault="00425DD9" w:rsidP="005C5B73">
      <w:pPr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……….…….. dnia ……….</w:t>
      </w:r>
      <w:r w:rsidR="005C5B73" w:rsidRPr="00CE73BA">
        <w:rPr>
          <w:rFonts w:ascii="Arial" w:hAnsi="Arial" w:cs="Arial"/>
          <w:sz w:val="22"/>
          <w:szCs w:val="22"/>
        </w:rPr>
        <w:t>……..            ……………………………………………………</w:t>
      </w:r>
    </w:p>
    <w:p w14:paraId="1D41FBAF" w14:textId="77777777" w:rsidR="00425DD9" w:rsidRPr="00CE73BA" w:rsidRDefault="005C5B73" w:rsidP="005C5B73">
      <w:pPr>
        <w:rPr>
          <w:rFonts w:ascii="Arial" w:hAnsi="Arial" w:cs="Arial"/>
          <w:sz w:val="22"/>
          <w:szCs w:val="22"/>
          <w:vertAlign w:val="superscript"/>
        </w:rPr>
      </w:pPr>
      <w:r w:rsidRPr="00CE73BA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425DD9" w:rsidRPr="00CE73BA">
        <w:rPr>
          <w:rFonts w:ascii="Arial" w:hAnsi="Arial" w:cs="Arial"/>
          <w:sz w:val="22"/>
          <w:szCs w:val="22"/>
          <w:vertAlign w:val="superscript"/>
        </w:rPr>
        <w:t>podpis osoby uprawnionej do składania oświadczeń woli w imieniu Wykonawcy</w:t>
      </w:r>
    </w:p>
    <w:p w14:paraId="37D93E38" w14:textId="77777777" w:rsidR="00425DD9" w:rsidRPr="00CE73BA" w:rsidRDefault="00425DD9">
      <w:pPr>
        <w:rPr>
          <w:rFonts w:ascii="Arial" w:hAnsi="Arial" w:cs="Arial"/>
          <w:sz w:val="22"/>
          <w:szCs w:val="22"/>
        </w:rPr>
      </w:pPr>
    </w:p>
    <w:sectPr w:rsidR="00425DD9" w:rsidRPr="00CE73BA" w:rsidSect="00E11D02"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6BF98" w14:textId="77777777" w:rsidR="006D665E" w:rsidRDefault="006D665E">
      <w:r>
        <w:separator/>
      </w:r>
    </w:p>
  </w:endnote>
  <w:endnote w:type="continuationSeparator" w:id="0">
    <w:p w14:paraId="192AE371" w14:textId="77777777" w:rsidR="006D665E" w:rsidRDefault="006D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57E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3685BE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0AF8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CC88BC8" w14:textId="77777777" w:rsidR="00EF0FC8" w:rsidRDefault="00EF0FC8">
    <w:pPr>
      <w:pStyle w:val="Stopka"/>
      <w:tabs>
        <w:tab w:val="clear" w:pos="4536"/>
      </w:tabs>
      <w:jc w:val="center"/>
    </w:pPr>
  </w:p>
  <w:p w14:paraId="64A760A1" w14:textId="357B5C60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705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380DCE0" w14:textId="77777777" w:rsidR="00EF0FC8" w:rsidRDefault="00EF0FC8">
    <w:pPr>
      <w:pStyle w:val="Stopka"/>
      <w:tabs>
        <w:tab w:val="clear" w:pos="4536"/>
      </w:tabs>
      <w:jc w:val="center"/>
    </w:pPr>
  </w:p>
  <w:p w14:paraId="71A64F58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42733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684B" w14:textId="77777777" w:rsidR="006D665E" w:rsidRDefault="006D665E">
      <w:r>
        <w:separator/>
      </w:r>
    </w:p>
  </w:footnote>
  <w:footnote w:type="continuationSeparator" w:id="0">
    <w:p w14:paraId="56506E8F" w14:textId="77777777" w:rsidR="006D665E" w:rsidRDefault="006D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6675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4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63C"/>
    <w:rsid w:val="00195D88"/>
    <w:rsid w:val="001A0A96"/>
    <w:rsid w:val="001A7B80"/>
    <w:rsid w:val="001D49D0"/>
    <w:rsid w:val="001D5816"/>
    <w:rsid w:val="001F625B"/>
    <w:rsid w:val="00225B3D"/>
    <w:rsid w:val="00240F42"/>
    <w:rsid w:val="002C6B8F"/>
    <w:rsid w:val="002E1766"/>
    <w:rsid w:val="003679FE"/>
    <w:rsid w:val="00376E41"/>
    <w:rsid w:val="003D633B"/>
    <w:rsid w:val="00403D55"/>
    <w:rsid w:val="00425DD9"/>
    <w:rsid w:val="00500450"/>
    <w:rsid w:val="00532B36"/>
    <w:rsid w:val="005C5B73"/>
    <w:rsid w:val="005F5464"/>
    <w:rsid w:val="006105E0"/>
    <w:rsid w:val="00651583"/>
    <w:rsid w:val="00664625"/>
    <w:rsid w:val="006B78B2"/>
    <w:rsid w:val="006D563C"/>
    <w:rsid w:val="006D665E"/>
    <w:rsid w:val="006E1687"/>
    <w:rsid w:val="007066B5"/>
    <w:rsid w:val="00730E51"/>
    <w:rsid w:val="00787E05"/>
    <w:rsid w:val="00792635"/>
    <w:rsid w:val="00837BD9"/>
    <w:rsid w:val="008A5772"/>
    <w:rsid w:val="008E1574"/>
    <w:rsid w:val="008F50C0"/>
    <w:rsid w:val="00964241"/>
    <w:rsid w:val="00996AD6"/>
    <w:rsid w:val="009A75C8"/>
    <w:rsid w:val="009C7A1E"/>
    <w:rsid w:val="009D33C1"/>
    <w:rsid w:val="00A11A90"/>
    <w:rsid w:val="00A43C8C"/>
    <w:rsid w:val="00AA6B99"/>
    <w:rsid w:val="00B40902"/>
    <w:rsid w:val="00B42733"/>
    <w:rsid w:val="00BA6788"/>
    <w:rsid w:val="00C064A0"/>
    <w:rsid w:val="00C359FD"/>
    <w:rsid w:val="00CC312F"/>
    <w:rsid w:val="00CE73BA"/>
    <w:rsid w:val="00CF6756"/>
    <w:rsid w:val="00D047F4"/>
    <w:rsid w:val="00DA4B13"/>
    <w:rsid w:val="00DC2623"/>
    <w:rsid w:val="00DE063D"/>
    <w:rsid w:val="00E11D02"/>
    <w:rsid w:val="00E50BDB"/>
    <w:rsid w:val="00E626D8"/>
    <w:rsid w:val="00EF0FC8"/>
    <w:rsid w:val="00F10272"/>
    <w:rsid w:val="00F85E7E"/>
    <w:rsid w:val="00F9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2E624"/>
  <w15:chartTrackingRefBased/>
  <w15:docId w15:val="{8E26DB0C-1951-4627-A7F8-340510EA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rsid w:val="00403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03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Jacek</dc:creator>
  <cp:keywords/>
  <cp:lastModifiedBy>karolinap</cp:lastModifiedBy>
  <cp:revision>6</cp:revision>
  <cp:lastPrinted>2023-03-30T07:09:00Z</cp:lastPrinted>
  <dcterms:created xsi:type="dcterms:W3CDTF">2023-03-28T09:10:00Z</dcterms:created>
  <dcterms:modified xsi:type="dcterms:W3CDTF">2026-04-20T07:49:00Z</dcterms:modified>
</cp:coreProperties>
</file>