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94FA1" w14:textId="558671E5" w:rsidR="001C3A66" w:rsidRPr="00323246" w:rsidRDefault="001C3A66" w:rsidP="001C3A66">
      <w:pPr>
        <w:pStyle w:val="Textbody"/>
        <w:ind w:hanging="142"/>
        <w:jc w:val="lef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           </w:t>
      </w:r>
    </w:p>
    <w:p w14:paraId="74F097F8" w14:textId="5267AE1D" w:rsidR="001C3A66" w:rsidRPr="00323246" w:rsidRDefault="001C3A66" w:rsidP="001C3A66">
      <w:pPr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     </w:t>
      </w:r>
      <w:r w:rsidRPr="00323246">
        <w:rPr>
          <w:rFonts w:ascii="Arial" w:hAnsi="Arial" w:cs="Arial"/>
          <w:b/>
          <w:bCs/>
          <w:i/>
          <w:sz w:val="22"/>
          <w:szCs w:val="22"/>
        </w:rPr>
        <w:t>Załącznik nr 1 do SWZ</w:t>
      </w:r>
    </w:p>
    <w:p w14:paraId="0E2B41FB" w14:textId="77777777" w:rsidR="00323246" w:rsidRDefault="00323246" w:rsidP="001C3A66">
      <w:pPr>
        <w:rPr>
          <w:rFonts w:ascii="Arial" w:hAnsi="Arial" w:cs="Arial"/>
          <w:bCs/>
          <w:sz w:val="22"/>
          <w:szCs w:val="22"/>
        </w:rPr>
      </w:pPr>
    </w:p>
    <w:p w14:paraId="4D03060B" w14:textId="561A82F1" w:rsidR="001C3A66" w:rsidRPr="00323246" w:rsidRDefault="001C3A66" w:rsidP="001C3A66">
      <w:pPr>
        <w:rPr>
          <w:rFonts w:ascii="Arial" w:hAnsi="Arial" w:cs="Arial"/>
          <w:bCs/>
          <w:sz w:val="22"/>
          <w:szCs w:val="22"/>
        </w:rPr>
      </w:pPr>
      <w:r w:rsidRPr="00323246">
        <w:rPr>
          <w:rFonts w:ascii="Arial" w:hAnsi="Arial" w:cs="Arial"/>
          <w:bCs/>
          <w:sz w:val="22"/>
          <w:szCs w:val="22"/>
        </w:rPr>
        <w:t xml:space="preserve">Znak sprawy </w:t>
      </w:r>
      <w:r w:rsidR="000A60EA">
        <w:rPr>
          <w:rFonts w:ascii="Arial" w:hAnsi="Arial" w:cs="Arial"/>
          <w:bCs/>
          <w:sz w:val="22"/>
          <w:szCs w:val="22"/>
        </w:rPr>
        <w:t>OrK.251.</w:t>
      </w:r>
      <w:r w:rsidR="00060D86">
        <w:rPr>
          <w:rFonts w:ascii="Arial" w:hAnsi="Arial" w:cs="Arial"/>
          <w:bCs/>
          <w:sz w:val="22"/>
          <w:szCs w:val="22"/>
        </w:rPr>
        <w:t>7</w:t>
      </w:r>
      <w:r w:rsidR="000A60EA">
        <w:rPr>
          <w:rFonts w:ascii="Arial" w:hAnsi="Arial" w:cs="Arial"/>
          <w:bCs/>
          <w:sz w:val="22"/>
          <w:szCs w:val="22"/>
        </w:rPr>
        <w:t>.2</w:t>
      </w:r>
      <w:r w:rsidR="00060D86">
        <w:rPr>
          <w:rFonts w:ascii="Arial" w:hAnsi="Arial" w:cs="Arial"/>
          <w:bCs/>
          <w:sz w:val="22"/>
          <w:szCs w:val="22"/>
        </w:rPr>
        <w:t>6</w:t>
      </w:r>
    </w:p>
    <w:p w14:paraId="0A7FAB1D" w14:textId="77777777" w:rsidR="001C3A66" w:rsidRPr="00323246" w:rsidRDefault="001C3A66" w:rsidP="003E2F27">
      <w:pPr>
        <w:jc w:val="right"/>
        <w:rPr>
          <w:rFonts w:ascii="Arial" w:hAnsi="Arial" w:cs="Arial"/>
          <w:sz w:val="22"/>
          <w:szCs w:val="22"/>
        </w:rPr>
      </w:pPr>
    </w:p>
    <w:p w14:paraId="17C6F6B3" w14:textId="1CB586F4" w:rsidR="003E2F27" w:rsidRPr="00323246" w:rsidRDefault="003E2F27" w:rsidP="003E2F27">
      <w:pPr>
        <w:jc w:val="righ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........................................, dnia ……..................</w:t>
      </w:r>
    </w:p>
    <w:p w14:paraId="46F2EA59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70153072" w14:textId="77777777" w:rsidR="003E2F27" w:rsidRPr="00323246" w:rsidRDefault="003E2F27" w:rsidP="003E2F27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  <w:t>Miejski Zespół Gospodarki Lokalowej</w:t>
      </w:r>
    </w:p>
    <w:p w14:paraId="77F076A1" w14:textId="77777777" w:rsidR="003E2F27" w:rsidRPr="00323246" w:rsidRDefault="003E2F27" w:rsidP="003E2F27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 Administracji w Knurowie</w:t>
      </w:r>
    </w:p>
    <w:p w14:paraId="5F03EA02" w14:textId="77777777" w:rsidR="003E2F27" w:rsidRPr="00323246" w:rsidRDefault="003E2F27" w:rsidP="003E2F27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ul. Floriana4</w:t>
      </w:r>
    </w:p>
    <w:p w14:paraId="343541BE" w14:textId="77777777" w:rsidR="003E2F27" w:rsidRPr="00323246" w:rsidRDefault="003E2F27" w:rsidP="003E2F27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44-190 Knurów</w:t>
      </w:r>
    </w:p>
    <w:p w14:paraId="7A27E8E4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729492A2" w14:textId="77777777" w:rsidR="003E2F27" w:rsidRPr="00323246" w:rsidRDefault="003E2F27" w:rsidP="003E2F27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I. Dane wykonawcy:</w:t>
      </w:r>
    </w:p>
    <w:p w14:paraId="48CA4FEE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146939B3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Pełna nazwa: </w:t>
      </w:r>
    </w:p>
    <w:p w14:paraId="23D75282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16850DD6" w14:textId="6D78E28E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09707E99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3BB55B5F" w14:textId="521E3F8D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77F104C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20A103B6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Adres: </w:t>
      </w:r>
    </w:p>
    <w:p w14:paraId="5C181743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23413D62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18DC9C7D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626C309D" w14:textId="122926C8" w:rsidR="003E2F27" w:rsidRPr="00323246" w:rsidRDefault="006E5760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NIP</w:t>
      </w:r>
      <w:r w:rsidR="003E2F27" w:rsidRPr="00323246">
        <w:rPr>
          <w:rFonts w:ascii="Arial" w:hAnsi="Arial" w:cs="Arial"/>
          <w:sz w:val="22"/>
          <w:szCs w:val="22"/>
        </w:rPr>
        <w:t>..........................................................</w:t>
      </w:r>
      <w:r w:rsidRPr="00323246">
        <w:rPr>
          <w:rFonts w:ascii="Arial" w:hAnsi="Arial" w:cs="Arial"/>
          <w:sz w:val="22"/>
          <w:szCs w:val="22"/>
        </w:rPr>
        <w:t>REGON</w:t>
      </w:r>
      <w:r w:rsidR="003E2F27" w:rsidRPr="00323246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B91E2A1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56B03465" w14:textId="653C9D59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tel………..................</w:t>
      </w:r>
      <w:r w:rsidRPr="00323246">
        <w:rPr>
          <w:rFonts w:ascii="Arial" w:hAnsi="Arial" w:cs="Arial"/>
          <w:sz w:val="22"/>
          <w:szCs w:val="22"/>
        </w:rPr>
        <w:tab/>
      </w:r>
      <w:r w:rsidRPr="00323246">
        <w:rPr>
          <w:rFonts w:ascii="Arial" w:hAnsi="Arial" w:cs="Arial"/>
          <w:sz w:val="22"/>
          <w:szCs w:val="22"/>
        </w:rPr>
        <w:tab/>
        <w:t>fax…..............................</w:t>
      </w:r>
      <w:r w:rsidRPr="00323246">
        <w:rPr>
          <w:rFonts w:ascii="Arial" w:hAnsi="Arial" w:cs="Arial"/>
          <w:sz w:val="22"/>
          <w:szCs w:val="22"/>
        </w:rPr>
        <w:tab/>
        <w:t>e-mail...........................................</w:t>
      </w:r>
    </w:p>
    <w:p w14:paraId="616D3E57" w14:textId="36FD75BC" w:rsidR="000B0EAB" w:rsidRPr="00323246" w:rsidRDefault="000B0EAB" w:rsidP="003E2F27">
      <w:pPr>
        <w:rPr>
          <w:rFonts w:ascii="Arial" w:hAnsi="Arial" w:cs="Arial"/>
          <w:sz w:val="22"/>
          <w:szCs w:val="22"/>
        </w:rPr>
      </w:pPr>
    </w:p>
    <w:p w14:paraId="43AD597D" w14:textId="77777777" w:rsidR="000B0EAB" w:rsidRPr="00323246" w:rsidRDefault="000B0EAB" w:rsidP="000B0EAB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Rodzaj wykonawcy (proszę zaznaczyć właściwe):</w:t>
      </w:r>
    </w:p>
    <w:p w14:paraId="6C4EEBBF" w14:textId="77777777" w:rsidR="000B0EAB" w:rsidRPr="00323246" w:rsidRDefault="000B0EAB" w:rsidP="000B0EAB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 mikro przedsiębiorstwo;    </w:t>
      </w:r>
      <w:r w:rsidRPr="00323246">
        <w:rPr>
          <w:rFonts w:ascii="Arial" w:hAnsi="Arial" w:cs="Arial"/>
          <w:sz w:val="22"/>
          <w:szCs w:val="22"/>
        </w:rPr>
        <w:t xml:space="preserve"> małe przedsiębiorstwo;     </w:t>
      </w:r>
      <w:r w:rsidRPr="00323246">
        <w:rPr>
          <w:rFonts w:ascii="Arial" w:hAnsi="Arial" w:cs="Arial"/>
          <w:sz w:val="22"/>
          <w:szCs w:val="22"/>
        </w:rPr>
        <w:t> średnie przedsiębiorstwo;</w:t>
      </w:r>
    </w:p>
    <w:p w14:paraId="40D6F4E9" w14:textId="161EF41D" w:rsidR="003E2F27" w:rsidRPr="00323246" w:rsidRDefault="000B0EAB" w:rsidP="000B0EAB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 jednoosobowa działalność gospodarcza;  </w:t>
      </w:r>
      <w:r w:rsidRPr="00323246">
        <w:rPr>
          <w:rFonts w:ascii="Arial" w:hAnsi="Arial" w:cs="Arial"/>
          <w:sz w:val="22"/>
          <w:szCs w:val="22"/>
        </w:rPr>
        <w:t xml:space="preserve"> osoba fizyczna nieprowadząca działalności gospodarczej;  </w:t>
      </w:r>
      <w:r w:rsidRPr="00323246">
        <w:rPr>
          <w:rFonts w:ascii="Arial" w:hAnsi="Arial" w:cs="Arial"/>
          <w:sz w:val="22"/>
          <w:szCs w:val="22"/>
        </w:rPr>
        <w:t> inny rodzaj</w:t>
      </w:r>
    </w:p>
    <w:p w14:paraId="3C87ACDD" w14:textId="77777777" w:rsidR="000B0EAB" w:rsidRPr="00323246" w:rsidRDefault="000B0EAB" w:rsidP="000B0EAB">
      <w:pPr>
        <w:rPr>
          <w:rFonts w:ascii="Arial" w:hAnsi="Arial" w:cs="Arial"/>
          <w:sz w:val="22"/>
          <w:szCs w:val="22"/>
        </w:rPr>
      </w:pPr>
    </w:p>
    <w:p w14:paraId="117E6FE8" w14:textId="77777777" w:rsidR="003E2F27" w:rsidRPr="00323246" w:rsidRDefault="003E2F27" w:rsidP="003E2F27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II. Przedmiot oferty:</w:t>
      </w:r>
    </w:p>
    <w:p w14:paraId="3A97C1EB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6AF71568" w14:textId="0C7CD71A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Oferta dotyczy </w:t>
      </w:r>
      <w:r w:rsidR="00D213E5" w:rsidRPr="00323246">
        <w:rPr>
          <w:rFonts w:ascii="Arial" w:hAnsi="Arial" w:cs="Arial"/>
          <w:sz w:val="22"/>
          <w:szCs w:val="22"/>
        </w:rPr>
        <w:t>postępowania o udzielenie zamówienia publicznego</w:t>
      </w:r>
      <w:r w:rsidRPr="00323246">
        <w:rPr>
          <w:rFonts w:ascii="Arial" w:hAnsi="Arial" w:cs="Arial"/>
          <w:sz w:val="22"/>
          <w:szCs w:val="22"/>
        </w:rPr>
        <w:t xml:space="preserve"> na: </w:t>
      </w:r>
    </w:p>
    <w:p w14:paraId="23FD2A19" w14:textId="77777777" w:rsidR="003E2F27" w:rsidRPr="00323246" w:rsidRDefault="003E2F27" w:rsidP="0012063C">
      <w:pPr>
        <w:jc w:val="both"/>
        <w:rPr>
          <w:rFonts w:ascii="Arial" w:hAnsi="Arial" w:cs="Arial"/>
          <w:sz w:val="22"/>
          <w:szCs w:val="22"/>
        </w:rPr>
      </w:pPr>
    </w:p>
    <w:p w14:paraId="28AE8860" w14:textId="75CFB02F" w:rsidR="006E5760" w:rsidRDefault="000A60EA" w:rsidP="0012063C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0A60EA">
        <w:rPr>
          <w:rFonts w:ascii="Arial" w:eastAsiaTheme="majorEastAsia" w:hAnsi="Arial" w:cs="Arial"/>
          <w:b/>
          <w:bCs/>
          <w:sz w:val="22"/>
          <w:szCs w:val="22"/>
        </w:rPr>
        <w:t>Wykonywanie usług gospodarczych, utrzymania porządku i czystości oraz obsługi portierskiej w budynkach użytkowych i budynku mieszkalno - użytkowym zarządzanych przez MZGLiA w Knurowie</w:t>
      </w:r>
    </w:p>
    <w:p w14:paraId="0C56AEC2" w14:textId="77777777" w:rsidR="000A60EA" w:rsidRPr="00323246" w:rsidRDefault="000A60EA" w:rsidP="0012063C">
      <w:pPr>
        <w:jc w:val="both"/>
        <w:rPr>
          <w:rFonts w:ascii="Arial" w:hAnsi="Arial" w:cs="Arial"/>
          <w:sz w:val="22"/>
          <w:szCs w:val="22"/>
        </w:rPr>
      </w:pPr>
    </w:p>
    <w:p w14:paraId="583CE554" w14:textId="77777777" w:rsidR="003E2F27" w:rsidRPr="00323246" w:rsidRDefault="003E2F27" w:rsidP="003E2F27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III. Oświadczenia:</w:t>
      </w:r>
    </w:p>
    <w:p w14:paraId="3336AA7F" w14:textId="77777777" w:rsidR="003E2F27" w:rsidRPr="00323246" w:rsidRDefault="003E2F27" w:rsidP="003E2F27">
      <w:pPr>
        <w:rPr>
          <w:rFonts w:ascii="Arial" w:hAnsi="Arial" w:cs="Arial"/>
          <w:sz w:val="22"/>
          <w:szCs w:val="22"/>
        </w:rPr>
      </w:pPr>
    </w:p>
    <w:p w14:paraId="5337A1F4" w14:textId="757CABF8" w:rsidR="003E2F27" w:rsidRPr="00323246" w:rsidRDefault="006E5760" w:rsidP="006E576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zapoznałem/ -liśmy się ze specyfikacją warunków zamówienia oraz wszystkimi jej załącznikami i nie wnoszę/ -simy do niej zastrzeżeń oraz otrzymałem/-liśmy od Zamawiającego niezbędne informacje do przygotowania oferty</w:t>
      </w:r>
      <w:r w:rsidR="003E2F27" w:rsidRPr="00323246">
        <w:rPr>
          <w:rFonts w:ascii="Arial" w:hAnsi="Arial" w:cs="Arial"/>
          <w:sz w:val="22"/>
          <w:szCs w:val="22"/>
        </w:rPr>
        <w:t>.</w:t>
      </w:r>
    </w:p>
    <w:p w14:paraId="18DD1BB5" w14:textId="3AF5DEBE" w:rsidR="006E5760" w:rsidRPr="00323246" w:rsidRDefault="006E5760" w:rsidP="006B326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w cenie mojej/ naszej oferty zostały uwzględnione wszystkie koszty związane z realizacją zamówienia.</w:t>
      </w:r>
    </w:p>
    <w:p w14:paraId="056F0019" w14:textId="411367E5" w:rsidR="006E5760" w:rsidRPr="00323246" w:rsidRDefault="006E5760" w:rsidP="009F40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iż uważam/ -my się za związanego/ -ni niniejszą ofertą przez okres wskazany w SWZ.</w:t>
      </w:r>
    </w:p>
    <w:p w14:paraId="20858FD0" w14:textId="3F4BDD79" w:rsidR="006E5760" w:rsidRPr="00323246" w:rsidRDefault="000B0EAB" w:rsidP="009F40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lastRenderedPageBreak/>
        <w:t>Oświadczam/ -my, iż zawarte w specyfikacji istotnych warunków zamówienia projektowane postanowienia umowy zostały przeze mnie/ nas zaakceptowane i</w:t>
      </w:r>
      <w:r w:rsidR="002B21AE" w:rsidRPr="00323246">
        <w:rPr>
          <w:rFonts w:ascii="Arial" w:hAnsi="Arial" w:cs="Arial"/>
          <w:sz w:val="22"/>
          <w:szCs w:val="22"/>
        </w:rPr>
        <w:t> </w:t>
      </w:r>
      <w:r w:rsidRPr="00323246">
        <w:rPr>
          <w:rFonts w:ascii="Arial" w:hAnsi="Arial" w:cs="Arial"/>
          <w:sz w:val="22"/>
          <w:szCs w:val="22"/>
        </w:rPr>
        <w:t>zobowiązuję/ -my się, w przypadku wyboru mojej/ naszej oferty, do zawarcia umowy w miejscu i terminie wyznaczonym przez Zamawiającego</w:t>
      </w:r>
    </w:p>
    <w:p w14:paraId="49D7C36E" w14:textId="275874A4" w:rsidR="002B21AE" w:rsidRPr="00323246" w:rsidRDefault="002B21AE" w:rsidP="009F40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zapoznałem/ -łam, -liśmy się z klauzulą informacyjną w SWZ oraz,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8ACB31D" w14:textId="32771D71" w:rsidR="003E2F27" w:rsidRPr="00323246" w:rsidRDefault="003E2F27" w:rsidP="006E5760">
      <w:pPr>
        <w:spacing w:line="360" w:lineRule="auto"/>
        <w:rPr>
          <w:rFonts w:ascii="Arial" w:hAnsi="Arial" w:cs="Arial"/>
          <w:sz w:val="22"/>
          <w:szCs w:val="22"/>
        </w:rPr>
      </w:pPr>
    </w:p>
    <w:p w14:paraId="6C81982F" w14:textId="00FE4969" w:rsidR="003E2F27" w:rsidRPr="00323246" w:rsidRDefault="003E2F27" w:rsidP="003E2F27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IV. Cen</w:t>
      </w:r>
      <w:r w:rsidR="000B0EAB" w:rsidRPr="00323246">
        <w:rPr>
          <w:rFonts w:ascii="Arial" w:hAnsi="Arial" w:cs="Arial"/>
          <w:b/>
          <w:sz w:val="22"/>
          <w:szCs w:val="22"/>
        </w:rPr>
        <w:t>a</w:t>
      </w:r>
      <w:r w:rsidRPr="00323246">
        <w:rPr>
          <w:rFonts w:ascii="Arial" w:hAnsi="Arial" w:cs="Arial"/>
          <w:b/>
          <w:sz w:val="22"/>
          <w:szCs w:val="22"/>
        </w:rPr>
        <w:t xml:space="preserve"> ofertow</w:t>
      </w:r>
      <w:r w:rsidR="000B0EAB" w:rsidRPr="00323246">
        <w:rPr>
          <w:rFonts w:ascii="Arial" w:hAnsi="Arial" w:cs="Arial"/>
          <w:b/>
          <w:sz w:val="22"/>
          <w:szCs w:val="22"/>
        </w:rPr>
        <w:t>a</w:t>
      </w:r>
      <w:r w:rsidRPr="00323246">
        <w:rPr>
          <w:rFonts w:ascii="Arial" w:hAnsi="Arial" w:cs="Arial"/>
          <w:b/>
          <w:sz w:val="22"/>
          <w:szCs w:val="22"/>
        </w:rPr>
        <w:t>:</w:t>
      </w:r>
    </w:p>
    <w:p w14:paraId="365303C2" w14:textId="29C3EF50" w:rsidR="000B0EAB" w:rsidRPr="00323246" w:rsidRDefault="000B0EAB" w:rsidP="003E2F27">
      <w:pPr>
        <w:rPr>
          <w:rFonts w:ascii="Arial" w:hAnsi="Arial" w:cs="Arial"/>
          <w:b/>
          <w:sz w:val="22"/>
          <w:szCs w:val="22"/>
        </w:rPr>
      </w:pPr>
    </w:p>
    <w:p w14:paraId="7ECC8B65" w14:textId="51C6F497" w:rsidR="000B0EAB" w:rsidRPr="00323246" w:rsidRDefault="000B0EAB" w:rsidP="000B0EAB">
      <w:pPr>
        <w:jc w:val="both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Przystępując do udziału w niniejszym postępowaniu, oferuję/ -my wykonanie przedmiotu zamówienia, zgodnie z wymogami specyfikacji warunków zamówienia, za:</w:t>
      </w:r>
    </w:p>
    <w:p w14:paraId="58A217F3" w14:textId="77777777" w:rsidR="000B0EAB" w:rsidRPr="00323246" w:rsidRDefault="000B0EAB" w:rsidP="000B0EAB">
      <w:pPr>
        <w:jc w:val="both"/>
        <w:rPr>
          <w:rFonts w:ascii="Arial" w:hAnsi="Arial" w:cs="Arial"/>
          <w:b/>
          <w:sz w:val="22"/>
          <w:szCs w:val="22"/>
        </w:rPr>
      </w:pPr>
    </w:p>
    <w:p w14:paraId="080CA485" w14:textId="2C35A224" w:rsidR="000B0EAB" w:rsidRPr="00323246" w:rsidRDefault="000B0EAB" w:rsidP="000B0EAB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 xml:space="preserve"> łączną cenę ofertową ……………………………… zł </w:t>
      </w:r>
      <w:r w:rsidR="00701F38">
        <w:rPr>
          <w:rFonts w:ascii="Arial" w:hAnsi="Arial" w:cs="Arial"/>
          <w:b/>
          <w:sz w:val="22"/>
          <w:szCs w:val="22"/>
        </w:rPr>
        <w:t>netto</w:t>
      </w:r>
      <w:r w:rsidRPr="00323246">
        <w:rPr>
          <w:rFonts w:ascii="Arial" w:hAnsi="Arial" w:cs="Arial"/>
          <w:b/>
          <w:sz w:val="22"/>
          <w:szCs w:val="22"/>
        </w:rPr>
        <w:t xml:space="preserve">, </w:t>
      </w:r>
    </w:p>
    <w:p w14:paraId="0002236D" w14:textId="33F9A443" w:rsidR="00701F38" w:rsidRDefault="00701F38" w:rsidP="00701F38">
      <w:pPr>
        <w:ind w:left="212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0B0EAB" w:rsidRPr="00323246">
        <w:rPr>
          <w:rFonts w:ascii="Arial" w:hAnsi="Arial" w:cs="Arial"/>
          <w:b/>
          <w:sz w:val="22"/>
          <w:szCs w:val="22"/>
        </w:rPr>
        <w:t>stawka VAT: ….  %</w:t>
      </w:r>
      <w:r w:rsidR="001E7018">
        <w:rPr>
          <w:rFonts w:ascii="Arial" w:hAnsi="Arial" w:cs="Arial"/>
          <w:b/>
          <w:sz w:val="22"/>
          <w:szCs w:val="22"/>
        </w:rPr>
        <w:t xml:space="preserve"> ………..zł</w:t>
      </w:r>
    </w:p>
    <w:p w14:paraId="5CC09A17" w14:textId="68FF5E83" w:rsidR="000B0EAB" w:rsidRPr="00323246" w:rsidRDefault="00701F38" w:rsidP="00701F38">
      <w:pPr>
        <w:ind w:left="212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………………………………….zł brutto</w:t>
      </w:r>
      <w:r w:rsidR="000B0EAB" w:rsidRPr="00323246">
        <w:rPr>
          <w:rFonts w:ascii="Arial" w:hAnsi="Arial" w:cs="Arial"/>
          <w:b/>
          <w:sz w:val="22"/>
          <w:szCs w:val="22"/>
        </w:rPr>
        <w:t>,</w:t>
      </w:r>
    </w:p>
    <w:p w14:paraId="6A41CCFC" w14:textId="7961C8AB" w:rsidR="00151DED" w:rsidRPr="00323246" w:rsidRDefault="00151DED" w:rsidP="003E2F27">
      <w:pPr>
        <w:jc w:val="both"/>
        <w:rPr>
          <w:rFonts w:ascii="Arial" w:hAnsi="Arial" w:cs="Arial"/>
          <w:sz w:val="22"/>
          <w:szCs w:val="22"/>
        </w:rPr>
      </w:pPr>
    </w:p>
    <w:p w14:paraId="58C11C0B" w14:textId="77777777" w:rsidR="00151DED" w:rsidRPr="00323246" w:rsidRDefault="00151DED" w:rsidP="00151DED">
      <w:pPr>
        <w:spacing w:after="1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323246">
        <w:rPr>
          <w:rFonts w:ascii="Arial" w:eastAsiaTheme="minorHAnsi" w:hAnsi="Arial" w:cs="Arial"/>
          <w:sz w:val="22"/>
          <w:szCs w:val="22"/>
          <w:lang w:eastAsia="en-US"/>
        </w:rPr>
        <w:t>zgodnie z poniższym zestawieniem cenowym: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7"/>
        <w:gridCol w:w="1142"/>
        <w:gridCol w:w="1171"/>
        <w:gridCol w:w="1473"/>
        <w:gridCol w:w="1783"/>
        <w:gridCol w:w="1277"/>
        <w:gridCol w:w="1699"/>
      </w:tblGrid>
      <w:tr w:rsidR="00316F8C" w:rsidRPr="00323246" w14:paraId="7DDFBF96" w14:textId="77777777" w:rsidTr="003F38AA">
        <w:trPr>
          <w:trHeight w:val="1222"/>
        </w:trPr>
        <w:tc>
          <w:tcPr>
            <w:tcW w:w="517" w:type="dxa"/>
            <w:vAlign w:val="center"/>
          </w:tcPr>
          <w:p w14:paraId="035DB355" w14:textId="77777777" w:rsidR="00316F8C" w:rsidRPr="00316F8C" w:rsidRDefault="00316F8C" w:rsidP="00151DE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13" w:type="dxa"/>
            <w:gridSpan w:val="2"/>
            <w:vAlign w:val="center"/>
          </w:tcPr>
          <w:p w14:paraId="3CB5757B" w14:textId="27E4B5A6" w:rsidR="00316F8C" w:rsidRPr="00316F8C" w:rsidRDefault="00316F8C" w:rsidP="00151DE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>Lokalizacja</w:t>
            </w:r>
          </w:p>
        </w:tc>
        <w:tc>
          <w:tcPr>
            <w:tcW w:w="1473" w:type="dxa"/>
          </w:tcPr>
          <w:p w14:paraId="11A40B5F" w14:textId="77777777" w:rsidR="00316F8C" w:rsidRPr="00316F8C" w:rsidRDefault="00316F8C" w:rsidP="00316F8C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ABD6F6" w14:textId="1986B01C" w:rsidR="00316F8C" w:rsidRPr="00316F8C" w:rsidRDefault="00316F8C" w:rsidP="00316F8C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>Cena jednostkowa za 1 miesiąc usługi (netto)</w:t>
            </w:r>
          </w:p>
        </w:tc>
        <w:tc>
          <w:tcPr>
            <w:tcW w:w="1783" w:type="dxa"/>
            <w:vAlign w:val="center"/>
          </w:tcPr>
          <w:p w14:paraId="1868D2F7" w14:textId="185A2E38" w:rsidR="00316F8C" w:rsidRPr="00316F8C" w:rsidRDefault="00316F8C" w:rsidP="00151DE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>Cena jednostkowa</w:t>
            </w:r>
          </w:p>
          <w:p w14:paraId="08721B0F" w14:textId="4E5FDC8B" w:rsidR="00316F8C" w:rsidRPr="00316F8C" w:rsidRDefault="00316F8C" w:rsidP="00151DE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>za 1 miesiąc usługi (brutto)</w:t>
            </w:r>
          </w:p>
        </w:tc>
        <w:tc>
          <w:tcPr>
            <w:tcW w:w="1277" w:type="dxa"/>
          </w:tcPr>
          <w:p w14:paraId="1C5C7FD7" w14:textId="2DCA29AF" w:rsidR="00316F8C" w:rsidRPr="00316F8C" w:rsidRDefault="00316F8C" w:rsidP="00316F8C">
            <w:pPr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316F8C">
              <w:rPr>
                <w:rFonts w:ascii="Arial" w:hAnsi="Arial" w:cs="Arial"/>
                <w:b/>
                <w:sz w:val="20"/>
              </w:rPr>
              <w:t>Wartość dla 1</w:t>
            </w:r>
            <w:r w:rsidR="000A60EA">
              <w:rPr>
                <w:rFonts w:ascii="Arial" w:hAnsi="Arial" w:cs="Arial"/>
                <w:b/>
                <w:sz w:val="20"/>
              </w:rPr>
              <w:t>2</w:t>
            </w:r>
            <w:r w:rsidRPr="00316F8C">
              <w:rPr>
                <w:rFonts w:ascii="Arial" w:hAnsi="Arial" w:cs="Arial"/>
                <w:b/>
                <w:sz w:val="20"/>
              </w:rPr>
              <w:t xml:space="preserve"> miesięcy</w:t>
            </w:r>
          </w:p>
          <w:p w14:paraId="0991A45C" w14:textId="6AF42193" w:rsidR="00316F8C" w:rsidRPr="00316F8C" w:rsidRDefault="00316F8C" w:rsidP="00316F8C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>(cena jedn. netto x 1</w:t>
            </w:r>
            <w:r w:rsidR="000A60E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16F8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699" w:type="dxa"/>
            <w:vAlign w:val="center"/>
          </w:tcPr>
          <w:p w14:paraId="1C84D350" w14:textId="0E202334" w:rsidR="00316F8C" w:rsidRPr="00316F8C" w:rsidRDefault="00316F8C" w:rsidP="00151DE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>Wartość dla 1</w:t>
            </w:r>
            <w:r w:rsidR="000A60E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16F8C">
              <w:rPr>
                <w:rFonts w:ascii="Arial" w:hAnsi="Arial" w:cs="Arial"/>
                <w:b/>
                <w:sz w:val="20"/>
                <w:szCs w:val="20"/>
              </w:rPr>
              <w:t xml:space="preserve"> miesięcy</w:t>
            </w:r>
          </w:p>
          <w:p w14:paraId="2EAB54C4" w14:textId="7ECA58CA" w:rsidR="00316F8C" w:rsidRPr="00316F8C" w:rsidRDefault="00316F8C" w:rsidP="00151DE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sz w:val="20"/>
                <w:szCs w:val="20"/>
              </w:rPr>
              <w:t xml:space="preserve">(cena jedn. </w:t>
            </w:r>
            <w:r>
              <w:rPr>
                <w:rFonts w:ascii="Arial" w:hAnsi="Arial" w:cs="Arial"/>
                <w:b/>
                <w:sz w:val="20"/>
                <w:szCs w:val="20"/>
              </w:rPr>
              <w:t>bru</w:t>
            </w:r>
            <w:r w:rsidRPr="00316F8C">
              <w:rPr>
                <w:rFonts w:ascii="Arial" w:hAnsi="Arial" w:cs="Arial"/>
                <w:b/>
                <w:sz w:val="20"/>
                <w:szCs w:val="20"/>
              </w:rPr>
              <w:t>tto x 1</w:t>
            </w:r>
            <w:r w:rsidR="000A60E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16F8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316F8C" w:rsidRPr="00323246" w14:paraId="79360BB1" w14:textId="77777777" w:rsidTr="003F38AA">
        <w:tc>
          <w:tcPr>
            <w:tcW w:w="517" w:type="dxa"/>
          </w:tcPr>
          <w:p w14:paraId="5B702BB5" w14:textId="77777777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2324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313" w:type="dxa"/>
            <w:gridSpan w:val="2"/>
            <w:vAlign w:val="center"/>
          </w:tcPr>
          <w:p w14:paraId="1591EC00" w14:textId="77777777" w:rsidR="00316F8C" w:rsidRPr="00316F8C" w:rsidRDefault="00316F8C" w:rsidP="00151DED">
            <w:pPr>
              <w:ind w:right="14" w:hanging="1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16F8C">
              <w:rPr>
                <w:rFonts w:ascii="Arial" w:hAnsi="Arial" w:cs="Arial"/>
                <w:sz w:val="20"/>
                <w:szCs w:val="20"/>
              </w:rPr>
              <w:t xml:space="preserve">Centrum przesiadkowe </w:t>
            </w:r>
          </w:p>
          <w:p w14:paraId="7949AC39" w14:textId="0AA92234" w:rsidR="00316F8C" w:rsidRPr="00316F8C" w:rsidRDefault="00316F8C" w:rsidP="00151DED">
            <w:pPr>
              <w:ind w:right="14" w:hanging="1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16F8C">
              <w:rPr>
                <w:rFonts w:ascii="Arial" w:hAnsi="Arial" w:cs="Arial"/>
                <w:sz w:val="20"/>
                <w:szCs w:val="20"/>
              </w:rPr>
              <w:t>ul. Książenicka</w:t>
            </w:r>
          </w:p>
        </w:tc>
        <w:tc>
          <w:tcPr>
            <w:tcW w:w="1473" w:type="dxa"/>
          </w:tcPr>
          <w:p w14:paraId="70E9A76A" w14:textId="77777777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3" w:type="dxa"/>
          </w:tcPr>
          <w:p w14:paraId="1A60EF03" w14:textId="19627330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72E3E87" w14:textId="77777777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</w:tcPr>
          <w:p w14:paraId="13BDF393" w14:textId="335B0DD4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F8C" w:rsidRPr="00323246" w14:paraId="354B7B41" w14:textId="77777777" w:rsidTr="003F38AA">
        <w:tc>
          <w:tcPr>
            <w:tcW w:w="517" w:type="dxa"/>
          </w:tcPr>
          <w:p w14:paraId="296B7578" w14:textId="77777777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2324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313" w:type="dxa"/>
            <w:gridSpan w:val="2"/>
            <w:vAlign w:val="center"/>
          </w:tcPr>
          <w:p w14:paraId="1A86534A" w14:textId="770C0E3A" w:rsidR="00316F8C" w:rsidRPr="00316F8C" w:rsidRDefault="00316F8C" w:rsidP="00151DED">
            <w:pPr>
              <w:ind w:right="14" w:hanging="1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16F8C">
              <w:rPr>
                <w:rFonts w:ascii="Arial" w:hAnsi="Arial" w:cs="Arial"/>
                <w:sz w:val="20"/>
                <w:szCs w:val="20"/>
              </w:rPr>
              <w:t>Budynek mieszkalno-użytkowy ul. Staszica 1</w:t>
            </w:r>
          </w:p>
        </w:tc>
        <w:tc>
          <w:tcPr>
            <w:tcW w:w="1473" w:type="dxa"/>
          </w:tcPr>
          <w:p w14:paraId="7E4D784F" w14:textId="77777777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3" w:type="dxa"/>
          </w:tcPr>
          <w:p w14:paraId="2E35F76E" w14:textId="4EC88970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14:paraId="2A8167C8" w14:textId="77777777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</w:tcPr>
          <w:p w14:paraId="6761FD9E" w14:textId="5421A9F1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F8C" w:rsidRPr="00323246" w14:paraId="5AD7A1CD" w14:textId="77777777" w:rsidTr="003F38AA">
        <w:tc>
          <w:tcPr>
            <w:tcW w:w="517" w:type="dxa"/>
          </w:tcPr>
          <w:p w14:paraId="6E18EA39" w14:textId="630523D4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323246">
              <w:rPr>
                <w:rFonts w:ascii="Arial" w:eastAsia="Calibri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2313" w:type="dxa"/>
            <w:gridSpan w:val="2"/>
            <w:vAlign w:val="center"/>
          </w:tcPr>
          <w:p w14:paraId="12473409" w14:textId="77777777" w:rsidR="00316F8C" w:rsidRPr="00316F8C" w:rsidRDefault="00316F8C" w:rsidP="00151DED">
            <w:pPr>
              <w:ind w:right="14" w:hanging="1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16F8C">
              <w:rPr>
                <w:rFonts w:ascii="Arial" w:hAnsi="Arial" w:cs="Arial"/>
                <w:sz w:val="20"/>
                <w:szCs w:val="20"/>
              </w:rPr>
              <w:t xml:space="preserve">Centrum przesiadkowe </w:t>
            </w:r>
          </w:p>
          <w:p w14:paraId="4CDE70BC" w14:textId="1A177DF1" w:rsidR="00316F8C" w:rsidRPr="00316F8C" w:rsidRDefault="00316F8C" w:rsidP="00151DED">
            <w:pPr>
              <w:ind w:right="14" w:hanging="1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16F8C">
              <w:rPr>
                <w:rFonts w:ascii="Arial" w:hAnsi="Arial" w:cs="Arial"/>
                <w:sz w:val="20"/>
                <w:szCs w:val="20"/>
              </w:rPr>
              <w:t>ul. Szpitalna 19</w:t>
            </w:r>
          </w:p>
        </w:tc>
        <w:tc>
          <w:tcPr>
            <w:tcW w:w="1473" w:type="dxa"/>
          </w:tcPr>
          <w:p w14:paraId="045F2888" w14:textId="77777777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83" w:type="dxa"/>
          </w:tcPr>
          <w:p w14:paraId="0C97C905" w14:textId="7D0D5ABE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14:paraId="1306CAC6" w14:textId="77777777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99" w:type="dxa"/>
          </w:tcPr>
          <w:p w14:paraId="36078DCC" w14:textId="41772658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16F8C" w:rsidRPr="00323246" w14:paraId="1D1C2433" w14:textId="77777777" w:rsidTr="003F38AA">
        <w:tc>
          <w:tcPr>
            <w:tcW w:w="517" w:type="dxa"/>
          </w:tcPr>
          <w:p w14:paraId="0184E301" w14:textId="0E5733A9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323246">
              <w:rPr>
                <w:rFonts w:ascii="Arial" w:eastAsia="Calibri" w:hAnsi="Arial" w:cs="Arial"/>
                <w:sz w:val="22"/>
                <w:szCs w:val="22"/>
              </w:rPr>
              <w:t xml:space="preserve">4. </w:t>
            </w:r>
          </w:p>
        </w:tc>
        <w:tc>
          <w:tcPr>
            <w:tcW w:w="2313" w:type="dxa"/>
            <w:gridSpan w:val="2"/>
            <w:vAlign w:val="center"/>
          </w:tcPr>
          <w:p w14:paraId="3DD0301E" w14:textId="77777777" w:rsidR="00316F8C" w:rsidRPr="00316F8C" w:rsidRDefault="00316F8C" w:rsidP="00151DED">
            <w:pPr>
              <w:ind w:right="14" w:hanging="1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16F8C">
              <w:rPr>
                <w:rFonts w:ascii="Arial" w:hAnsi="Arial" w:cs="Arial"/>
                <w:sz w:val="20"/>
                <w:szCs w:val="20"/>
              </w:rPr>
              <w:t xml:space="preserve">Budynek użytkowy </w:t>
            </w:r>
          </w:p>
          <w:p w14:paraId="62054AFE" w14:textId="50A3FA8F" w:rsidR="00316F8C" w:rsidRPr="00316F8C" w:rsidRDefault="00316F8C" w:rsidP="00151DED">
            <w:pPr>
              <w:ind w:right="14" w:hanging="1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16F8C">
              <w:rPr>
                <w:rFonts w:ascii="Arial" w:hAnsi="Arial" w:cs="Arial"/>
                <w:sz w:val="20"/>
                <w:szCs w:val="20"/>
              </w:rPr>
              <w:t>ul. Szpitalna 8</w:t>
            </w:r>
          </w:p>
        </w:tc>
        <w:tc>
          <w:tcPr>
            <w:tcW w:w="1473" w:type="dxa"/>
          </w:tcPr>
          <w:p w14:paraId="67D94B38" w14:textId="77777777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83" w:type="dxa"/>
          </w:tcPr>
          <w:p w14:paraId="001AE3DF" w14:textId="51A2A679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14:paraId="6E1CD86C" w14:textId="77777777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99" w:type="dxa"/>
          </w:tcPr>
          <w:p w14:paraId="22A488AD" w14:textId="069DC861" w:rsidR="00316F8C" w:rsidRPr="00323246" w:rsidRDefault="00316F8C" w:rsidP="00151DED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16F8C" w:rsidRPr="00323246" w14:paraId="136F229A" w14:textId="77777777" w:rsidTr="003F38AA">
        <w:tc>
          <w:tcPr>
            <w:tcW w:w="1659" w:type="dxa"/>
            <w:gridSpan w:val="2"/>
          </w:tcPr>
          <w:p w14:paraId="0558F5F9" w14:textId="77777777" w:rsidR="00316F8C" w:rsidRPr="00323246" w:rsidRDefault="00316F8C" w:rsidP="00151DED">
            <w:pPr>
              <w:contextualSpacing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7" w:type="dxa"/>
            <w:gridSpan w:val="3"/>
          </w:tcPr>
          <w:p w14:paraId="2BC432D3" w14:textId="548D6B5F" w:rsidR="00316F8C" w:rsidRPr="00316F8C" w:rsidRDefault="00316F8C" w:rsidP="00151DED">
            <w:pPr>
              <w:contextualSpacing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6F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SUMA </w:t>
            </w:r>
          </w:p>
        </w:tc>
        <w:tc>
          <w:tcPr>
            <w:tcW w:w="1277" w:type="dxa"/>
          </w:tcPr>
          <w:p w14:paraId="31CC65A4" w14:textId="77777777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</w:tcPr>
          <w:p w14:paraId="20DE83B3" w14:textId="63A7A75C" w:rsidR="00316F8C" w:rsidRPr="00323246" w:rsidRDefault="00316F8C" w:rsidP="00151DE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5C4241" w14:textId="77777777" w:rsidR="00151DED" w:rsidRPr="00323246" w:rsidRDefault="00151DED" w:rsidP="003E2F27">
      <w:pPr>
        <w:jc w:val="both"/>
        <w:rPr>
          <w:rFonts w:ascii="Arial" w:hAnsi="Arial" w:cs="Arial"/>
          <w:sz w:val="22"/>
          <w:szCs w:val="22"/>
        </w:rPr>
      </w:pPr>
    </w:p>
    <w:p w14:paraId="56048A75" w14:textId="2FB6E90C" w:rsidR="00A06338" w:rsidRPr="00323246" w:rsidRDefault="002B21AE" w:rsidP="002B21AE">
      <w:pPr>
        <w:spacing w:line="120" w:lineRule="atLeast"/>
        <w:rPr>
          <w:rFonts w:ascii="Arial" w:hAnsi="Arial" w:cs="Arial"/>
          <w:b/>
          <w:bCs/>
          <w:sz w:val="22"/>
          <w:szCs w:val="22"/>
        </w:rPr>
      </w:pPr>
      <w:r w:rsidRPr="00323246">
        <w:rPr>
          <w:rFonts w:ascii="Arial" w:hAnsi="Arial" w:cs="Arial"/>
          <w:b/>
          <w:bCs/>
          <w:sz w:val="22"/>
          <w:szCs w:val="22"/>
        </w:rPr>
        <w:t>VI. Podwykonawcy</w:t>
      </w:r>
    </w:p>
    <w:p w14:paraId="17173672" w14:textId="77777777" w:rsidR="002B21AE" w:rsidRPr="00323246" w:rsidRDefault="002B21AE" w:rsidP="002B21AE">
      <w:pPr>
        <w:spacing w:line="120" w:lineRule="atLeast"/>
        <w:rPr>
          <w:rFonts w:ascii="Arial" w:hAnsi="Arial" w:cs="Arial"/>
          <w:b/>
          <w:bCs/>
          <w:sz w:val="22"/>
          <w:szCs w:val="22"/>
        </w:rPr>
      </w:pPr>
    </w:p>
    <w:p w14:paraId="0EF031E5" w14:textId="77777777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zamówienie w całości wykonam/ -my siłami własnymi</w:t>
      </w:r>
    </w:p>
    <w:p w14:paraId="107EFBD2" w14:textId="76D2C583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/ wykonanie poniższych części zamówienia zamierzam powierzyć podwykonawcom (niepotrzebne skreślić):</w:t>
      </w:r>
    </w:p>
    <w:p w14:paraId="728F6E51" w14:textId="77777777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</w:p>
    <w:p w14:paraId="03882120" w14:textId="77777777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1)    ………………………………………….………….……………………..……………………..</w:t>
      </w:r>
    </w:p>
    <w:p w14:paraId="186B7A4E" w14:textId="77777777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        (Opis części zamówienia i firma podwykonawcy)</w:t>
      </w:r>
    </w:p>
    <w:p w14:paraId="6E3FC638" w14:textId="77777777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</w:p>
    <w:p w14:paraId="1FA441EA" w14:textId="77777777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2)    ………………………………………….………….……………………..……………………..</w:t>
      </w:r>
    </w:p>
    <w:p w14:paraId="73977110" w14:textId="7B817350" w:rsidR="002B21AE" w:rsidRPr="00323246" w:rsidRDefault="002B21AE" w:rsidP="002B21AE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        (Opis części zamówienia i firma podwykonawcy)</w:t>
      </w:r>
    </w:p>
    <w:p w14:paraId="29A84771" w14:textId="50FD9BBC" w:rsidR="00AF2313" w:rsidRPr="00323246" w:rsidRDefault="00AF2313" w:rsidP="008A3A2B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2C4C5AFB" w14:textId="1EB76717" w:rsidR="00D05F0D" w:rsidRPr="00323246" w:rsidRDefault="00D05F0D" w:rsidP="008A3A2B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VII. Wykonawcy wspólnie ubiegający się o udzielenie zmówienia</w:t>
      </w:r>
    </w:p>
    <w:p w14:paraId="7CFAA68F" w14:textId="77777777" w:rsidR="00D05F0D" w:rsidRPr="00323246" w:rsidRDefault="00D05F0D" w:rsidP="008A3A2B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4B4E65B8" w14:textId="77777777" w:rsidR="00D05F0D" w:rsidRPr="00323246" w:rsidRDefault="00D05F0D" w:rsidP="00D05F0D">
      <w:pPr>
        <w:spacing w:after="160" w:line="259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23246">
        <w:rPr>
          <w:rFonts w:ascii="Arial" w:eastAsiaTheme="minorHAnsi" w:hAnsi="Arial" w:cs="Arial"/>
          <w:sz w:val="22"/>
          <w:szCs w:val="22"/>
          <w:lang w:eastAsia="en-US"/>
        </w:rPr>
        <w:lastRenderedPageBreak/>
        <w:t>Oświadczam/-y, że zgodnie z załączonym pełnomocnictwem, Pełnomocnikiem do reprezentowania nas w postępowaniu lub reprezentowania nas w postępowaniu i zawarcia umowy jest:</w:t>
      </w:r>
    </w:p>
    <w:p w14:paraId="19A1210F" w14:textId="77777777" w:rsidR="00D05F0D" w:rsidRPr="00323246" w:rsidRDefault="00D05F0D" w:rsidP="00D05F0D">
      <w:pPr>
        <w:spacing w:after="160" w:line="259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23246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………………………………………………………………………………………………………………………………...</w:t>
      </w:r>
    </w:p>
    <w:p w14:paraId="462F7FD3" w14:textId="1F330591" w:rsidR="00D05F0D" w:rsidRPr="00323246" w:rsidRDefault="00D05F0D" w:rsidP="00D05F0D">
      <w:pPr>
        <w:pStyle w:val="Akapitzlist"/>
        <w:spacing w:line="276" w:lineRule="auto"/>
        <w:ind w:left="0"/>
        <w:jc w:val="both"/>
        <w:rPr>
          <w:rFonts w:ascii="Arial" w:eastAsiaTheme="minorHAnsi" w:hAnsi="Arial" w:cs="Arial"/>
          <w:i/>
          <w:kern w:val="0"/>
          <w:sz w:val="22"/>
          <w:szCs w:val="22"/>
          <w:lang w:eastAsia="en-US" w:bidi="ar-SA"/>
        </w:rPr>
      </w:pPr>
      <w:r w:rsidRPr="00323246">
        <w:rPr>
          <w:rFonts w:ascii="Arial" w:eastAsiaTheme="minorHAnsi" w:hAnsi="Arial" w:cs="Arial"/>
          <w:i/>
          <w:kern w:val="0"/>
          <w:sz w:val="22"/>
          <w:szCs w:val="22"/>
          <w:lang w:eastAsia="en-US" w:bidi="ar-SA"/>
        </w:rPr>
        <w:t xml:space="preserve"> (Wypełniają jedynie przedsiębiorcy składający wspólną ofertę lub Wykonawcy, którzy w powyższym zakresie ustanowili pełnomocnictwo)</w:t>
      </w:r>
    </w:p>
    <w:p w14:paraId="03693E8E" w14:textId="77777777" w:rsidR="00D05F0D" w:rsidRPr="00323246" w:rsidRDefault="00D05F0D" w:rsidP="00D05F0D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4C620C0A" w14:textId="25FC9E5F" w:rsidR="003E2F27" w:rsidRPr="00323246" w:rsidRDefault="003E2F27" w:rsidP="003E2F27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V</w:t>
      </w:r>
      <w:r w:rsidR="008624CC" w:rsidRPr="00323246">
        <w:rPr>
          <w:rFonts w:ascii="Arial" w:hAnsi="Arial" w:cs="Arial"/>
          <w:b/>
          <w:sz w:val="22"/>
          <w:szCs w:val="22"/>
        </w:rPr>
        <w:t>I</w:t>
      </w:r>
      <w:r w:rsidR="00D05F0D" w:rsidRPr="00323246">
        <w:rPr>
          <w:rFonts w:ascii="Arial" w:hAnsi="Arial" w:cs="Arial"/>
          <w:b/>
          <w:sz w:val="22"/>
          <w:szCs w:val="22"/>
        </w:rPr>
        <w:t>II</w:t>
      </w:r>
      <w:r w:rsidRPr="00323246">
        <w:rPr>
          <w:rFonts w:ascii="Arial" w:hAnsi="Arial" w:cs="Arial"/>
          <w:b/>
          <w:sz w:val="22"/>
          <w:szCs w:val="22"/>
        </w:rPr>
        <w:t>. Załączniki do oferty:</w:t>
      </w:r>
    </w:p>
    <w:p w14:paraId="732D3D0A" w14:textId="298B8E3D" w:rsidR="002B21AE" w:rsidRPr="00323246" w:rsidRDefault="002B21AE" w:rsidP="003E2F27">
      <w:pPr>
        <w:rPr>
          <w:rFonts w:ascii="Arial" w:hAnsi="Arial" w:cs="Arial"/>
          <w:b/>
          <w:sz w:val="22"/>
          <w:szCs w:val="22"/>
        </w:rPr>
      </w:pPr>
    </w:p>
    <w:p w14:paraId="69DC7953" w14:textId="325D994D" w:rsidR="002B21AE" w:rsidRPr="00323246" w:rsidRDefault="002B21AE" w:rsidP="00693132">
      <w:pPr>
        <w:pStyle w:val="Akapitzlist"/>
        <w:numPr>
          <w:ilvl w:val="0"/>
          <w:numId w:val="42"/>
        </w:num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Oświadczenie o braku podstaw wykluczenia z postępowania oraz spełniania warunków udziału w postępowaniu</w:t>
      </w:r>
    </w:p>
    <w:p w14:paraId="5F5D7FCC" w14:textId="77777777" w:rsidR="002B21AE" w:rsidRPr="00323246" w:rsidRDefault="002B21AE" w:rsidP="003E2F27">
      <w:pPr>
        <w:rPr>
          <w:rFonts w:ascii="Arial" w:hAnsi="Arial" w:cs="Arial"/>
          <w:b/>
          <w:sz w:val="22"/>
          <w:szCs w:val="22"/>
        </w:rPr>
      </w:pPr>
    </w:p>
    <w:p w14:paraId="3ED16474" w14:textId="77777777" w:rsidR="003E2F27" w:rsidRPr="00323246" w:rsidRDefault="003E2F27" w:rsidP="003E2F27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  <w:u w:val="dotted"/>
        </w:rPr>
        <w:tab/>
      </w:r>
      <w:r w:rsidRPr="00323246">
        <w:rPr>
          <w:rFonts w:ascii="Arial" w:hAnsi="Arial" w:cs="Arial"/>
          <w:sz w:val="22"/>
          <w:szCs w:val="22"/>
        </w:rPr>
        <w:t xml:space="preserve"> dnia </w:t>
      </w:r>
      <w:r w:rsidRPr="00323246">
        <w:rPr>
          <w:rFonts w:ascii="Arial" w:hAnsi="Arial" w:cs="Arial"/>
          <w:sz w:val="22"/>
          <w:szCs w:val="22"/>
          <w:u w:val="dotted"/>
        </w:rPr>
        <w:tab/>
      </w:r>
      <w:r w:rsidRPr="00323246">
        <w:rPr>
          <w:rFonts w:ascii="Arial" w:hAnsi="Arial" w:cs="Arial"/>
          <w:sz w:val="22"/>
          <w:szCs w:val="22"/>
        </w:rPr>
        <w:tab/>
      </w:r>
      <w:r w:rsidRPr="00323246">
        <w:rPr>
          <w:rFonts w:ascii="Arial" w:hAnsi="Arial" w:cs="Arial"/>
          <w:sz w:val="22"/>
          <w:szCs w:val="22"/>
          <w:u w:val="dotted"/>
        </w:rPr>
        <w:tab/>
      </w:r>
    </w:p>
    <w:p w14:paraId="7845152E" w14:textId="2D05B375" w:rsidR="001D67EA" w:rsidRPr="00323246" w:rsidRDefault="003E2F27" w:rsidP="00403371">
      <w:pPr>
        <w:ind w:left="5529"/>
        <w:jc w:val="center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  <w:vertAlign w:val="superscript"/>
        </w:rPr>
        <w:t xml:space="preserve">podpis osoby uprawnionej do składania oświadczeń woli w imieniu </w:t>
      </w:r>
      <w:r w:rsidR="00D05F0D" w:rsidRPr="00323246">
        <w:rPr>
          <w:rFonts w:ascii="Arial" w:hAnsi="Arial" w:cs="Arial"/>
          <w:sz w:val="22"/>
          <w:szCs w:val="22"/>
          <w:vertAlign w:val="superscript"/>
        </w:rPr>
        <w:t>W</w:t>
      </w:r>
      <w:r w:rsidRPr="00323246">
        <w:rPr>
          <w:rFonts w:ascii="Arial" w:hAnsi="Arial" w:cs="Arial"/>
          <w:sz w:val="22"/>
          <w:szCs w:val="22"/>
          <w:vertAlign w:val="superscript"/>
        </w:rPr>
        <w:t>ykonawcy</w:t>
      </w:r>
    </w:p>
    <w:sectPr w:rsidR="001D67EA" w:rsidRPr="003232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3AFD3" w14:textId="77777777" w:rsidR="00A822CB" w:rsidRDefault="00A822CB">
      <w:r>
        <w:separator/>
      </w:r>
    </w:p>
  </w:endnote>
  <w:endnote w:type="continuationSeparator" w:id="0">
    <w:p w14:paraId="2F64B8A7" w14:textId="77777777" w:rsidR="00A822CB" w:rsidRDefault="00A8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19328" w14:textId="77777777" w:rsidR="00694A17" w:rsidRDefault="00694A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549E" w14:textId="77777777" w:rsidR="00D53B4D" w:rsidRDefault="005B78F2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41F88">
      <w:rPr>
        <w:rStyle w:val="Numerstrony"/>
        <w:noProof/>
      </w:rPr>
      <w:t>3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031A1" w14:textId="77777777" w:rsidR="00694A17" w:rsidRDefault="00694A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1709" w14:textId="77777777" w:rsidR="00A822CB" w:rsidRDefault="00A822CB">
      <w:r>
        <w:separator/>
      </w:r>
    </w:p>
  </w:footnote>
  <w:footnote w:type="continuationSeparator" w:id="0">
    <w:p w14:paraId="5AC28E59" w14:textId="77777777" w:rsidR="00A822CB" w:rsidRDefault="00A82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50BC8" w14:textId="77777777" w:rsidR="00694A17" w:rsidRDefault="00694A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B9612" w14:textId="77777777" w:rsidR="00694A17" w:rsidRDefault="00694A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2D8F8" w14:textId="77777777" w:rsidR="00694A17" w:rsidRDefault="00694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7D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9A6A79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361F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CAD7C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E6605DC"/>
    <w:multiLevelType w:val="hybridMultilevel"/>
    <w:tmpl w:val="C2501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1621E00"/>
    <w:multiLevelType w:val="hybridMultilevel"/>
    <w:tmpl w:val="0BE00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164F0C17"/>
    <w:multiLevelType w:val="singleLevel"/>
    <w:tmpl w:val="1BB44B5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D8415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4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4D0085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6DD30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8E815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9170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DA5F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131A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088663C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EDD31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527776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4725A5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3" w15:restartNumberingAfterBreak="0">
    <w:nsid w:val="5EB042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03172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6" w15:restartNumberingAfterBreak="0">
    <w:nsid w:val="61F673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0E6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C9C6A02"/>
    <w:multiLevelType w:val="singleLevel"/>
    <w:tmpl w:val="6B6469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7512167">
    <w:abstractNumId w:val="15"/>
  </w:num>
  <w:num w:numId="2" w16cid:durableId="1075005353">
    <w:abstractNumId w:val="13"/>
  </w:num>
  <w:num w:numId="3" w16cid:durableId="421803570">
    <w:abstractNumId w:val="23"/>
  </w:num>
  <w:num w:numId="4" w16cid:durableId="1891765631">
    <w:abstractNumId w:val="26"/>
  </w:num>
  <w:num w:numId="5" w16cid:durableId="1967394971">
    <w:abstractNumId w:val="7"/>
  </w:num>
  <w:num w:numId="6" w16cid:durableId="1402943752">
    <w:abstractNumId w:val="29"/>
  </w:num>
  <w:num w:numId="7" w16cid:durableId="1382173189">
    <w:abstractNumId w:val="9"/>
  </w:num>
  <w:num w:numId="8" w16cid:durableId="2024939534">
    <w:abstractNumId w:val="10"/>
  </w:num>
  <w:num w:numId="9" w16cid:durableId="2085488995">
    <w:abstractNumId w:val="35"/>
  </w:num>
  <w:num w:numId="10" w16cid:durableId="966085059">
    <w:abstractNumId w:val="4"/>
  </w:num>
  <w:num w:numId="11" w16cid:durableId="1962497819">
    <w:abstractNumId w:val="32"/>
  </w:num>
  <w:num w:numId="12" w16cid:durableId="1928341188">
    <w:abstractNumId w:val="17"/>
  </w:num>
  <w:num w:numId="13" w16cid:durableId="106044768">
    <w:abstractNumId w:val="19"/>
  </w:num>
  <w:num w:numId="14" w16cid:durableId="2108384160">
    <w:abstractNumId w:val="40"/>
  </w:num>
  <w:num w:numId="15" w16cid:durableId="799223712">
    <w:abstractNumId w:val="27"/>
  </w:num>
  <w:num w:numId="16" w16cid:durableId="397094038">
    <w:abstractNumId w:val="41"/>
  </w:num>
  <w:num w:numId="17" w16cid:durableId="507907896">
    <w:abstractNumId w:val="25"/>
  </w:num>
  <w:num w:numId="18" w16cid:durableId="478807560">
    <w:abstractNumId w:val="39"/>
  </w:num>
  <w:num w:numId="19" w16cid:durableId="541327975">
    <w:abstractNumId w:val="14"/>
  </w:num>
  <w:num w:numId="20" w16cid:durableId="1892500289">
    <w:abstractNumId w:val="20"/>
  </w:num>
  <w:num w:numId="21" w16cid:durableId="1090195266">
    <w:abstractNumId w:val="38"/>
  </w:num>
  <w:num w:numId="22" w16cid:durableId="416634300">
    <w:abstractNumId w:val="22"/>
  </w:num>
  <w:num w:numId="23" w16cid:durableId="667513374">
    <w:abstractNumId w:val="37"/>
  </w:num>
  <w:num w:numId="24" w16cid:durableId="1011445358">
    <w:abstractNumId w:val="18"/>
  </w:num>
  <w:num w:numId="25" w16cid:durableId="1483426120">
    <w:abstractNumId w:val="0"/>
  </w:num>
  <w:num w:numId="26" w16cid:durableId="1517039187">
    <w:abstractNumId w:val="12"/>
  </w:num>
  <w:num w:numId="27" w16cid:durableId="592979546">
    <w:abstractNumId w:val="21"/>
  </w:num>
  <w:num w:numId="28" w16cid:durableId="1219441452">
    <w:abstractNumId w:val="31"/>
  </w:num>
  <w:num w:numId="29" w16cid:durableId="442070325">
    <w:abstractNumId w:val="30"/>
  </w:num>
  <w:num w:numId="30" w16cid:durableId="1663124173">
    <w:abstractNumId w:val="5"/>
  </w:num>
  <w:num w:numId="31" w16cid:durableId="13924487">
    <w:abstractNumId w:val="16"/>
  </w:num>
  <w:num w:numId="32" w16cid:durableId="527374556">
    <w:abstractNumId w:val="34"/>
  </w:num>
  <w:num w:numId="33" w16cid:durableId="381559557">
    <w:abstractNumId w:val="33"/>
  </w:num>
  <w:num w:numId="34" w16cid:durableId="807086634">
    <w:abstractNumId w:val="2"/>
  </w:num>
  <w:num w:numId="35" w16cid:durableId="1617562476">
    <w:abstractNumId w:val="24"/>
  </w:num>
  <w:num w:numId="36" w16cid:durableId="1444425614">
    <w:abstractNumId w:val="1"/>
  </w:num>
  <w:num w:numId="37" w16cid:durableId="623122085">
    <w:abstractNumId w:val="36"/>
  </w:num>
  <w:num w:numId="38" w16cid:durableId="234560152">
    <w:abstractNumId w:val="28"/>
  </w:num>
  <w:num w:numId="39" w16cid:durableId="364408038">
    <w:abstractNumId w:val="3"/>
  </w:num>
  <w:num w:numId="40" w16cid:durableId="460536952">
    <w:abstractNumId w:val="11"/>
  </w:num>
  <w:num w:numId="41" w16cid:durableId="83653496">
    <w:abstractNumId w:val="8"/>
  </w:num>
  <w:num w:numId="42" w16cid:durableId="9115503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7EA"/>
    <w:rsid w:val="00060D86"/>
    <w:rsid w:val="000A60EA"/>
    <w:rsid w:val="000B0EAB"/>
    <w:rsid w:val="00101624"/>
    <w:rsid w:val="0012063C"/>
    <w:rsid w:val="00151DED"/>
    <w:rsid w:val="001C24F5"/>
    <w:rsid w:val="001C2CDD"/>
    <w:rsid w:val="001C3A66"/>
    <w:rsid w:val="001D67EA"/>
    <w:rsid w:val="001E7018"/>
    <w:rsid w:val="0023045A"/>
    <w:rsid w:val="00231F56"/>
    <w:rsid w:val="002947E6"/>
    <w:rsid w:val="002B21AE"/>
    <w:rsid w:val="002D58B7"/>
    <w:rsid w:val="002E36E1"/>
    <w:rsid w:val="00316F8C"/>
    <w:rsid w:val="00323246"/>
    <w:rsid w:val="003E2F27"/>
    <w:rsid w:val="003F38AA"/>
    <w:rsid w:val="00403371"/>
    <w:rsid w:val="00405D40"/>
    <w:rsid w:val="00475318"/>
    <w:rsid w:val="005B78F2"/>
    <w:rsid w:val="00644C43"/>
    <w:rsid w:val="00694A17"/>
    <w:rsid w:val="006A6642"/>
    <w:rsid w:val="006E5760"/>
    <w:rsid w:val="00701F38"/>
    <w:rsid w:val="00730E51"/>
    <w:rsid w:val="00787BEE"/>
    <w:rsid w:val="007D708F"/>
    <w:rsid w:val="007F110E"/>
    <w:rsid w:val="008115AE"/>
    <w:rsid w:val="008624CC"/>
    <w:rsid w:val="008A3A2B"/>
    <w:rsid w:val="00902EC8"/>
    <w:rsid w:val="009179F7"/>
    <w:rsid w:val="00984A18"/>
    <w:rsid w:val="009A0C48"/>
    <w:rsid w:val="009B47A1"/>
    <w:rsid w:val="009F15A6"/>
    <w:rsid w:val="00A06338"/>
    <w:rsid w:val="00A66044"/>
    <w:rsid w:val="00A675BE"/>
    <w:rsid w:val="00A822CB"/>
    <w:rsid w:val="00AF2313"/>
    <w:rsid w:val="00B072BA"/>
    <w:rsid w:val="00B205FB"/>
    <w:rsid w:val="00B54F3C"/>
    <w:rsid w:val="00C146B0"/>
    <w:rsid w:val="00C23A93"/>
    <w:rsid w:val="00C41F88"/>
    <w:rsid w:val="00CA23C7"/>
    <w:rsid w:val="00CF74FA"/>
    <w:rsid w:val="00D05F0D"/>
    <w:rsid w:val="00D13B86"/>
    <w:rsid w:val="00D2114B"/>
    <w:rsid w:val="00D213E5"/>
    <w:rsid w:val="00D53B4D"/>
    <w:rsid w:val="00D53F5D"/>
    <w:rsid w:val="00DA03C1"/>
    <w:rsid w:val="00E15A01"/>
    <w:rsid w:val="00EE3DC0"/>
    <w:rsid w:val="00EF6259"/>
    <w:rsid w:val="00F15FCB"/>
    <w:rsid w:val="00F5579A"/>
    <w:rsid w:val="00FF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342B2"/>
  <w15:chartTrackingRefBased/>
  <w15:docId w15:val="{76B5419C-0D12-4C03-A156-8B1677C6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F27"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13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709" w:hanging="1"/>
      <w:jc w:val="both"/>
    </w:pPr>
  </w:style>
  <w:style w:type="paragraph" w:styleId="Tekstpodstawowywcity2">
    <w:name w:val="Body Text Indent 2"/>
    <w:basedOn w:val="Normalny"/>
    <w:semiHidden/>
    <w:pPr>
      <w:spacing w:line="360" w:lineRule="auto"/>
      <w:ind w:left="3261" w:hanging="2410"/>
      <w:jc w:val="both"/>
    </w:pPr>
  </w:style>
  <w:style w:type="paragraph" w:styleId="Tekstpodstawowywcity3">
    <w:name w:val="Body Text Indent 3"/>
    <w:basedOn w:val="Normalny"/>
    <w:semiHidden/>
    <w:pPr>
      <w:spacing w:line="360" w:lineRule="auto"/>
      <w:ind w:left="3119" w:hanging="2268"/>
      <w:jc w:val="both"/>
    </w:p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TekstpodstawowyZnak">
    <w:name w:val="Tekst podstawowy Znak"/>
    <w:link w:val="Tekstpodstawowy"/>
    <w:rsid w:val="003E2F27"/>
    <w:rPr>
      <w:sz w:val="24"/>
    </w:rPr>
  </w:style>
  <w:style w:type="paragraph" w:styleId="Zwykytekst">
    <w:name w:val="Plain Text"/>
    <w:basedOn w:val="Normalny"/>
    <w:link w:val="ZwykytekstZnak"/>
    <w:rsid w:val="00F15FC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F15FCB"/>
    <w:rPr>
      <w:rFonts w:ascii="Courier New" w:hAnsi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7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7E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A3A2B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qFormat/>
    <w:rsid w:val="008A3A2B"/>
    <w:pPr>
      <w:ind w:left="708"/>
    </w:pPr>
  </w:style>
  <w:style w:type="paragraph" w:customStyle="1" w:styleId="Textbody">
    <w:name w:val="Text body"/>
    <w:basedOn w:val="Normalny"/>
    <w:rsid w:val="001C3A66"/>
    <w:pPr>
      <w:suppressAutoHyphens/>
      <w:autoSpaceDN w:val="0"/>
      <w:jc w:val="both"/>
      <w:textAlignment w:val="baseline"/>
    </w:pPr>
    <w:rPr>
      <w:rFonts w:ascii="Liberation Serif" w:eastAsia="SimSun" w:hAnsi="Liberation Serif" w:cs="Lucida Sans"/>
      <w:kern w:val="3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13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151DED"/>
    <w:rPr>
      <w:rFonts w:eastAsiaTheme="minorHAnsi"/>
      <w:snapToGrid w:val="0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116</TotalTime>
  <Pages>3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Jacek</dc:creator>
  <cp:keywords/>
  <cp:lastModifiedBy>karolinap</cp:lastModifiedBy>
  <cp:revision>11</cp:revision>
  <cp:lastPrinted>2023-03-30T06:46:00Z</cp:lastPrinted>
  <dcterms:created xsi:type="dcterms:W3CDTF">2023-03-27T10:31:00Z</dcterms:created>
  <dcterms:modified xsi:type="dcterms:W3CDTF">2026-04-20T07:35:00Z</dcterms:modified>
</cp:coreProperties>
</file>