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9555A" w14:textId="77777777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0E560C">
        <w:rPr>
          <w:rFonts w:ascii="Arial" w:hAnsi="Arial" w:cs="Arial"/>
          <w:bCs/>
          <w:i w:val="0"/>
          <w:szCs w:val="24"/>
        </w:rPr>
        <w:t>4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354C5B80" w14:textId="77777777" w:rsidR="00C4103F" w:rsidRPr="0012157F" w:rsidRDefault="007118F0" w:rsidP="00E24546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9D0E507" w14:textId="77777777" w:rsidR="00812D11" w:rsidRDefault="00812D11" w:rsidP="00E2454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812D11">
        <w:rPr>
          <w:rFonts w:ascii="Arial" w:hAnsi="Arial" w:cs="Arial"/>
        </w:rPr>
        <w:t>Państwowa Akademia Nauk Stosowanych im. ks. Bronisława Markiewicza</w:t>
      </w:r>
    </w:p>
    <w:p w14:paraId="53E9D7F5" w14:textId="6CC983C4" w:rsidR="006676AE" w:rsidRPr="0012157F" w:rsidRDefault="00E20DDE" w:rsidP="00E2454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E20DDE">
        <w:rPr>
          <w:rFonts w:ascii="Arial" w:hAnsi="Arial" w:cs="Arial"/>
        </w:rPr>
        <w:t>Czarnieckiego</w:t>
      </w:r>
      <w:r w:rsidR="006676AE" w:rsidRPr="0012157F">
        <w:rPr>
          <w:rFonts w:ascii="Arial" w:hAnsi="Arial" w:cs="Arial"/>
        </w:rPr>
        <w:t xml:space="preserve"> </w:t>
      </w:r>
      <w:r w:rsidRPr="00E20DDE">
        <w:rPr>
          <w:rFonts w:ascii="Arial" w:hAnsi="Arial" w:cs="Arial"/>
        </w:rPr>
        <w:t>16</w:t>
      </w:r>
      <w:r w:rsidR="006676AE" w:rsidRPr="0012157F">
        <w:rPr>
          <w:rFonts w:ascii="Arial" w:hAnsi="Arial" w:cs="Arial"/>
        </w:rPr>
        <w:t xml:space="preserve"> </w:t>
      </w:r>
    </w:p>
    <w:p w14:paraId="4D0EBA9A" w14:textId="77777777" w:rsidR="00F90CD1" w:rsidRDefault="00E20DDE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E20DDE">
        <w:rPr>
          <w:rFonts w:ascii="Arial" w:hAnsi="Arial" w:cs="Arial"/>
        </w:rPr>
        <w:t>37-500</w:t>
      </w:r>
      <w:r w:rsidR="006676AE" w:rsidRPr="0012157F">
        <w:rPr>
          <w:rFonts w:ascii="Arial" w:hAnsi="Arial" w:cs="Arial"/>
        </w:rPr>
        <w:t xml:space="preserve"> </w:t>
      </w:r>
      <w:r w:rsidRPr="00E20DDE">
        <w:rPr>
          <w:rFonts w:ascii="Arial" w:hAnsi="Arial" w:cs="Arial"/>
        </w:rPr>
        <w:t>Jarosław</w:t>
      </w:r>
    </w:p>
    <w:p w14:paraId="491995AA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58F6DED" w14:textId="77777777"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14:paraId="1A790EC4" w14:textId="77777777" w:rsidR="00C4103F" w:rsidRPr="0012157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14:paraId="31383DCF" w14:textId="77777777" w:rsidR="00C4103F" w:rsidRPr="0012157F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Wykonawca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55A80869" w14:textId="77777777" w:rsidR="00757EFB" w:rsidRPr="0012157F" w:rsidRDefault="00757EFB" w:rsidP="00650D6C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2A5798A9" w14:textId="77777777" w:rsidR="007118F0" w:rsidRPr="0012157F" w:rsidRDefault="007118F0" w:rsidP="00650D6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>, w zależności od</w:t>
      </w:r>
      <w:r w:rsidR="00650D6C">
        <w:rPr>
          <w:rFonts w:ascii="Arial" w:hAnsi="Arial" w:cs="Arial"/>
          <w:i/>
          <w:sz w:val="16"/>
          <w:szCs w:val="16"/>
        </w:rPr>
        <w:t xml:space="preserve">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KRS/CEiDG)</w:t>
      </w:r>
    </w:p>
    <w:p w14:paraId="7D88502D" w14:textId="77777777" w:rsidR="00C4103F" w:rsidRPr="00650D6C" w:rsidRDefault="007936D6" w:rsidP="00650D6C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178C4CE" w14:textId="77777777" w:rsidR="00757EFB" w:rsidRPr="0012157F" w:rsidRDefault="00757EFB" w:rsidP="00650D6C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412319C8" w14:textId="77777777" w:rsidR="00484F88" w:rsidRPr="00612283" w:rsidRDefault="007936D6" w:rsidP="00612283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20DDE" w:rsidRPr="0012157F" w14:paraId="719BD507" w14:textId="77777777" w:rsidTr="00D544AC">
        <w:tc>
          <w:tcPr>
            <w:tcW w:w="9104" w:type="dxa"/>
            <w:shd w:val="clear" w:color="auto" w:fill="D9D9D9"/>
          </w:tcPr>
          <w:p w14:paraId="7AA0ECBD" w14:textId="77777777" w:rsidR="00E20DDE" w:rsidRPr="0012157F" w:rsidRDefault="00E20DDE" w:rsidP="00D544AC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0AA6FBC2" w14:textId="6E7E9010" w:rsidR="00E20DDE" w:rsidRPr="0012157F" w:rsidRDefault="00E20DDE" w:rsidP="00D544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E20DDE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E20DDE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E20DDE">
              <w:rPr>
                <w:rFonts w:ascii="Arial" w:hAnsi="Arial" w:cs="Arial"/>
                <w:sz w:val="24"/>
                <w:szCs w:val="24"/>
              </w:rPr>
              <w:t>. Dz. U. z 202</w:t>
            </w:r>
            <w:r w:rsidR="00F822B7">
              <w:rPr>
                <w:rFonts w:ascii="Arial" w:hAnsi="Arial" w:cs="Arial"/>
                <w:sz w:val="24"/>
                <w:szCs w:val="24"/>
              </w:rPr>
              <w:t>4</w:t>
            </w:r>
            <w:r w:rsidRPr="00E20DDE">
              <w:rPr>
                <w:rFonts w:ascii="Arial" w:hAnsi="Arial" w:cs="Arial"/>
                <w:sz w:val="24"/>
                <w:szCs w:val="24"/>
              </w:rPr>
              <w:t>r. poz. 1</w:t>
            </w:r>
            <w:r w:rsidR="00CC7FE2">
              <w:rPr>
                <w:rFonts w:ascii="Arial" w:hAnsi="Arial" w:cs="Arial"/>
                <w:sz w:val="24"/>
                <w:szCs w:val="24"/>
              </w:rPr>
              <w:t>320</w:t>
            </w:r>
            <w:r w:rsidRPr="00E20DDE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431506EF" w14:textId="77777777" w:rsidR="00E20DDE" w:rsidRPr="00612283" w:rsidRDefault="00E20DDE" w:rsidP="00D544A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18B7E747" w14:textId="77777777" w:rsidR="00E20DDE" w:rsidRPr="00612283" w:rsidRDefault="00E20DDE" w:rsidP="00D544AC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62304A36" w14:textId="77777777" w:rsidR="00E20DDE" w:rsidRPr="0012157F" w:rsidRDefault="00E20DDE" w:rsidP="00D544A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02485E77" w14:textId="77777777" w:rsidR="00E50194" w:rsidRDefault="001F027E" w:rsidP="00650D6C">
      <w:pPr>
        <w:spacing w:before="36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p w14:paraId="2D5CA484" w14:textId="5F86167C" w:rsidR="00E50194" w:rsidRDefault="00E20DDE" w:rsidP="00E50194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20DDE">
        <w:rPr>
          <w:rFonts w:ascii="Arial" w:hAnsi="Arial" w:cs="Arial"/>
          <w:b/>
          <w:sz w:val="24"/>
          <w:szCs w:val="24"/>
        </w:rPr>
        <w:t>KOMPLEKSOWA DOSTAWA GAZU ZIEMNEGO WYSOKOMETANOWEGO TYPU E DO OBIEKTÓW P</w:t>
      </w:r>
      <w:r w:rsidR="00DA1E5C">
        <w:rPr>
          <w:rFonts w:ascii="Arial" w:hAnsi="Arial" w:cs="Arial"/>
          <w:b/>
          <w:sz w:val="24"/>
          <w:szCs w:val="24"/>
        </w:rPr>
        <w:t>ANS</w:t>
      </w:r>
      <w:r w:rsidRPr="00E20DDE">
        <w:rPr>
          <w:rFonts w:ascii="Arial" w:hAnsi="Arial" w:cs="Arial"/>
          <w:b/>
          <w:sz w:val="24"/>
          <w:szCs w:val="24"/>
        </w:rPr>
        <w:t xml:space="preserve"> W JAROSŁAWIU</w:t>
      </w:r>
    </w:p>
    <w:p w14:paraId="56203904" w14:textId="202CFBC6" w:rsidR="00A44833" w:rsidRPr="00A44833" w:rsidRDefault="00A44833" w:rsidP="00A44833">
      <w:pPr>
        <w:spacing w:after="24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Znak sprawy:</w:t>
      </w: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E20DDE" w:rsidRPr="00E20DDE">
        <w:rPr>
          <w:rFonts w:ascii="Arial" w:hAnsi="Arial" w:cs="Arial"/>
          <w:b/>
          <w:sz w:val="24"/>
          <w:szCs w:val="24"/>
        </w:rPr>
        <w:t>D</w:t>
      </w:r>
      <w:r w:rsidR="00DA1E5C">
        <w:rPr>
          <w:rFonts w:ascii="Arial" w:hAnsi="Arial" w:cs="Arial"/>
          <w:b/>
          <w:sz w:val="24"/>
          <w:szCs w:val="24"/>
        </w:rPr>
        <w:t>ZP</w:t>
      </w:r>
      <w:r w:rsidR="00E20DDE" w:rsidRPr="00E20DDE">
        <w:rPr>
          <w:rFonts w:ascii="Arial" w:hAnsi="Arial" w:cs="Arial"/>
          <w:b/>
          <w:sz w:val="24"/>
          <w:szCs w:val="24"/>
        </w:rPr>
        <w:t>/TP/</w:t>
      </w:r>
      <w:r w:rsidR="001A2979">
        <w:rPr>
          <w:rFonts w:ascii="Arial" w:hAnsi="Arial" w:cs="Arial"/>
          <w:b/>
          <w:sz w:val="24"/>
          <w:szCs w:val="24"/>
        </w:rPr>
        <w:t>16</w:t>
      </w:r>
      <w:bookmarkStart w:id="0" w:name="_GoBack"/>
      <w:bookmarkEnd w:id="0"/>
      <w:r w:rsidR="00E20DDE" w:rsidRPr="002517F9">
        <w:rPr>
          <w:rFonts w:ascii="Arial" w:hAnsi="Arial" w:cs="Arial"/>
          <w:b/>
          <w:sz w:val="24"/>
          <w:szCs w:val="24"/>
        </w:rPr>
        <w:t>/</w:t>
      </w:r>
      <w:r w:rsidR="00E20DDE" w:rsidRPr="00E20DDE">
        <w:rPr>
          <w:rFonts w:ascii="Arial" w:hAnsi="Arial" w:cs="Arial"/>
          <w:b/>
          <w:sz w:val="24"/>
          <w:szCs w:val="24"/>
        </w:rPr>
        <w:t>202</w:t>
      </w:r>
      <w:r w:rsidR="003F5049">
        <w:rPr>
          <w:rFonts w:ascii="Arial" w:hAnsi="Arial" w:cs="Arial"/>
          <w:b/>
          <w:sz w:val="24"/>
          <w:szCs w:val="24"/>
        </w:rPr>
        <w:t>6</w:t>
      </w:r>
    </w:p>
    <w:p w14:paraId="2D382FDD" w14:textId="5D58DC56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DA1E5C" w:rsidRPr="00DA1E5C">
        <w:rPr>
          <w:rFonts w:ascii="Arial" w:hAnsi="Arial" w:cs="Arial"/>
          <w:b/>
          <w:sz w:val="24"/>
          <w:szCs w:val="24"/>
        </w:rPr>
        <w:t xml:space="preserve">Państwowa Akademia Nauk Stosowanych </w:t>
      </w:r>
      <w:r w:rsidR="00E20DDE" w:rsidRPr="00E20DDE">
        <w:rPr>
          <w:rFonts w:ascii="Arial" w:hAnsi="Arial" w:cs="Arial"/>
          <w:b/>
          <w:sz w:val="24"/>
          <w:szCs w:val="24"/>
        </w:rPr>
        <w:t>im. ks. Bronisława Markiewicza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56855B7" w14:textId="77777777" w:rsidTr="00650D6C">
        <w:tc>
          <w:tcPr>
            <w:tcW w:w="9104" w:type="dxa"/>
            <w:shd w:val="clear" w:color="auto" w:fill="D9D9D9"/>
          </w:tcPr>
          <w:p w14:paraId="5F90E9DB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1EAD418C" w14:textId="77777777" w:rsidR="00C113BF" w:rsidRPr="0012157F" w:rsidRDefault="00C113BF" w:rsidP="00612283">
      <w:pPr>
        <w:spacing w:before="240" w:after="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77B85932" w14:textId="77777777" w:rsidR="00E20DDE" w:rsidRPr="00992BD8" w:rsidRDefault="00E20DDE" w:rsidP="00E20DDE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583CCF47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2FE8B1AF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CF546B7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lastRenderedPageBreak/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38A6A08A" w14:textId="77777777" w:rsidR="00023477" w:rsidRDefault="00C113BF" w:rsidP="0002347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6B69A19A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E69781F" w14:textId="77777777" w:rsidR="0011306C" w:rsidRDefault="007A2BCB" w:rsidP="00AC5247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005F4A1A" w14:textId="77777777" w:rsidTr="00CD4DD1">
        <w:tc>
          <w:tcPr>
            <w:tcW w:w="9104" w:type="dxa"/>
            <w:shd w:val="clear" w:color="auto" w:fill="D9D9D9"/>
          </w:tcPr>
          <w:p w14:paraId="3F321BBF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62AA8782" w14:textId="77777777" w:rsidR="00D2702A" w:rsidRPr="0012157F" w:rsidRDefault="004F23F7" w:rsidP="00AC5247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004A8B73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6BAE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D830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E20DDE" w:rsidRPr="0012157F" w14:paraId="0CE5C3D3" w14:textId="77777777" w:rsidTr="00D544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5E5E" w14:textId="77777777" w:rsidR="00E20DDE" w:rsidRPr="0012157F" w:rsidRDefault="00E20DDE" w:rsidP="00D544AC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20B4" w14:textId="77777777" w:rsidR="00E20DDE" w:rsidRPr="0012157F" w:rsidRDefault="00E20DDE" w:rsidP="00D544AC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0DDE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7D347879" w14:textId="77777777" w:rsidR="00E20DDE" w:rsidRPr="00E20DDE" w:rsidRDefault="00E20DDE" w:rsidP="00D544AC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60FEA70D" w14:textId="77777777" w:rsidR="00E20DDE" w:rsidRPr="00E20DDE" w:rsidRDefault="00E20DDE" w:rsidP="00D544AC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>Warunek ten zostanie spełniony, jeżeli Wykonawca wykaże, iż posiada aktualną koncesję na prowadzenie działalności gospodarczej w zakresie:</w:t>
            </w:r>
          </w:p>
          <w:p w14:paraId="245B898C" w14:textId="77777777" w:rsidR="00E20DDE" w:rsidRPr="00E20DDE" w:rsidRDefault="00E20DDE" w:rsidP="00D544AC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>a)</w:t>
            </w:r>
            <w:r w:rsidRPr="00E20DDE">
              <w:rPr>
                <w:rFonts w:ascii="Arial" w:hAnsi="Arial" w:cs="Arial"/>
                <w:sz w:val="24"/>
                <w:szCs w:val="24"/>
              </w:rPr>
              <w:tab/>
              <w:t>Obrotu (sprzedaży) gazem ziemnym wydaną przez Prezesa Urzędu Regulacji Energetyki;</w:t>
            </w:r>
          </w:p>
          <w:p w14:paraId="66B881F2" w14:textId="77777777" w:rsidR="00E20DDE" w:rsidRPr="00E20DDE" w:rsidRDefault="00E20DDE" w:rsidP="00D544AC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>b)</w:t>
            </w:r>
            <w:r w:rsidRPr="00E20DDE">
              <w:rPr>
                <w:rFonts w:ascii="Arial" w:hAnsi="Arial" w:cs="Arial"/>
                <w:sz w:val="24"/>
                <w:szCs w:val="24"/>
              </w:rPr>
              <w:tab/>
              <w:t>Dystrybucji gazu ziemnego wydaną przez Prezesa Urzędu Regulacji Energetyki</w:t>
            </w:r>
          </w:p>
          <w:p w14:paraId="4F5E02B2" w14:textId="750165CD" w:rsidR="00E20DDE" w:rsidRPr="00E20DDE" w:rsidRDefault="00E20DDE" w:rsidP="00D544AC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 xml:space="preserve">- w przypadku wykonawców będących OSD lub Wykonawcy niebędący właścicielami sieci dystrybucyjnej winni poświadczyć, że na czas realizacji </w:t>
            </w:r>
            <w:r w:rsidRPr="00E20DDE">
              <w:rPr>
                <w:rFonts w:ascii="Arial" w:hAnsi="Arial" w:cs="Arial"/>
                <w:sz w:val="24"/>
                <w:szCs w:val="24"/>
              </w:rPr>
              <w:lastRenderedPageBreak/>
              <w:t>zamówienia będą mieli/mają zawarta umowę o świadczenie usług dystrybucji gazu ziemnego z Operatorem systemu Operacyjnego na świadczenie usług dystrybucyjnych na obszarze, na którym znajduje się miejsce odbioru gazu ziemnego.</w:t>
            </w:r>
          </w:p>
          <w:p w14:paraId="649A4213" w14:textId="77777777" w:rsidR="00E20DDE" w:rsidRPr="0012157F" w:rsidRDefault="00E20DDE" w:rsidP="00D544AC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DDE">
              <w:rPr>
                <w:rFonts w:ascii="Arial" w:hAnsi="Arial" w:cs="Arial"/>
                <w:sz w:val="24"/>
                <w:szCs w:val="24"/>
              </w:rPr>
              <w:t>W przypadku wykonawców wspólnie ubiegających się o udzielenie zamówienia każdy z nich oddzielnie musi spełniać warunki udziału w postępowaniu w zakresie Uprawnień do prowadzenia określonej działalności zawodowej, tj. każdy z nich musi posiadać ważną koncesję wydaną przez Prezesa Urzędu Regulacji Energetyki</w:t>
            </w:r>
          </w:p>
        </w:tc>
      </w:tr>
    </w:tbl>
    <w:p w14:paraId="65961EDC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_____________________________________________________________________________</w:t>
      </w:r>
    </w:p>
    <w:p w14:paraId="4B2ADA61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60889C3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5099E577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B04E816" w14:textId="77777777" w:rsidR="00721D87" w:rsidRDefault="00E21BB4" w:rsidP="00721D87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4648765F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64F2074E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340F31A6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5F07FE0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366694A9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1861DA88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6C40EC1C" w14:textId="77777777" w:rsidTr="00CD4DD1">
        <w:tc>
          <w:tcPr>
            <w:tcW w:w="9104" w:type="dxa"/>
            <w:shd w:val="clear" w:color="auto" w:fill="D9D9D9"/>
          </w:tcPr>
          <w:p w14:paraId="7D0963A7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1AEE47D" w14:textId="77777777" w:rsidR="00FE4E2B" w:rsidRPr="00E426EB" w:rsidRDefault="00E426EB" w:rsidP="00E426EB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3B7EDC8D" w14:textId="77777777" w:rsidTr="00847232">
        <w:tc>
          <w:tcPr>
            <w:tcW w:w="9104" w:type="dxa"/>
            <w:shd w:val="clear" w:color="auto" w:fill="D9D9D9"/>
          </w:tcPr>
          <w:p w14:paraId="7D803BB0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0CDFF2C1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708E50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7104F62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7C21E8C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lastRenderedPageBreak/>
        <w:t>(wskazać podmiotowy środek dowodowy, adres internetowy, wydający urząd lub organ, dokładne dane referencyjne dokumentacji)</w:t>
      </w:r>
    </w:p>
    <w:p w14:paraId="2D1AA053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1856438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562B0E8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2971CC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FF7DD2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7A8AAB8A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34E3CD90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251CDAE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0BBFF" w14:textId="77777777" w:rsidR="004E0110" w:rsidRDefault="004E0110" w:rsidP="0038231F">
      <w:pPr>
        <w:spacing w:after="0" w:line="240" w:lineRule="auto"/>
      </w:pPr>
      <w:r>
        <w:separator/>
      </w:r>
    </w:p>
  </w:endnote>
  <w:endnote w:type="continuationSeparator" w:id="0">
    <w:p w14:paraId="00F4CC84" w14:textId="77777777" w:rsidR="004E0110" w:rsidRDefault="004E01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6A8AB" w14:textId="77777777" w:rsidR="00E20DDE" w:rsidRDefault="00E20D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A6E3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E6A00C5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D12FD" w14:textId="77777777" w:rsidR="00E20DDE" w:rsidRDefault="00E20D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C40D0" w14:textId="77777777" w:rsidR="004E0110" w:rsidRDefault="004E0110" w:rsidP="0038231F">
      <w:pPr>
        <w:spacing w:after="0" w:line="240" w:lineRule="auto"/>
      </w:pPr>
      <w:r>
        <w:separator/>
      </w:r>
    </w:p>
  </w:footnote>
  <w:footnote w:type="continuationSeparator" w:id="0">
    <w:p w14:paraId="7627B26B" w14:textId="77777777" w:rsidR="004E0110" w:rsidRDefault="004E0110" w:rsidP="0038231F">
      <w:pPr>
        <w:spacing w:after="0" w:line="240" w:lineRule="auto"/>
      </w:pPr>
      <w:r>
        <w:continuationSeparator/>
      </w:r>
    </w:p>
  </w:footnote>
  <w:footnote w:id="1">
    <w:p w14:paraId="26BE6D7C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27AE903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4A166B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4AEA4D" w14:textId="77777777" w:rsidR="0011306C" w:rsidRP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9F0A6" w14:textId="77777777" w:rsidR="00E20DDE" w:rsidRDefault="00E20D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28065" w14:textId="77777777" w:rsidR="00E20DDE" w:rsidRDefault="00E20D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A99A4" w14:textId="77777777" w:rsidR="00E20DDE" w:rsidRDefault="00E20D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10"/>
    <w:rsid w:val="00023477"/>
    <w:rsid w:val="000247FF"/>
    <w:rsid w:val="00025C8D"/>
    <w:rsid w:val="000303EE"/>
    <w:rsid w:val="00050770"/>
    <w:rsid w:val="0005473D"/>
    <w:rsid w:val="000642B4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E560C"/>
    <w:rsid w:val="00110593"/>
    <w:rsid w:val="0011306C"/>
    <w:rsid w:val="0012157F"/>
    <w:rsid w:val="00160A7A"/>
    <w:rsid w:val="001902D2"/>
    <w:rsid w:val="001A2979"/>
    <w:rsid w:val="001C6945"/>
    <w:rsid w:val="001F027E"/>
    <w:rsid w:val="00203A40"/>
    <w:rsid w:val="002168A8"/>
    <w:rsid w:val="00232DF0"/>
    <w:rsid w:val="002342F1"/>
    <w:rsid w:val="002426FF"/>
    <w:rsid w:val="002517F9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3F5049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E0110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2D11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C7FE2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1E5C"/>
    <w:rsid w:val="00DA6EC7"/>
    <w:rsid w:val="00DD146A"/>
    <w:rsid w:val="00DD3E9D"/>
    <w:rsid w:val="00E022A1"/>
    <w:rsid w:val="00E20DDE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22B7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2A25300"/>
  <w15:docId w15:val="{396E1B8F-CADD-46E1-AE1A-676C6DB2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ELI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C3F41-0876-48F6-89F5-9B7A8D91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Krzyżanowska</dc:creator>
  <cp:keywords/>
  <cp:lastModifiedBy>Iwona Maślanka</cp:lastModifiedBy>
  <cp:revision>4</cp:revision>
  <cp:lastPrinted>2016-07-26T10:32:00Z</cp:lastPrinted>
  <dcterms:created xsi:type="dcterms:W3CDTF">2026-04-19T19:06:00Z</dcterms:created>
  <dcterms:modified xsi:type="dcterms:W3CDTF">2026-04-20T11:55:00Z</dcterms:modified>
</cp:coreProperties>
</file>