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0E1D" w14:textId="77777777" w:rsidR="00AD3CA0" w:rsidRDefault="00AD3CA0" w:rsidP="00AD3CA0">
      <w:pPr>
        <w:pStyle w:val="Nagwek4"/>
        <w:spacing w:after="360" w:line="240" w:lineRule="auto"/>
        <w:rPr>
          <w:rFonts w:ascii="Arial" w:hAnsi="Arial" w:cs="Arial"/>
          <w:bCs/>
          <w:i w:val="0"/>
          <w:szCs w:val="24"/>
        </w:rPr>
      </w:pPr>
    </w:p>
    <w:p w14:paraId="476D4278" w14:textId="214C75E8" w:rsidR="004D6EC0" w:rsidRDefault="004D6EC0" w:rsidP="00AD3CA0">
      <w:pPr>
        <w:pStyle w:val="Nagwek4"/>
        <w:spacing w:after="360" w:line="240" w:lineRule="auto"/>
        <w:rPr>
          <w:b/>
          <w:i w:val="0"/>
          <w:szCs w:val="24"/>
        </w:rPr>
      </w:pPr>
      <w:r w:rsidRPr="00C344CA">
        <w:rPr>
          <w:b/>
          <w:i w:val="0"/>
          <w:szCs w:val="24"/>
        </w:rPr>
        <w:t>Załącznik nr 2 do SWZ</w:t>
      </w:r>
    </w:p>
    <w:p w14:paraId="709F024E" w14:textId="53C64F7D" w:rsidR="00F571A7" w:rsidRPr="005B6374" w:rsidRDefault="00F571A7" w:rsidP="00F571A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5B63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Znak sprawy: </w:t>
      </w:r>
      <w:r w:rsidR="003D7D0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Pr="005B63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2535F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2618FA6A" w14:textId="77777777" w:rsidR="00F571A7" w:rsidRPr="00F571A7" w:rsidRDefault="00F571A7" w:rsidP="00F571A7">
      <w:pPr>
        <w:rPr>
          <w:lang w:eastAsia="pl-PL"/>
        </w:rPr>
      </w:pPr>
    </w:p>
    <w:p w14:paraId="459BDD38" w14:textId="77777777" w:rsidR="004D6EC0" w:rsidRPr="00C344CA" w:rsidRDefault="004D6EC0" w:rsidP="004D6EC0">
      <w:pPr>
        <w:spacing w:after="80" w:line="240" w:lineRule="auto"/>
        <w:ind w:left="4111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Zamawiający:</w:t>
      </w:r>
    </w:p>
    <w:p w14:paraId="07828F34" w14:textId="77777777" w:rsidR="004D6EC0" w:rsidRPr="00C344CA" w:rsidRDefault="004D6EC0" w:rsidP="004D6EC0">
      <w:pPr>
        <w:pStyle w:val="Tekstpodstawowy"/>
        <w:spacing w:after="0"/>
        <w:ind w:left="4111"/>
      </w:pPr>
      <w:r w:rsidRPr="00C344CA">
        <w:t>Dom Pomocy Społecznej w Klisinie</w:t>
      </w:r>
    </w:p>
    <w:p w14:paraId="36BC79E9" w14:textId="77777777" w:rsidR="004D6EC0" w:rsidRPr="00C344CA" w:rsidRDefault="004D6EC0" w:rsidP="004D6EC0">
      <w:pPr>
        <w:pStyle w:val="Tekstpodstawowy"/>
        <w:spacing w:after="0" w:line="276" w:lineRule="auto"/>
        <w:ind w:left="4111"/>
      </w:pPr>
      <w:r w:rsidRPr="00C344CA">
        <w:t xml:space="preserve">Klisino 100 </w:t>
      </w:r>
    </w:p>
    <w:p w14:paraId="779DA613" w14:textId="77777777" w:rsidR="004D6EC0" w:rsidRPr="00C344CA" w:rsidRDefault="004D6EC0" w:rsidP="004D6EC0">
      <w:pPr>
        <w:pStyle w:val="Tekstpodstawowy"/>
        <w:spacing w:after="0" w:line="276" w:lineRule="auto"/>
        <w:ind w:left="4111"/>
      </w:pPr>
      <w:r w:rsidRPr="00C344CA">
        <w:t>48-118 Lisięcice</w:t>
      </w:r>
    </w:p>
    <w:p w14:paraId="75F91D36" w14:textId="77777777" w:rsidR="004D6EC0" w:rsidRDefault="004D6EC0" w:rsidP="004D6EC0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0E299A0" w14:textId="77777777" w:rsidR="004D6EC0" w:rsidRPr="00C344CA" w:rsidRDefault="004D6EC0" w:rsidP="004D6EC0">
      <w:pPr>
        <w:pStyle w:val="Tekstpodstawowy"/>
        <w:spacing w:after="0" w:line="276" w:lineRule="auto"/>
        <w:ind w:left="4111"/>
        <w:rPr>
          <w:i/>
          <w:sz w:val="22"/>
          <w:szCs w:val="22"/>
        </w:rPr>
      </w:pPr>
      <w:r w:rsidRPr="00C344CA">
        <w:rPr>
          <w:i/>
          <w:sz w:val="22"/>
          <w:szCs w:val="22"/>
        </w:rPr>
        <w:t>(pełna nazwa, adres)</w:t>
      </w:r>
    </w:p>
    <w:p w14:paraId="317C2A92" w14:textId="77777777" w:rsidR="00FE23F3" w:rsidRPr="00AD3CA0" w:rsidRDefault="00FE23F3" w:rsidP="004D6EC0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</w:p>
    <w:p w14:paraId="423230AF" w14:textId="77777777" w:rsidR="00C344CA" w:rsidRDefault="00C344CA" w:rsidP="00C344C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Wykonawca:</w:t>
      </w:r>
    </w:p>
    <w:p w14:paraId="49F124A9" w14:textId="77777777" w:rsidR="00C344CA" w:rsidRPr="00C344CA" w:rsidRDefault="00C344CA" w:rsidP="00C344C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1A8282F7" w14:textId="6E988F56" w:rsidR="00C344CA" w:rsidRPr="00C344CA" w:rsidRDefault="00C344CA" w:rsidP="00C344CA">
      <w:pPr>
        <w:spacing w:after="0" w:line="360" w:lineRule="auto"/>
        <w:ind w:right="3260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7EFDA36B" w14:textId="77777777" w:rsidR="00C344CA" w:rsidRDefault="00C344CA" w:rsidP="00C344CA">
      <w:pPr>
        <w:spacing w:line="360" w:lineRule="auto"/>
        <w:ind w:right="2976"/>
        <w:rPr>
          <w:rFonts w:ascii="Times New Roman" w:hAnsi="Times New Roman"/>
        </w:rPr>
      </w:pPr>
      <w:r w:rsidRPr="00C344CA">
        <w:rPr>
          <w:rFonts w:ascii="Times New Roman" w:hAnsi="Times New Roman"/>
        </w:rPr>
        <w:t xml:space="preserve">(pełna nazwa/firma, adres, w zależności od podmiotu: </w:t>
      </w:r>
    </w:p>
    <w:p w14:paraId="1BE70BF5" w14:textId="2873D6A1" w:rsidR="00C344CA" w:rsidRPr="00C344CA" w:rsidRDefault="00C344CA" w:rsidP="00C344CA">
      <w:pPr>
        <w:spacing w:line="360" w:lineRule="auto"/>
        <w:ind w:right="2976"/>
        <w:rPr>
          <w:rFonts w:ascii="Times New Roman" w:hAnsi="Times New Roman"/>
        </w:rPr>
      </w:pPr>
      <w:r w:rsidRPr="00C344CA">
        <w:rPr>
          <w:rFonts w:ascii="Times New Roman" w:hAnsi="Times New Roman"/>
        </w:rPr>
        <w:t>NIP/PESEL, KRS/CEiDG)</w:t>
      </w:r>
    </w:p>
    <w:p w14:paraId="09C281C3" w14:textId="77777777" w:rsidR="00C344CA" w:rsidRDefault="00C344CA" w:rsidP="00C344CA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C344CA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1423F121" w14:textId="77777777" w:rsidR="00C344CA" w:rsidRPr="00C344CA" w:rsidRDefault="00C344CA" w:rsidP="00C344CA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14:paraId="05F8BB75" w14:textId="5450931A" w:rsidR="00C344CA" w:rsidRPr="00C344CA" w:rsidRDefault="00C344CA" w:rsidP="00C344CA">
      <w:pPr>
        <w:spacing w:after="0" w:line="360" w:lineRule="auto"/>
        <w:ind w:right="3260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323C3206" w14:textId="77777777" w:rsidR="00C344CA" w:rsidRPr="00C344CA" w:rsidRDefault="00C344CA" w:rsidP="00C344CA">
      <w:pPr>
        <w:spacing w:line="360" w:lineRule="auto"/>
        <w:ind w:right="3260"/>
        <w:rPr>
          <w:rFonts w:ascii="Times New Roman" w:hAnsi="Times New Roman"/>
        </w:rPr>
      </w:pPr>
      <w:r w:rsidRPr="00C344CA">
        <w:rPr>
          <w:rFonts w:ascii="Times New Roman" w:hAnsi="Times New Roman"/>
        </w:rPr>
        <w:t xml:space="preserve"> 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4CA" w:rsidRPr="008D3376" w14:paraId="00A4B948" w14:textId="77777777" w:rsidTr="00FC41F2">
        <w:tc>
          <w:tcPr>
            <w:tcW w:w="8954" w:type="dxa"/>
            <w:shd w:val="clear" w:color="auto" w:fill="D9D9D9"/>
          </w:tcPr>
          <w:p w14:paraId="4A57E4B3" w14:textId="77777777" w:rsidR="00C344CA" w:rsidRPr="00C344CA" w:rsidRDefault="00C344CA" w:rsidP="00FC41F2">
            <w:pPr>
              <w:spacing w:before="240" w:after="12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4CA">
              <w:rPr>
                <w:rFonts w:ascii="Times New Roman" w:hAnsi="Times New Roman"/>
                <w:b/>
                <w:sz w:val="24"/>
                <w:szCs w:val="24"/>
              </w:rPr>
              <w:t>OŚWIADCZENIE WYKONAWCY</w:t>
            </w:r>
          </w:p>
          <w:p w14:paraId="28ED7CAC" w14:textId="6843E931" w:rsidR="00C344CA" w:rsidRPr="00C344CA" w:rsidRDefault="00C344CA" w:rsidP="00C344C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344CA">
              <w:rPr>
                <w:rFonts w:ascii="Times New Roman" w:hAnsi="Times New Roman"/>
              </w:rPr>
              <w:t xml:space="preserve">składane na podstawie art. 125 ust. 1 ustawy z dnia 11 września 2019 r. Prawo zamówień </w:t>
            </w:r>
            <w:r w:rsidRPr="00472D59">
              <w:rPr>
                <w:rFonts w:ascii="Times New Roman" w:hAnsi="Times New Roman"/>
              </w:rPr>
              <w:t>publicznych (</w:t>
            </w:r>
            <w:r w:rsidR="00472D59" w:rsidRPr="00472D59">
              <w:rPr>
                <w:rFonts w:ascii="Times New Roman" w:hAnsi="Times New Roman"/>
              </w:rPr>
              <w:t xml:space="preserve">Dz. U. z 2024 r. poz. 1320 </w:t>
            </w:r>
            <w:r w:rsidRPr="00472D59">
              <w:rPr>
                <w:rFonts w:ascii="Times New Roman" w:hAnsi="Times New Roman"/>
              </w:rPr>
              <w:t>z późn. zm.) (</w:t>
            </w:r>
            <w:r w:rsidRPr="00C344CA">
              <w:rPr>
                <w:rFonts w:ascii="Times New Roman" w:hAnsi="Times New Roman"/>
              </w:rPr>
              <w:t>dalej jako: ustawa Pzp), dotyczące:</w:t>
            </w:r>
          </w:p>
          <w:p w14:paraId="39D49D90" w14:textId="77777777" w:rsidR="00C344CA" w:rsidRPr="00C344CA" w:rsidRDefault="00C344CA" w:rsidP="00FC41F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4CA">
              <w:rPr>
                <w:rFonts w:ascii="Times New Roman" w:hAnsi="Times New Roman"/>
                <w:b/>
                <w:sz w:val="24"/>
                <w:szCs w:val="24"/>
              </w:rPr>
              <w:t>PRZESŁANEK WYKLUCZENIA Z POSTĘPOWANIA</w:t>
            </w:r>
          </w:p>
          <w:p w14:paraId="2CAD774E" w14:textId="77777777" w:rsidR="00C344CA" w:rsidRPr="00C344CA" w:rsidRDefault="00C344CA" w:rsidP="00FC41F2">
            <w:pPr>
              <w:spacing w:before="40" w:after="4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4CA">
              <w:rPr>
                <w:rFonts w:ascii="Times New Roman" w:hAnsi="Times New Roman"/>
                <w:b/>
                <w:sz w:val="24"/>
                <w:szCs w:val="24"/>
              </w:rPr>
              <w:t>ORAZ</w:t>
            </w:r>
          </w:p>
          <w:p w14:paraId="15C6A496" w14:textId="77777777" w:rsidR="00C344CA" w:rsidRPr="008D3376" w:rsidRDefault="00C344CA" w:rsidP="00FC41F2">
            <w:pPr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344CA">
              <w:rPr>
                <w:rFonts w:ascii="Times New Roman" w:hAnsi="Times New Roman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4E29F41A" w14:textId="77777777" w:rsidR="000F1134" w:rsidRDefault="000F1134" w:rsidP="000F11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A64A7C4" w14:textId="43592695" w:rsidR="00C344CA" w:rsidRPr="00C344CA" w:rsidRDefault="00C344CA" w:rsidP="000F113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Na potrzeby postępowania o udzielenie zamówienia publicznego pn.:</w:t>
      </w:r>
    </w:p>
    <w:p w14:paraId="4EF80C13" w14:textId="77777777" w:rsidR="000F1134" w:rsidRDefault="000F1134" w:rsidP="000F113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29BEC1A" w14:textId="2A5DB018" w:rsidR="000F1134" w:rsidRDefault="000F1134" w:rsidP="000F113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>ZAKUP PALIW DLA DOMU POMOCY SPOŁECZNEJ W KLISINIE I PODLEGŁYCH ZAKŁADÓW W 202</w:t>
      </w:r>
      <w:r w:rsidR="002535FF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2535FF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Pr="000F113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</w:p>
    <w:p w14:paraId="64D04978" w14:textId="77777777" w:rsidR="000F1134" w:rsidRDefault="000F1134" w:rsidP="000F113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803766C" w14:textId="77777777" w:rsidR="000F1134" w:rsidRPr="000F1134" w:rsidRDefault="000F1134" w:rsidP="000F1134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1C27964" w14:textId="2F0737B3" w:rsidR="00C344CA" w:rsidRDefault="00C344CA" w:rsidP="000F113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 xml:space="preserve">prowadzonego przez </w:t>
      </w:r>
      <w:r w:rsidRPr="00C344CA">
        <w:rPr>
          <w:rFonts w:ascii="Times New Roman" w:hAnsi="Times New Roman"/>
          <w:bCs/>
          <w:sz w:val="24"/>
          <w:szCs w:val="24"/>
        </w:rPr>
        <w:t>Dom Pomocy Społecznej w Klisinie,</w:t>
      </w:r>
      <w:r w:rsidRPr="00C344CA">
        <w:rPr>
          <w:rFonts w:ascii="Times New Roman" w:hAnsi="Times New Roman"/>
          <w:sz w:val="24"/>
          <w:szCs w:val="24"/>
        </w:rPr>
        <w:t xml:space="preserve"> oświadczam, co następuje:</w:t>
      </w:r>
    </w:p>
    <w:p w14:paraId="36561A79" w14:textId="77777777" w:rsidR="00C344CA" w:rsidRDefault="00C344CA" w:rsidP="00C344CA">
      <w:pPr>
        <w:spacing w:after="240" w:line="360" w:lineRule="auto"/>
        <w:rPr>
          <w:rFonts w:ascii="Times New Roman" w:hAnsi="Times New Roman"/>
          <w:sz w:val="24"/>
          <w:szCs w:val="24"/>
        </w:rPr>
      </w:pPr>
    </w:p>
    <w:p w14:paraId="500EF8C3" w14:textId="77777777" w:rsidR="00912CC7" w:rsidRPr="00C344CA" w:rsidRDefault="00912CC7" w:rsidP="00912CC7">
      <w:pPr>
        <w:shd w:val="clear" w:color="auto" w:fill="D9D9D9" w:themeFill="background1" w:themeFillShade="D9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lastRenderedPageBreak/>
        <w:t>OŚWIADCZENIA DOTYCZĄCE PODSTAW WYKLUCZENIA</w:t>
      </w:r>
    </w:p>
    <w:p w14:paraId="696A3CF6" w14:textId="77777777" w:rsidR="00912CC7" w:rsidRPr="00C344CA" w:rsidRDefault="00912CC7" w:rsidP="00912CC7">
      <w:pPr>
        <w:pStyle w:val="Akapitzlist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Oświadczam, że:</w:t>
      </w:r>
    </w:p>
    <w:p w14:paraId="2BB18754" w14:textId="77777777" w:rsidR="00912CC7" w:rsidRPr="00C344CA" w:rsidRDefault="00000000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855781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nie podlegam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54A172D0" w14:textId="77777777" w:rsidR="00912CC7" w:rsidRPr="00CF3A8D" w:rsidRDefault="00000000" w:rsidP="00912CC7">
      <w:pPr>
        <w:tabs>
          <w:tab w:val="left" w:pos="1212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441074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podlegam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50BE7279" w14:textId="77777777" w:rsidR="00912CC7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wykluczeniu z postępowania na podstawie art. 108 ust. 1 ustawy Pzp.</w:t>
      </w:r>
    </w:p>
    <w:p w14:paraId="353A6ECA" w14:textId="77777777" w:rsidR="00912CC7" w:rsidRPr="00C344CA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DB90544" w14:textId="77777777" w:rsidR="00912CC7" w:rsidRPr="00C344CA" w:rsidRDefault="00912CC7" w:rsidP="00912CC7">
      <w:pPr>
        <w:pStyle w:val="Akapitzlist"/>
        <w:numPr>
          <w:ilvl w:val="0"/>
          <w:numId w:val="15"/>
        </w:numPr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Oświadczam, że:</w:t>
      </w:r>
    </w:p>
    <w:p w14:paraId="5E0BB8EC" w14:textId="77777777" w:rsidR="00912CC7" w:rsidRPr="00CF3A8D" w:rsidRDefault="00000000" w:rsidP="00912CC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618524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nie podlegam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2C230EC" w14:textId="77777777" w:rsidR="00912CC7" w:rsidRPr="00CF3A8D" w:rsidRDefault="00000000" w:rsidP="00912CC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744038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podlegam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6EDB7286" w14:textId="77777777" w:rsidR="00912CC7" w:rsidRPr="00C344CA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wykluczeniu z postępowania na podstawie art. 109 ust. 1 ustawy Pzp, w zakresie:</w:t>
      </w:r>
    </w:p>
    <w:p w14:paraId="73C55FA3" w14:textId="77777777" w:rsidR="00912CC7" w:rsidRPr="00C344CA" w:rsidRDefault="00912CC7" w:rsidP="00912CC7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>art. 109 ust. 1 pkt 4:</w:t>
      </w:r>
    </w:p>
    <w:p w14:paraId="75F2E2C7" w14:textId="77777777" w:rsidR="00912CC7" w:rsidRPr="00C344CA" w:rsidRDefault="00912CC7" w:rsidP="00912CC7">
      <w:pPr>
        <w:spacing w:after="0" w:line="360" w:lineRule="auto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C344CA">
        <w:rPr>
          <w:rFonts w:ascii="Times New Roman" w:eastAsia="Times New Roman" w:hAnsi="Times New Roman"/>
          <w:sz w:val="24"/>
          <w:szCs w:val="24"/>
        </w:rPr>
        <w:t xml:space="preserve">Wykonawca w stosunku do którego otwarto likwidację, ogłoszono upadłość, którego aktywami zarządza likwidator lub sąd, zawarł układ z wierzycielami, którego działalność gospodarcza jest zawieszona albo znajduje się on w innej tego rodzaju sytuacji wynikającej </w:t>
      </w:r>
      <w:r w:rsidRPr="00C344CA">
        <w:rPr>
          <w:rFonts w:ascii="Times New Roman" w:eastAsia="Times New Roman" w:hAnsi="Times New Roman"/>
          <w:sz w:val="24"/>
          <w:szCs w:val="24"/>
        </w:rPr>
        <w:br/>
        <w:t>z podobnej procedury przewidzianej w przepisach miejsca wszczęcia tej procedury.</w:t>
      </w:r>
    </w:p>
    <w:p w14:paraId="01F2E229" w14:textId="77777777" w:rsidR="00912CC7" w:rsidRPr="00C344CA" w:rsidRDefault="00912CC7" w:rsidP="00912CC7">
      <w:pPr>
        <w:pStyle w:val="Akapitzlist"/>
        <w:numPr>
          <w:ilvl w:val="0"/>
          <w:numId w:val="15"/>
        </w:numPr>
        <w:spacing w:before="240" w:after="0" w:line="36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C344CA">
        <w:rPr>
          <w:rFonts w:ascii="Times New Roman" w:eastAsia="Times New Roman" w:hAnsi="Times New Roman"/>
          <w:b/>
          <w:sz w:val="24"/>
          <w:szCs w:val="24"/>
        </w:rPr>
        <w:t xml:space="preserve">Oświadczenie wykonawcy/wykonawcy wspólnie ubiegającego się o zamówienie </w:t>
      </w:r>
      <w:r w:rsidRPr="00C344CA">
        <w:rPr>
          <w:rFonts w:ascii="Times New Roman" w:eastAsia="Times New Roman" w:hAnsi="Times New Roman"/>
          <w:b/>
          <w:sz w:val="24"/>
          <w:szCs w:val="24"/>
        </w:rPr>
        <w:br/>
        <w:t xml:space="preserve">w sytuacji, gdy zachodzą w stosunku do niego </w:t>
      </w:r>
      <w:r w:rsidRPr="00C344CA">
        <w:rPr>
          <w:rFonts w:ascii="Times New Roman" w:hAnsi="Times New Roman"/>
          <w:b/>
          <w:sz w:val="24"/>
          <w:szCs w:val="24"/>
        </w:rPr>
        <w:t xml:space="preserve">przesłanki wykluczenia z art. 108 ust. 1 pkt 1, 2 i 5 lub art.109 ust.1 pkt 2-5 i 7-10 ustawy Pzp, a wykonawca/wykonawca </w:t>
      </w:r>
      <w:r w:rsidRPr="00C344CA">
        <w:rPr>
          <w:rFonts w:ascii="Times New Roman" w:eastAsia="Times New Roman" w:hAnsi="Times New Roman"/>
          <w:b/>
          <w:sz w:val="24"/>
          <w:szCs w:val="24"/>
        </w:rPr>
        <w:t>wspólnie ubiegający się o zamówienie korzysta z procedury samooczyszczenia, o której mowa w art. 110 ust. 2 ustawy Pzp:</w:t>
      </w:r>
    </w:p>
    <w:p w14:paraId="5DDAE7BB" w14:textId="77777777" w:rsidR="00912CC7" w:rsidRPr="00C344CA" w:rsidRDefault="00000000" w:rsidP="00912CC7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322891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oświadczam, że zachodzą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="00912CC7" w:rsidRPr="00C344CA">
        <w:rPr>
          <w:rFonts w:ascii="Times New Roman" w:hAnsi="Times New Roman"/>
          <w:sz w:val="24"/>
          <w:szCs w:val="24"/>
        </w:rPr>
        <w:t xml:space="preserve"> w stosunku do mnie podstawy wykluczenia z postępowania na podstawie art. ………………..  ustawy Pzp (podać mającą zastosowanie podstawę wykluczenia spośród wymienionych w art. 108 ust. 1 pkt 1, 2 i 5 lub art. 109 ust. 1 pkt 2-5 i 7-10 ustawy Pzp). Jednocześnie oświadczam, że w związku z ww. okolicznością, na podstawie art. 110 </w:t>
      </w:r>
      <w:r w:rsidR="00912CC7">
        <w:rPr>
          <w:rFonts w:ascii="Times New Roman" w:hAnsi="Times New Roman"/>
          <w:sz w:val="24"/>
          <w:szCs w:val="24"/>
        </w:rPr>
        <w:t xml:space="preserve"> </w:t>
      </w:r>
      <w:r w:rsidR="00912CC7" w:rsidRPr="00C344CA">
        <w:rPr>
          <w:rFonts w:ascii="Times New Roman" w:hAnsi="Times New Roman"/>
          <w:sz w:val="24"/>
          <w:szCs w:val="24"/>
        </w:rPr>
        <w:t>ust. 2 ustawy Pzp podjąłem następujące środki naprawcze i zapobiegawcze: ……………………... (podać podjęte środki naprawcze i zapobiegawcze)</w:t>
      </w:r>
    </w:p>
    <w:p w14:paraId="31F8CA8D" w14:textId="77777777" w:rsidR="00912CC7" w:rsidRPr="00C344CA" w:rsidRDefault="00000000" w:rsidP="00912CC7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278875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nie dotyczy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307F56FE" w14:textId="77777777" w:rsidR="00912CC7" w:rsidRPr="00C344CA" w:rsidRDefault="00912CC7" w:rsidP="00912CC7">
      <w:pPr>
        <w:pStyle w:val="Akapitzlist"/>
        <w:numPr>
          <w:ilvl w:val="0"/>
          <w:numId w:val="15"/>
        </w:num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Oświadczam, że:</w:t>
      </w:r>
    </w:p>
    <w:p w14:paraId="20392AF6" w14:textId="77777777" w:rsidR="00912CC7" w:rsidRPr="00C344CA" w:rsidRDefault="00000000" w:rsidP="00912CC7">
      <w:pPr>
        <w:spacing w:after="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183910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nie zachodzą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4C31ED4B" w14:textId="77777777" w:rsidR="00912CC7" w:rsidRPr="00CF3A8D" w:rsidRDefault="00000000" w:rsidP="00912CC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1192801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zachodzą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32692C7D" w14:textId="17B83A48" w:rsidR="00912CC7" w:rsidRPr="00B84FE3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4FE3">
        <w:rPr>
          <w:rFonts w:ascii="Times New Roman" w:hAnsi="Times New Roman"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76E0" w:rsidRPr="00C344CA">
        <w:rPr>
          <w:rFonts w:ascii="Times New Roman" w:hAnsi="Times New Roman"/>
          <w:sz w:val="24"/>
          <w:szCs w:val="24"/>
        </w:rPr>
        <w:t xml:space="preserve">Dz. U. </w:t>
      </w:r>
      <w:r w:rsidR="008D76E0" w:rsidRPr="00C344CA">
        <w:rPr>
          <w:rFonts w:ascii="Times New Roman" w:hAnsi="Times New Roman"/>
          <w:sz w:val="24"/>
          <w:szCs w:val="24"/>
        </w:rPr>
        <w:br/>
        <w:t>z 202</w:t>
      </w:r>
      <w:r w:rsidR="008D76E0">
        <w:rPr>
          <w:rFonts w:ascii="Times New Roman" w:hAnsi="Times New Roman"/>
          <w:sz w:val="24"/>
          <w:szCs w:val="24"/>
        </w:rPr>
        <w:t>5</w:t>
      </w:r>
      <w:r w:rsidR="008D76E0" w:rsidRPr="00C344CA">
        <w:rPr>
          <w:rFonts w:ascii="Times New Roman" w:hAnsi="Times New Roman"/>
          <w:sz w:val="24"/>
          <w:szCs w:val="24"/>
        </w:rPr>
        <w:t xml:space="preserve">r. poz. </w:t>
      </w:r>
      <w:r w:rsidR="008D76E0">
        <w:rPr>
          <w:rFonts w:ascii="Times New Roman" w:hAnsi="Times New Roman"/>
          <w:sz w:val="24"/>
          <w:szCs w:val="24"/>
        </w:rPr>
        <w:t>514</w:t>
      </w:r>
      <w:r w:rsidRPr="00B84FE3">
        <w:rPr>
          <w:rFonts w:ascii="Times New Roman" w:hAnsi="Times New Roman"/>
          <w:sz w:val="24"/>
          <w:szCs w:val="24"/>
        </w:rPr>
        <w:t>).</w:t>
      </w:r>
    </w:p>
    <w:p w14:paraId="07DC93E0" w14:textId="77777777" w:rsidR="00912CC7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421B165" w14:textId="77777777" w:rsidR="00912CC7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B9F524D" w14:textId="77777777" w:rsidR="00912CC7" w:rsidRPr="008E0A18" w:rsidRDefault="00912CC7" w:rsidP="00912CC7">
      <w:pPr>
        <w:shd w:val="clear" w:color="auto" w:fill="D9D9D9" w:themeFill="background1" w:themeFillShade="D9"/>
        <w:spacing w:before="240"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E0A18">
        <w:rPr>
          <w:rFonts w:ascii="Times New Roman" w:hAnsi="Times New Roman"/>
          <w:b/>
          <w:sz w:val="24"/>
          <w:szCs w:val="24"/>
        </w:rPr>
        <w:t>OŚWIADCZENIA DOTYCZĄCE WARUNKÓW UDZIAŁU W POSTĘPOWANIU</w:t>
      </w:r>
    </w:p>
    <w:p w14:paraId="7A2508F2" w14:textId="77777777" w:rsidR="00912CC7" w:rsidRPr="008E0A18" w:rsidRDefault="00912CC7" w:rsidP="00912CC7">
      <w:pPr>
        <w:numPr>
          <w:ilvl w:val="0"/>
          <w:numId w:val="19"/>
        </w:num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8E0A18">
        <w:rPr>
          <w:rFonts w:ascii="Times New Roman" w:hAnsi="Times New Roman"/>
          <w:b/>
          <w:sz w:val="24"/>
          <w:szCs w:val="24"/>
        </w:rPr>
        <w:t>Oświadczam, że:</w:t>
      </w:r>
    </w:p>
    <w:p w14:paraId="79D515DC" w14:textId="77777777" w:rsidR="00912CC7" w:rsidRPr="008E0A18" w:rsidRDefault="00000000" w:rsidP="00912CC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1674071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spełniam</w:t>
      </w:r>
      <w:r w:rsidR="00912CC7" w:rsidRPr="008E0A18">
        <w:rPr>
          <w:rFonts w:cs="Calibri"/>
          <w:color w:val="FF0000"/>
          <w:sz w:val="24"/>
          <w:szCs w:val="24"/>
        </w:rPr>
        <w:t>*</w:t>
      </w:r>
    </w:p>
    <w:p w14:paraId="7EB49320" w14:textId="77777777" w:rsidR="00912CC7" w:rsidRPr="008E0A18" w:rsidRDefault="00000000" w:rsidP="00912CC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806443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nie spełniam</w:t>
      </w:r>
      <w:r w:rsidR="00912CC7" w:rsidRPr="008E0A18">
        <w:rPr>
          <w:rFonts w:cs="Calibri"/>
          <w:color w:val="FF0000"/>
          <w:sz w:val="24"/>
          <w:szCs w:val="24"/>
        </w:rPr>
        <w:t>*</w:t>
      </w:r>
    </w:p>
    <w:p w14:paraId="707D3CB7" w14:textId="77777777" w:rsidR="00912CC7" w:rsidRPr="008E0A18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E0A18">
        <w:rPr>
          <w:rFonts w:ascii="Times New Roman" w:hAnsi="Times New Roman"/>
          <w:sz w:val="24"/>
          <w:szCs w:val="24"/>
        </w:rPr>
        <w:t>określone/-ych przez Zamawiającego w Specyfikacji Warunków Zamówienia, warunki/-ów udziału w postępowaniu.</w:t>
      </w:r>
    </w:p>
    <w:p w14:paraId="0F8F2FB2" w14:textId="77777777" w:rsidR="00912CC7" w:rsidRPr="008E0A18" w:rsidRDefault="00912CC7" w:rsidP="00912CC7">
      <w:pPr>
        <w:numPr>
          <w:ilvl w:val="0"/>
          <w:numId w:val="19"/>
        </w:numPr>
        <w:spacing w:before="240" w:after="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E0A18">
        <w:rPr>
          <w:rFonts w:ascii="Times New Roman" w:hAnsi="Times New Roman"/>
          <w:b/>
          <w:sz w:val="24"/>
          <w:szCs w:val="24"/>
        </w:rPr>
        <w:t xml:space="preserve">Oświadczenie wykonawcy/wykonawcy wspólnie ubiegającego się o zamówienie, który polega na zdolnościach lub sytuacji podmiotów udostępniających zasoby, </w:t>
      </w:r>
      <w:r w:rsidRPr="008E0A18">
        <w:rPr>
          <w:rFonts w:ascii="Times New Roman" w:hAnsi="Times New Roman"/>
          <w:b/>
          <w:sz w:val="24"/>
          <w:szCs w:val="24"/>
        </w:rPr>
        <w:br/>
        <w:t>a jednocześnie samodzielnie w pewnym zakresie wykazuje spełnianie warunków:</w:t>
      </w:r>
    </w:p>
    <w:p w14:paraId="032572D8" w14:textId="77777777" w:rsidR="00912CC7" w:rsidRPr="008E0A18" w:rsidRDefault="00000000" w:rsidP="00912CC7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1552991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oświadczam, że</w:t>
      </w:r>
      <w:r w:rsidR="00912CC7" w:rsidRPr="008E0A18">
        <w:rPr>
          <w:rFonts w:ascii="Times New Roman" w:hAnsi="Times New Roman"/>
          <w:b/>
          <w:bCs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spełniam</w:t>
      </w:r>
      <w:r w:rsidR="00912CC7" w:rsidRPr="008E0A18">
        <w:rPr>
          <w:rFonts w:cs="Calibri"/>
          <w:color w:val="FF0000"/>
          <w:sz w:val="24"/>
          <w:szCs w:val="24"/>
        </w:rPr>
        <w:t>*</w:t>
      </w:r>
      <w:r w:rsidR="00912CC7" w:rsidRPr="008E0A18">
        <w:rPr>
          <w:rFonts w:ascii="Times New Roman" w:hAnsi="Times New Roman"/>
          <w:sz w:val="24"/>
          <w:szCs w:val="24"/>
        </w:rPr>
        <w:t xml:space="preserve"> warunki udziału w postępowaniu określone przez Zamawiającego w Specyfikacji Warunków Zamówienia w następującym zakresie:  ………………..……………… (podać zakres spełniania warunków udziału w postępowaniu)</w:t>
      </w:r>
    </w:p>
    <w:p w14:paraId="4EB37E44" w14:textId="77777777" w:rsidR="00912CC7" w:rsidRPr="008E0A18" w:rsidRDefault="00000000" w:rsidP="00912CC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288179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nie dotyczy</w:t>
      </w:r>
      <w:r w:rsidR="00912CC7" w:rsidRPr="008E0A18">
        <w:rPr>
          <w:rFonts w:cs="Calibri"/>
          <w:color w:val="FF0000"/>
          <w:sz w:val="24"/>
          <w:szCs w:val="24"/>
        </w:rPr>
        <w:t>*</w:t>
      </w:r>
      <w:r w:rsidR="00912CC7" w:rsidRPr="008E0A18">
        <w:rPr>
          <w:rFonts w:ascii="Times New Roman" w:hAnsi="Times New Roman"/>
          <w:sz w:val="24"/>
          <w:szCs w:val="24"/>
        </w:rPr>
        <w:t xml:space="preserve"> (tzn.: nie polegam na zdolnościach lub sytuacji podmiotów udostępniających zasoby w celu potwierdzenia spełniania warunków udziału w postepowaniu)</w:t>
      </w:r>
      <w:bookmarkStart w:id="0" w:name="_Hlk117587100"/>
    </w:p>
    <w:p w14:paraId="56FFE094" w14:textId="77777777" w:rsidR="00912CC7" w:rsidRPr="008E0A18" w:rsidRDefault="00912CC7" w:rsidP="00912CC7">
      <w:pPr>
        <w:shd w:val="clear" w:color="auto" w:fill="D9D9D9" w:themeFill="background1" w:themeFillShade="D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E0A18">
        <w:rPr>
          <w:rFonts w:ascii="Times New Roman" w:hAnsi="Times New Roman"/>
          <w:b/>
          <w:sz w:val="24"/>
          <w:szCs w:val="24"/>
        </w:rPr>
        <w:t xml:space="preserve">INFORMACJA W ZWIĄZKU Z POLEGANIEM NA ZDOLNOŚCIACH </w:t>
      </w:r>
      <w:r w:rsidRPr="008E0A18">
        <w:rPr>
          <w:rFonts w:ascii="Times New Roman" w:hAnsi="Times New Roman"/>
          <w:b/>
          <w:sz w:val="24"/>
          <w:szCs w:val="24"/>
        </w:rPr>
        <w:br/>
        <w:t>LUB SYTUACJI PODMIOTÓW UDOSTĘPNIAJĄCYCH ZASOBY</w:t>
      </w:r>
    </w:p>
    <w:bookmarkEnd w:id="0"/>
    <w:p w14:paraId="3157717F" w14:textId="77777777" w:rsidR="00912CC7" w:rsidRPr="008E0A18" w:rsidRDefault="00000000" w:rsidP="00912CC7">
      <w:pPr>
        <w:spacing w:before="240"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1887092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oświadczam, że</w:t>
      </w:r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w celu wykazania</w:t>
      </w:r>
      <w:r w:rsidR="00912CC7" w:rsidRPr="008E0A18">
        <w:rPr>
          <w:rFonts w:cs="Calibri"/>
          <w:color w:val="FF0000"/>
          <w:sz w:val="24"/>
          <w:szCs w:val="24"/>
        </w:rPr>
        <w:t>*</w:t>
      </w:r>
      <w:r w:rsidR="00912CC7" w:rsidRPr="008E0A18">
        <w:rPr>
          <w:rFonts w:ascii="Times New Roman" w:hAnsi="Times New Roman"/>
          <w:sz w:val="24"/>
          <w:szCs w:val="24"/>
        </w:rPr>
        <w:t xml:space="preserve"> spełniania warunków udziału w postępowaniu, określonych przez Zamawiającego w Specyfikacji Warunków Zamówienia, polegam na zdolnościach lub sytuacji następującego/-ych podmiotu/-ów udostępniającego/-ych zasoby: ……………………………….………………… (wskazać nazwę/-y podmiotu/-ów) w następującym zakresie: ……………………………….…………….……… (określić odpowiedni zakres udostępnianych zasobów dla wskazanego podmiotu).</w:t>
      </w:r>
    </w:p>
    <w:p w14:paraId="02A9E5EA" w14:textId="77777777" w:rsidR="00912CC7" w:rsidRPr="008E0A18" w:rsidRDefault="00000000" w:rsidP="00912CC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581878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8E0A18">
            <w:rPr>
              <w:rFonts w:ascii="Segoe UI Symbol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8E0A18">
        <w:rPr>
          <w:rFonts w:ascii="Times New Roman" w:hAnsi="Times New Roman"/>
          <w:sz w:val="24"/>
          <w:szCs w:val="24"/>
        </w:rPr>
        <w:t xml:space="preserve"> </w:t>
      </w:r>
      <w:r w:rsidR="00912CC7" w:rsidRPr="008E0A18">
        <w:rPr>
          <w:rFonts w:ascii="Times New Roman" w:hAnsi="Times New Roman"/>
          <w:b/>
          <w:bCs/>
          <w:sz w:val="24"/>
          <w:szCs w:val="24"/>
        </w:rPr>
        <w:t>nie dotyczy</w:t>
      </w:r>
      <w:r w:rsidR="00912CC7" w:rsidRPr="008E0A18">
        <w:rPr>
          <w:rFonts w:cs="Calibri"/>
          <w:color w:val="FF0000"/>
          <w:sz w:val="24"/>
          <w:szCs w:val="24"/>
        </w:rPr>
        <w:t>*</w:t>
      </w:r>
    </w:p>
    <w:p w14:paraId="71EDB464" w14:textId="77777777" w:rsidR="00912CC7" w:rsidRPr="00C344CA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72E64F3" w14:textId="77777777" w:rsidR="00912CC7" w:rsidRPr="00C344CA" w:rsidRDefault="00912CC7" w:rsidP="00912CC7">
      <w:pPr>
        <w:shd w:val="clear" w:color="auto" w:fill="D9D9D9" w:themeFill="background1" w:themeFillShade="D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59E3AB99" w14:textId="77777777" w:rsidR="00912CC7" w:rsidRPr="00C344CA" w:rsidRDefault="00912CC7" w:rsidP="00912CC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C344CA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informacji:</w:t>
      </w:r>
    </w:p>
    <w:p w14:paraId="0E3AE6F3" w14:textId="77777777" w:rsidR="00912CC7" w:rsidRPr="00C344CA" w:rsidRDefault="00000000" w:rsidP="00912CC7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406150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tak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4BAAE01" w14:textId="77777777" w:rsidR="00912CC7" w:rsidRPr="00C344CA" w:rsidRDefault="00000000" w:rsidP="00912CC7">
      <w:pPr>
        <w:spacing w:after="240" w:line="36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353496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MS Gothic" w:eastAsia="MS Gothic" w:hAnsi="MS Gothic" w:hint="eastAsia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CF3A8D">
        <w:rPr>
          <w:rFonts w:ascii="Times New Roman" w:hAnsi="Times New Roman"/>
          <w:b/>
          <w:bCs/>
          <w:sz w:val="24"/>
          <w:szCs w:val="24"/>
        </w:rPr>
        <w:t>nie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</w:p>
    <w:p w14:paraId="08B218E9" w14:textId="77777777" w:rsidR="00912CC7" w:rsidRPr="00C344CA" w:rsidRDefault="00912CC7" w:rsidP="00912CC7">
      <w:pPr>
        <w:shd w:val="clear" w:color="auto" w:fill="D9D9D9" w:themeFill="background1" w:themeFillShade="D9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lastRenderedPageBreak/>
        <w:t>INFORMACJA DOTYCZĄCA DOSTĘPU DO PODMIOTOWYCH ŚRODKÓW DOWODOWYCH</w:t>
      </w:r>
    </w:p>
    <w:p w14:paraId="33724D21" w14:textId="77777777" w:rsidR="00912CC7" w:rsidRDefault="00912CC7" w:rsidP="00912CC7">
      <w:pPr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8717B8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INFORMUJĘ</w:t>
      </w:r>
      <w:r w:rsidRPr="008717B8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, że Zamawiający może uzyskać </w:t>
      </w:r>
      <w:r w:rsidRPr="008717B8">
        <w:rPr>
          <w:rFonts w:ascii="Times New Roman" w:eastAsia="Times New Roman" w:hAnsi="Times New Roman"/>
          <w:sz w:val="24"/>
          <w:szCs w:val="24"/>
          <w:lang w:eastAsia="ar-SA"/>
        </w:rPr>
        <w:t>odpis lub informację z Krajowego Rejestru Sądowego, Centralnej Ewidencji i Informacji o Działalności Gospodarczej lub innego właściwego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717B8">
        <w:rPr>
          <w:rFonts w:ascii="Times New Roman" w:eastAsia="Times New Roman" w:hAnsi="Times New Roman"/>
          <w:sz w:val="24"/>
          <w:szCs w:val="24"/>
          <w:lang w:eastAsia="ar-SA"/>
        </w:rPr>
        <w:t xml:space="preserve">rejestru </w:t>
      </w:r>
      <w:r w:rsidRPr="008717B8">
        <w:rPr>
          <w:rFonts w:ascii="Times New Roman" w:eastAsia="Times New Roman" w:hAnsi="Times New Roman"/>
          <w:sz w:val="24"/>
          <w:szCs w:val="24"/>
          <w:lang w:eastAsia="ar-SA"/>
        </w:rPr>
        <w:br/>
        <w:t>za pomocą bezpłatnych i ogólnodostępnych baz danych:</w:t>
      </w:r>
    </w:p>
    <w:p w14:paraId="4305C474" w14:textId="77777777" w:rsidR="00912CC7" w:rsidRDefault="00912CC7" w:rsidP="00912CC7">
      <w:pPr>
        <w:suppressAutoHyphens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F4E6B55" w14:textId="77777777" w:rsidR="00912CC7" w:rsidRDefault="00000000" w:rsidP="00912CC7">
      <w:pPr>
        <w:spacing w:before="240" w:after="0" w:line="360" w:lineRule="auto"/>
        <w:rPr>
          <w:rFonts w:ascii="Times New Roman" w:eastAsia="Times New Roman" w:hAnsi="Times New Roman"/>
          <w:sz w:val="24"/>
          <w:szCs w:val="24"/>
          <w:lang w:val="x-none" w:eastAsia="ar-SA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498622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="00912CC7">
        <w:rPr>
          <w:rFonts w:asciiTheme="minorHAnsi" w:hAnsiTheme="minorHAnsi" w:cstheme="minorHAnsi"/>
          <w:color w:val="FF0000"/>
          <w:sz w:val="24"/>
          <w:szCs w:val="24"/>
        </w:rPr>
        <w:t xml:space="preserve">  </w:t>
      </w:r>
      <w:r w:rsidR="00912CC7" w:rsidRPr="008717B8">
        <w:rPr>
          <w:rFonts w:ascii="Times New Roman" w:eastAsia="Times New Roman" w:hAnsi="Times New Roman"/>
          <w:bCs/>
          <w:sz w:val="24"/>
          <w:szCs w:val="24"/>
          <w:lang w:val="x-none" w:eastAsia="ar-SA"/>
        </w:rPr>
        <w:t>Krajowego Rejestru Sądowego</w:t>
      </w:r>
      <w:r w:rsidR="00912CC7" w:rsidRPr="008717B8">
        <w:rPr>
          <w:rFonts w:ascii="Times New Roman" w:eastAsia="Times New Roman" w:hAnsi="Times New Roman"/>
          <w:bCs/>
          <w:sz w:val="24"/>
          <w:szCs w:val="24"/>
          <w:lang w:eastAsia="ar-SA"/>
        </w:rPr>
        <w:t>:</w:t>
      </w:r>
      <w:r w:rsidR="00912CC7" w:rsidRPr="008717B8">
        <w:rPr>
          <w:rFonts w:ascii="Times New Roman" w:eastAsia="Times New Roman" w:hAnsi="Times New Roman"/>
          <w:bCs/>
          <w:sz w:val="24"/>
          <w:szCs w:val="24"/>
          <w:lang w:val="x-none" w:eastAsia="ar-SA"/>
        </w:rPr>
        <w:t xml:space="preserve"> </w:t>
      </w:r>
      <w:hyperlink r:id="rId8" w:history="1">
        <w:r w:rsidR="00912CC7" w:rsidRPr="008717B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x-none" w:eastAsia="ar-SA"/>
          </w:rPr>
          <w:t>https://ems.ms.gov.pl/krs/</w:t>
        </w:r>
      </w:hyperlink>
      <w:r w:rsidR="00912CC7" w:rsidRPr="008717B8">
        <w:rPr>
          <w:rFonts w:ascii="Times New Roman" w:eastAsia="Times New Roman" w:hAnsi="Times New Roman"/>
          <w:sz w:val="24"/>
          <w:szCs w:val="24"/>
          <w:lang w:val="x-none" w:eastAsia="ar-SA"/>
        </w:rPr>
        <w:t>;</w:t>
      </w:r>
      <w:r w:rsidR="00912CC7">
        <w:rPr>
          <w:rFonts w:ascii="Times New Roman" w:eastAsia="Times New Roman" w:hAnsi="Times New Roman"/>
          <w:sz w:val="24"/>
          <w:szCs w:val="24"/>
          <w:lang w:val="x-none" w:eastAsia="ar-SA"/>
        </w:rPr>
        <w:t xml:space="preserve"> </w:t>
      </w:r>
    </w:p>
    <w:p w14:paraId="0E7889E1" w14:textId="77777777" w:rsidR="00912CC7" w:rsidRDefault="00000000" w:rsidP="00912CC7">
      <w:pPr>
        <w:spacing w:before="240" w:after="0" w:line="360" w:lineRule="auto"/>
        <w:rPr>
          <w:rFonts w:ascii="Times New Roman" w:eastAsia="Times New Roman" w:hAnsi="Times New Roman"/>
          <w:sz w:val="24"/>
          <w:szCs w:val="24"/>
          <w:lang w:val="x-none" w:eastAsia="ar-SA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522753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="00912CC7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912CC7" w:rsidRPr="008717B8">
        <w:rPr>
          <w:rFonts w:ascii="Times New Roman" w:eastAsia="Times New Roman" w:hAnsi="Times New Roman"/>
          <w:sz w:val="24"/>
          <w:szCs w:val="24"/>
          <w:lang w:val="x-none" w:eastAsia="ar-SA"/>
        </w:rPr>
        <w:t>Centralnej Ewidencji i Informacja o Działalności Gospodarczej</w:t>
      </w:r>
      <w:r w:rsidR="00912CC7" w:rsidRPr="008717B8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="00912CC7" w:rsidRPr="008717B8">
        <w:rPr>
          <w:rFonts w:ascii="Times New Roman" w:eastAsia="Times New Roman" w:hAnsi="Times New Roman"/>
          <w:sz w:val="24"/>
          <w:szCs w:val="24"/>
          <w:lang w:val="x-none" w:eastAsia="ar-SA"/>
        </w:rPr>
        <w:t xml:space="preserve"> </w:t>
      </w:r>
      <w:hyperlink r:id="rId9" w:history="1">
        <w:r w:rsidR="00912CC7" w:rsidRPr="008717B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x-none" w:eastAsia="ar-SA"/>
          </w:rPr>
          <w:t>https://prod.ceidg.gov.pl/CEIDG/</w:t>
        </w:r>
      </w:hyperlink>
      <w:r w:rsidR="00912CC7" w:rsidRPr="008717B8">
        <w:rPr>
          <w:rFonts w:ascii="Times New Roman" w:eastAsia="Times New Roman" w:hAnsi="Times New Roman"/>
          <w:sz w:val="24"/>
          <w:szCs w:val="24"/>
          <w:lang w:val="x-none" w:eastAsia="ar-SA"/>
        </w:rPr>
        <w:t>;</w:t>
      </w:r>
    </w:p>
    <w:p w14:paraId="414E22BA" w14:textId="77777777" w:rsidR="00912CC7" w:rsidRPr="008717B8" w:rsidRDefault="00000000" w:rsidP="00912CC7">
      <w:pPr>
        <w:spacing w:before="240" w:after="0" w:line="360" w:lineRule="auto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4"/>
            <w:szCs w:val="24"/>
            <w:shd w:val="clear" w:color="auto" w:fill="D0CECE" w:themeFill="background2" w:themeFillShade="E6"/>
          </w:rPr>
          <w:id w:val="-1319804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CC7" w:rsidRPr="00C725FE">
            <w:rPr>
              <w:rFonts w:ascii="Segoe UI Symbol" w:eastAsia="MS Gothic" w:hAnsi="Segoe UI Symbol" w:cs="Segoe UI Symbol"/>
              <w:sz w:val="24"/>
              <w:szCs w:val="24"/>
              <w:shd w:val="clear" w:color="auto" w:fill="D0CECE" w:themeFill="background2" w:themeFillShade="E6"/>
            </w:rPr>
            <w:t>☐</w:t>
          </w:r>
        </w:sdtContent>
      </w:sdt>
      <w:r w:rsidR="00912CC7" w:rsidRPr="00C344CA">
        <w:rPr>
          <w:rFonts w:ascii="Times New Roman" w:hAnsi="Times New Roman"/>
          <w:sz w:val="24"/>
          <w:szCs w:val="24"/>
        </w:rPr>
        <w:t xml:space="preserve"> </w:t>
      </w:r>
      <w:r w:rsidR="00912CC7" w:rsidRPr="00810097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="00912CC7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912CC7" w:rsidRPr="008717B8">
        <w:rPr>
          <w:rFonts w:ascii="Times New Roman" w:eastAsia="Times New Roman" w:hAnsi="Times New Roman"/>
          <w:sz w:val="24"/>
          <w:szCs w:val="24"/>
          <w:lang w:val="x-none" w:eastAsia="ar-SA"/>
        </w:rPr>
        <w:t>____________________________</w:t>
      </w:r>
      <w:r w:rsidR="00912CC7" w:rsidRPr="008717B8">
        <w:rPr>
          <w:rFonts w:ascii="Times New Roman" w:eastAsia="Times New Roman" w:hAnsi="Times New Roman"/>
          <w:i/>
          <w:sz w:val="28"/>
          <w:szCs w:val="28"/>
          <w:vertAlign w:val="superscript"/>
          <w:lang w:val="x-none" w:eastAsia="ar-SA"/>
        </w:rPr>
        <w:t>/jeśli dotyczy to wpisać nazwę oraz adres internetowy innej bazy danych/</w:t>
      </w:r>
    </w:p>
    <w:p w14:paraId="6D9716EE" w14:textId="77777777" w:rsidR="00912CC7" w:rsidRDefault="00912CC7" w:rsidP="00912C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8578EBD" w14:textId="77777777" w:rsidR="00912CC7" w:rsidRDefault="00912CC7" w:rsidP="00912CC7">
      <w:pPr>
        <w:spacing w:after="0" w:line="360" w:lineRule="auto"/>
        <w:ind w:left="3261"/>
        <w:jc w:val="center"/>
        <w:rPr>
          <w:rFonts w:asciiTheme="minorHAnsi" w:hAnsiTheme="minorHAnsi" w:cstheme="minorHAnsi"/>
          <w:sz w:val="24"/>
          <w:szCs w:val="24"/>
        </w:rPr>
      </w:pPr>
    </w:p>
    <w:p w14:paraId="320BC041" w14:textId="77777777" w:rsidR="00912CC7" w:rsidRPr="00C344CA" w:rsidRDefault="00912CC7" w:rsidP="00912CC7">
      <w:pPr>
        <w:spacing w:after="0" w:line="360" w:lineRule="auto"/>
        <w:ind w:left="3261"/>
        <w:jc w:val="center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sz w:val="24"/>
          <w:szCs w:val="24"/>
        </w:rPr>
        <w:t xml:space="preserve"> </w:t>
      </w:r>
      <w:r w:rsidRPr="00C344CA">
        <w:rPr>
          <w:rFonts w:ascii="Times New Roman" w:hAnsi="Times New Roman"/>
          <w:b/>
          <w:sz w:val="24"/>
          <w:szCs w:val="24"/>
        </w:rPr>
        <w:t>………..…………..……………….………………………</w:t>
      </w:r>
    </w:p>
    <w:p w14:paraId="07DB3E0E" w14:textId="77777777" w:rsidR="00912CC7" w:rsidRPr="00C344CA" w:rsidRDefault="00912CC7" w:rsidP="00912CC7">
      <w:pPr>
        <w:spacing w:after="0" w:line="360" w:lineRule="auto"/>
        <w:ind w:left="3261"/>
        <w:jc w:val="center"/>
        <w:rPr>
          <w:rFonts w:ascii="Times New Roman" w:hAnsi="Times New Roman"/>
          <w:b/>
          <w:sz w:val="24"/>
          <w:szCs w:val="24"/>
        </w:rPr>
      </w:pPr>
      <w:r w:rsidRPr="00C344CA">
        <w:rPr>
          <w:rFonts w:ascii="Times New Roman" w:hAnsi="Times New Roman"/>
          <w:b/>
          <w:sz w:val="24"/>
          <w:szCs w:val="24"/>
        </w:rPr>
        <w:t>(data, kwalifikowany podpis elektroniczny lub podpis zaufany lub podpis osobisty)</w:t>
      </w:r>
    </w:p>
    <w:p w14:paraId="00E85AA8" w14:textId="77777777" w:rsidR="00912CC7" w:rsidRDefault="00912CC7" w:rsidP="00912CC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CEAA204" w14:textId="77777777" w:rsidR="00912CC7" w:rsidRDefault="00912CC7" w:rsidP="00912CC7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565C22" w14:textId="77777777" w:rsidR="00912CC7" w:rsidRPr="003524F6" w:rsidRDefault="00912CC7" w:rsidP="00912CC7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</w:rPr>
      </w:pPr>
      <w:bookmarkStart w:id="1" w:name="_Hlk157456907"/>
      <w:r w:rsidRPr="00E0750F">
        <w:rPr>
          <w:rFonts w:ascii="Times New Roman" w:hAnsi="Times New Roman"/>
          <w:color w:val="FF0000"/>
        </w:rPr>
        <w:t>*</w:t>
      </w:r>
      <w:bookmarkEnd w:id="1"/>
      <w:r w:rsidRPr="003524F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E0750F">
        <w:rPr>
          <w:rFonts w:ascii="Times New Roman" w:hAnsi="Times New Roman"/>
          <w:color w:val="000000"/>
          <w:shd w:val="clear" w:color="auto" w:fill="FFFFFF"/>
        </w:rPr>
        <w:t xml:space="preserve"> </w:t>
      </w:r>
      <w:sdt>
        <w:sdtPr>
          <w:rPr>
            <w:rFonts w:ascii="Times New Roman" w:hAnsi="Times New Roman"/>
            <w:shd w:val="clear" w:color="auto" w:fill="D0CECE" w:themeFill="background2" w:themeFillShade="E6"/>
          </w:rPr>
          <w:id w:val="-526405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622">
            <w:rPr>
              <w:rFonts w:ascii="Segoe UI Symbol" w:eastAsia="MS Gothic" w:hAnsi="Segoe UI Symbol" w:cs="Segoe UI Symbol"/>
              <w:shd w:val="clear" w:color="auto" w:fill="D0CECE" w:themeFill="background2" w:themeFillShade="E6"/>
            </w:rPr>
            <w:t>☐</w:t>
          </w:r>
        </w:sdtContent>
      </w:sdt>
      <w:r w:rsidRPr="00E0750F">
        <w:rPr>
          <w:rFonts w:ascii="Times New Roman" w:hAnsi="Times New Roman"/>
          <w:color w:val="000000"/>
          <w:shd w:val="clear" w:color="auto" w:fill="FFFFFF"/>
        </w:rPr>
        <w:t xml:space="preserve"> -</w:t>
      </w:r>
      <w:r w:rsidRPr="00E0750F">
        <w:rPr>
          <w:rFonts w:ascii="Times New Roman" w:hAnsi="Times New Roman"/>
        </w:rPr>
        <w:t xml:space="preserve"> </w:t>
      </w:r>
      <w:r w:rsidRPr="003524F6">
        <w:rPr>
          <w:rFonts w:ascii="Times New Roman" w:hAnsi="Times New Roman"/>
          <w:iCs/>
          <w:color w:val="FF0000"/>
        </w:rPr>
        <w:t xml:space="preserve">właściwe oświadczenia, należy zaznaczyć w sposób jednoznaczny np. stosując znak </w:t>
      </w:r>
      <w:r w:rsidRPr="003524F6">
        <w:rPr>
          <w:rFonts w:ascii="Times New Roman" w:hAnsi="Times New Roman"/>
          <w:b/>
          <w:iCs/>
          <w:color w:val="FF0000"/>
        </w:rPr>
        <w:t>„X”</w:t>
      </w:r>
    </w:p>
    <w:p w14:paraId="0C1939EE" w14:textId="77777777" w:rsidR="00912CC7" w:rsidRDefault="00912CC7" w:rsidP="00912CC7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ED00E11" w14:textId="77777777" w:rsidR="00912CC7" w:rsidRPr="00C344CA" w:rsidRDefault="00912CC7" w:rsidP="00912CC7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¹</w:t>
      </w:r>
      <w:r w:rsidRPr="00C344CA">
        <w:rPr>
          <w:rFonts w:ascii="Times New Roman" w:hAnsi="Times New Roman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EB889A4" w14:textId="77777777" w:rsidR="00912CC7" w:rsidRPr="00C344CA" w:rsidRDefault="00912CC7" w:rsidP="00912CC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</w:rPr>
      </w:pPr>
      <w:r w:rsidRPr="00C344CA">
        <w:rPr>
          <w:rFonts w:ascii="Times New Roman" w:hAnsi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854394" w14:textId="77777777" w:rsidR="00912CC7" w:rsidRPr="00C344CA" w:rsidRDefault="00912CC7" w:rsidP="00912CC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</w:rPr>
      </w:pPr>
      <w:r w:rsidRPr="00C344CA">
        <w:rPr>
          <w:rFonts w:ascii="Times New Roman" w:hAnsi="Times New Roman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7E46ED" w14:textId="77777777" w:rsidR="00912CC7" w:rsidRPr="00D904BB" w:rsidRDefault="00912CC7" w:rsidP="00912CC7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</w:rPr>
      </w:pPr>
      <w:r w:rsidRPr="00C344CA">
        <w:rPr>
          <w:rFonts w:ascii="Times New Roman" w:hAnsi="Times New Roman"/>
        </w:rPr>
        <w:t>wykonawcę oraz uczestnika konkursu, którego jednostką dominującą w rozumieniu art. 3 ust. 1 pkt 37 ustawy z dnia 29 września 1994 r. o rachunkowości (Dz. U. z 2023 r. poz.120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6C84DF" w14:textId="77777777" w:rsidR="00C344CA" w:rsidRPr="004D6EC0" w:rsidRDefault="00C344CA" w:rsidP="004D6EC0"/>
    <w:sectPr w:rsidR="00C344CA" w:rsidRPr="004D6EC0" w:rsidSect="00C56269">
      <w:footerReference w:type="default" r:id="rId10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19576" w14:textId="77777777" w:rsidR="00382CE9" w:rsidRDefault="00382CE9" w:rsidP="0038231F">
      <w:pPr>
        <w:spacing w:after="0" w:line="240" w:lineRule="auto"/>
      </w:pPr>
      <w:r>
        <w:separator/>
      </w:r>
    </w:p>
  </w:endnote>
  <w:endnote w:type="continuationSeparator" w:id="0">
    <w:p w14:paraId="05BB3C65" w14:textId="77777777" w:rsidR="00382CE9" w:rsidRDefault="00382C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5917" w14:textId="77777777" w:rsidR="00705D12" w:rsidRDefault="00705D12" w:rsidP="00705D12">
    <w:pPr>
      <w:tabs>
        <w:tab w:val="right" w:pos="9000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pl-PL"/>
      </w:rPr>
    </w:pPr>
  </w:p>
  <w:p w14:paraId="575B012E" w14:textId="3664AF21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9492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EFDF" w14:textId="77777777" w:rsidR="00382CE9" w:rsidRDefault="00382CE9" w:rsidP="0038231F">
      <w:pPr>
        <w:spacing w:after="0" w:line="240" w:lineRule="auto"/>
      </w:pPr>
      <w:r>
        <w:separator/>
      </w:r>
    </w:p>
  </w:footnote>
  <w:footnote w:type="continuationSeparator" w:id="0">
    <w:p w14:paraId="53740A9E" w14:textId="77777777" w:rsidR="00382CE9" w:rsidRDefault="00382C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3AC"/>
    <w:multiLevelType w:val="hybridMultilevel"/>
    <w:tmpl w:val="3CA268EE"/>
    <w:lvl w:ilvl="0" w:tplc="E2AEA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A15C7"/>
    <w:multiLevelType w:val="hybridMultilevel"/>
    <w:tmpl w:val="384AF180"/>
    <w:lvl w:ilvl="0" w:tplc="132251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95D8E"/>
    <w:multiLevelType w:val="hybridMultilevel"/>
    <w:tmpl w:val="6D56E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22B13"/>
    <w:multiLevelType w:val="hybridMultilevel"/>
    <w:tmpl w:val="A8A8E9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117669">
    <w:abstractNumId w:val="15"/>
  </w:num>
  <w:num w:numId="2" w16cid:durableId="318267104">
    <w:abstractNumId w:val="1"/>
  </w:num>
  <w:num w:numId="3" w16cid:durableId="1925213672">
    <w:abstractNumId w:val="14"/>
  </w:num>
  <w:num w:numId="4" w16cid:durableId="464812926">
    <w:abstractNumId w:val="17"/>
  </w:num>
  <w:num w:numId="5" w16cid:durableId="1792821182">
    <w:abstractNumId w:val="16"/>
  </w:num>
  <w:num w:numId="6" w16cid:durableId="134765739">
    <w:abstractNumId w:val="13"/>
  </w:num>
  <w:num w:numId="7" w16cid:durableId="1500384542">
    <w:abstractNumId w:val="3"/>
  </w:num>
  <w:num w:numId="8" w16cid:durableId="1853450805">
    <w:abstractNumId w:val="9"/>
  </w:num>
  <w:num w:numId="9" w16cid:durableId="1376660036">
    <w:abstractNumId w:val="7"/>
  </w:num>
  <w:num w:numId="10" w16cid:durableId="529799651">
    <w:abstractNumId w:val="10"/>
  </w:num>
  <w:num w:numId="11" w16cid:durableId="1211333972">
    <w:abstractNumId w:val="8"/>
  </w:num>
  <w:num w:numId="12" w16cid:durableId="1310482357">
    <w:abstractNumId w:val="12"/>
  </w:num>
  <w:num w:numId="13" w16cid:durableId="1766419904">
    <w:abstractNumId w:val="6"/>
  </w:num>
  <w:num w:numId="14" w16cid:durableId="977999686">
    <w:abstractNumId w:val="5"/>
  </w:num>
  <w:num w:numId="15" w16cid:durableId="443966221">
    <w:abstractNumId w:val="4"/>
  </w:num>
  <w:num w:numId="16" w16cid:durableId="1324775103">
    <w:abstractNumId w:val="0"/>
  </w:num>
  <w:num w:numId="17" w16cid:durableId="632952916">
    <w:abstractNumId w:val="2"/>
  </w:num>
  <w:num w:numId="18" w16cid:durableId="1323505060">
    <w:abstractNumId w:val="11"/>
  </w:num>
  <w:num w:numId="19" w16cid:durableId="16530235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E81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D7CBD"/>
    <w:rsid w:val="000E4D37"/>
    <w:rsid w:val="000F1134"/>
    <w:rsid w:val="00110593"/>
    <w:rsid w:val="0011306C"/>
    <w:rsid w:val="00115181"/>
    <w:rsid w:val="0012157F"/>
    <w:rsid w:val="0013179A"/>
    <w:rsid w:val="00160A7A"/>
    <w:rsid w:val="001902D2"/>
    <w:rsid w:val="001A1CCF"/>
    <w:rsid w:val="001C6945"/>
    <w:rsid w:val="001C6C87"/>
    <w:rsid w:val="001F027E"/>
    <w:rsid w:val="00203A40"/>
    <w:rsid w:val="00207EC6"/>
    <w:rsid w:val="002168A8"/>
    <w:rsid w:val="00232DF0"/>
    <w:rsid w:val="002342F1"/>
    <w:rsid w:val="002426FF"/>
    <w:rsid w:val="002535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076CC"/>
    <w:rsid w:val="00313417"/>
    <w:rsid w:val="00313911"/>
    <w:rsid w:val="00333209"/>
    <w:rsid w:val="00337073"/>
    <w:rsid w:val="00343DBD"/>
    <w:rsid w:val="00350CD9"/>
    <w:rsid w:val="00351F8A"/>
    <w:rsid w:val="003524F6"/>
    <w:rsid w:val="00356C55"/>
    <w:rsid w:val="00364235"/>
    <w:rsid w:val="00371CB8"/>
    <w:rsid w:val="0038231F"/>
    <w:rsid w:val="00382CE9"/>
    <w:rsid w:val="003B2070"/>
    <w:rsid w:val="003B214C"/>
    <w:rsid w:val="003B7238"/>
    <w:rsid w:val="003C3B64"/>
    <w:rsid w:val="003D4245"/>
    <w:rsid w:val="003D7D00"/>
    <w:rsid w:val="003F024C"/>
    <w:rsid w:val="00403625"/>
    <w:rsid w:val="00434CC2"/>
    <w:rsid w:val="004541F9"/>
    <w:rsid w:val="004609F1"/>
    <w:rsid w:val="004651B5"/>
    <w:rsid w:val="00472D59"/>
    <w:rsid w:val="004761C6"/>
    <w:rsid w:val="0047664E"/>
    <w:rsid w:val="00476E7D"/>
    <w:rsid w:val="00482060"/>
    <w:rsid w:val="00482F6E"/>
    <w:rsid w:val="00484F88"/>
    <w:rsid w:val="004C4854"/>
    <w:rsid w:val="004D6EC0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B6374"/>
    <w:rsid w:val="005C39CA"/>
    <w:rsid w:val="005E176A"/>
    <w:rsid w:val="005E24AA"/>
    <w:rsid w:val="005E579C"/>
    <w:rsid w:val="00612283"/>
    <w:rsid w:val="00634311"/>
    <w:rsid w:val="00641874"/>
    <w:rsid w:val="00650D6C"/>
    <w:rsid w:val="00656E81"/>
    <w:rsid w:val="006676AE"/>
    <w:rsid w:val="00673660"/>
    <w:rsid w:val="006A3A1F"/>
    <w:rsid w:val="006A52B6"/>
    <w:rsid w:val="006B53D6"/>
    <w:rsid w:val="006D536F"/>
    <w:rsid w:val="006F0034"/>
    <w:rsid w:val="006F3D32"/>
    <w:rsid w:val="00705D12"/>
    <w:rsid w:val="00710937"/>
    <w:rsid w:val="007118F0"/>
    <w:rsid w:val="00721D87"/>
    <w:rsid w:val="0072560B"/>
    <w:rsid w:val="00746532"/>
    <w:rsid w:val="00751725"/>
    <w:rsid w:val="0075292B"/>
    <w:rsid w:val="00756C8F"/>
    <w:rsid w:val="00757EFB"/>
    <w:rsid w:val="007840F2"/>
    <w:rsid w:val="00792C17"/>
    <w:rsid w:val="007936D6"/>
    <w:rsid w:val="007961C8"/>
    <w:rsid w:val="007A2BCB"/>
    <w:rsid w:val="007B01C8"/>
    <w:rsid w:val="007D5B61"/>
    <w:rsid w:val="007E2F69"/>
    <w:rsid w:val="00804F07"/>
    <w:rsid w:val="00810097"/>
    <w:rsid w:val="00825A09"/>
    <w:rsid w:val="00830AB1"/>
    <w:rsid w:val="00833FCD"/>
    <w:rsid w:val="00842991"/>
    <w:rsid w:val="00847232"/>
    <w:rsid w:val="00856DA8"/>
    <w:rsid w:val="008757E1"/>
    <w:rsid w:val="00892E48"/>
    <w:rsid w:val="008B7CD7"/>
    <w:rsid w:val="008C5709"/>
    <w:rsid w:val="008C6DF8"/>
    <w:rsid w:val="008D0487"/>
    <w:rsid w:val="008D33C8"/>
    <w:rsid w:val="008D76E0"/>
    <w:rsid w:val="008F3B4E"/>
    <w:rsid w:val="008F5F77"/>
    <w:rsid w:val="0091264E"/>
    <w:rsid w:val="00912CC7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8589A"/>
    <w:rsid w:val="00992BD8"/>
    <w:rsid w:val="00997D0F"/>
    <w:rsid w:val="009C0E0C"/>
    <w:rsid w:val="009C46C7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D3CA0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B5622"/>
    <w:rsid w:val="00BC1579"/>
    <w:rsid w:val="00BE6F04"/>
    <w:rsid w:val="00C014B5"/>
    <w:rsid w:val="00C113BF"/>
    <w:rsid w:val="00C344CA"/>
    <w:rsid w:val="00C4103F"/>
    <w:rsid w:val="00C56269"/>
    <w:rsid w:val="00C57DEB"/>
    <w:rsid w:val="00C61815"/>
    <w:rsid w:val="00C62F57"/>
    <w:rsid w:val="00C725FE"/>
    <w:rsid w:val="00C737A7"/>
    <w:rsid w:val="00C81012"/>
    <w:rsid w:val="00C909B9"/>
    <w:rsid w:val="00CD0851"/>
    <w:rsid w:val="00CD4DD1"/>
    <w:rsid w:val="00CF3A8D"/>
    <w:rsid w:val="00D23F3D"/>
    <w:rsid w:val="00D2702A"/>
    <w:rsid w:val="00D27F63"/>
    <w:rsid w:val="00D34D9A"/>
    <w:rsid w:val="00D409DE"/>
    <w:rsid w:val="00D42076"/>
    <w:rsid w:val="00D42C9B"/>
    <w:rsid w:val="00D531D5"/>
    <w:rsid w:val="00D61090"/>
    <w:rsid w:val="00D7532C"/>
    <w:rsid w:val="00DA6EC7"/>
    <w:rsid w:val="00DD146A"/>
    <w:rsid w:val="00DD3E9D"/>
    <w:rsid w:val="00E022A1"/>
    <w:rsid w:val="00E0750F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C3237"/>
    <w:rsid w:val="00EE1FBF"/>
    <w:rsid w:val="00EE40F5"/>
    <w:rsid w:val="00EF74CA"/>
    <w:rsid w:val="00F04280"/>
    <w:rsid w:val="00F06703"/>
    <w:rsid w:val="00F318EC"/>
    <w:rsid w:val="00F365F2"/>
    <w:rsid w:val="00F43919"/>
    <w:rsid w:val="00F571A7"/>
    <w:rsid w:val="00F66810"/>
    <w:rsid w:val="00F8042D"/>
    <w:rsid w:val="00F8636A"/>
    <w:rsid w:val="00F867C0"/>
    <w:rsid w:val="00F90CD1"/>
    <w:rsid w:val="00FA7B02"/>
    <w:rsid w:val="00FC0317"/>
    <w:rsid w:val="00FE23F3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C001F"/>
  <w15:docId w15:val="{AE466972-4398-4D3F-B83C-36DE25A2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EC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3A2D~1.MA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4</Pages>
  <Words>1002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cp:lastModifiedBy>g.madera</cp:lastModifiedBy>
  <cp:revision>10</cp:revision>
  <cp:lastPrinted>2016-07-26T10:32:00Z</cp:lastPrinted>
  <dcterms:created xsi:type="dcterms:W3CDTF">2024-03-21T12:11:00Z</dcterms:created>
  <dcterms:modified xsi:type="dcterms:W3CDTF">2026-04-17T06:07:00Z</dcterms:modified>
</cp:coreProperties>
</file>