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28569" w14:textId="56A7FE96" w:rsidR="00025386" w:rsidRPr="000E053A" w:rsidRDefault="00657A47" w:rsidP="00A137C9">
      <w:pPr>
        <w:pStyle w:val="Nagwek4"/>
        <w:spacing w:after="60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  <w:r w:rsidRPr="000E053A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F714A3">
        <w:rPr>
          <w:rFonts w:asciiTheme="minorHAnsi" w:hAnsiTheme="minorHAnsi" w:cstheme="minorHAnsi"/>
          <w:bCs/>
          <w:i w:val="0"/>
          <w:sz w:val="20"/>
        </w:rPr>
        <w:t>8</w:t>
      </w:r>
      <w:r w:rsidR="007666D6" w:rsidRPr="000E053A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0E053A" w14:paraId="564A305D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24ED94" w14:textId="77777777" w:rsidR="008D442B" w:rsidRPr="000E053A" w:rsidRDefault="008D442B" w:rsidP="008D442B">
            <w:pPr>
              <w:spacing w:before="240" w:after="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E053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OŚWIADCZENIE WYKONAWCÓW </w:t>
            </w:r>
          </w:p>
          <w:p w14:paraId="42BB17D7" w14:textId="77777777" w:rsidR="00053927" w:rsidRPr="000E053A" w:rsidRDefault="008D442B" w:rsidP="008D442B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E053A">
              <w:rPr>
                <w:rFonts w:asciiTheme="minorHAnsi" w:hAnsiTheme="minorHAnsi" w:cstheme="minorHAnsi"/>
                <w:b/>
                <w:sz w:val="20"/>
                <w:szCs w:val="20"/>
              </w:rPr>
              <w:t>WSPÓLNIE UBIEGAJĄCYCH SIĘ O UDZIELENIE ZAMÓWIENIA</w:t>
            </w:r>
            <w:r w:rsidR="00053927" w:rsidRPr="000E053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1E8E5B1D" w14:textId="77777777" w:rsidR="00053927" w:rsidRPr="000E053A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  <w:sz w:val="20"/>
                <w:szCs w:val="20"/>
              </w:rPr>
            </w:pPr>
            <w:r w:rsidRPr="000E053A">
              <w:rPr>
                <w:rFonts w:asciiTheme="minorHAnsi" w:hAnsiTheme="minorHAnsi" w:cstheme="minorHAnsi"/>
                <w:color w:val="0070C0"/>
                <w:sz w:val="20"/>
                <w:szCs w:val="20"/>
                <w:u w:val="single"/>
              </w:rPr>
              <w:t>Uwaga</w:t>
            </w:r>
            <w:r w:rsidRPr="000E053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 xml:space="preserve">: </w:t>
            </w:r>
            <w:r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W</w:t>
            </w:r>
            <w:r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ykonawc</w:t>
            </w:r>
            <w:r w:rsidR="00B641BE"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0E053A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772E4EE7" w14:textId="77777777" w:rsidR="00A137C9" w:rsidRPr="000E053A" w:rsidRDefault="00A137C9" w:rsidP="00A137C9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053A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0E053A" w14:paraId="6EA8150D" w14:textId="77777777" w:rsidTr="004F10A0">
        <w:tc>
          <w:tcPr>
            <w:tcW w:w="2269" w:type="dxa"/>
          </w:tcPr>
          <w:p w14:paraId="4695DC11" w14:textId="77777777" w:rsidR="00A137C9" w:rsidRPr="000E053A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E286498" w14:textId="57EB2455" w:rsidR="00A137C9" w:rsidRPr="005000C4" w:rsidRDefault="005000C4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5000C4">
              <w:rPr>
                <w:rFonts w:asciiTheme="minorHAnsi" w:hAnsiTheme="minorHAnsi" w:cstheme="minorHAnsi"/>
                <w:bCs/>
                <w:sz w:val="20"/>
                <w:szCs w:val="20"/>
              </w:rPr>
              <w:t>Wdrożenie rozwiązań AI i podłączenie do centralnego repozytorium danych medycznych</w:t>
            </w:r>
            <w:r w:rsidR="007362BE" w:rsidRPr="005000C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w ramach projektu pn. "Podniesienie jakości usług  informatycznych w Samodzielnym Publicznym Wojewódzkim Szpitalu Specjalistycznym w Chełmie."</w:t>
            </w:r>
          </w:p>
        </w:tc>
      </w:tr>
      <w:tr w:rsidR="007362BE" w:rsidRPr="000E053A" w14:paraId="5CE566FF" w14:textId="77777777" w:rsidTr="00636F5F">
        <w:tc>
          <w:tcPr>
            <w:tcW w:w="2269" w:type="dxa"/>
          </w:tcPr>
          <w:p w14:paraId="3530A89C" w14:textId="77777777" w:rsidR="007362BE" w:rsidRPr="000E053A" w:rsidRDefault="007362BE" w:rsidP="00636F5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C1339A" w14:textId="392F866B" w:rsidR="007362BE" w:rsidRPr="000E053A" w:rsidRDefault="007362BE" w:rsidP="00636F5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ZP.3311.</w:t>
            </w:r>
            <w:r w:rsidR="005000C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10</w:t>
            </w:r>
            <w:r w:rsidRPr="000E053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.2026</w:t>
            </w:r>
          </w:p>
        </w:tc>
      </w:tr>
    </w:tbl>
    <w:p w14:paraId="1F92ADCE" w14:textId="77777777" w:rsidR="00A137C9" w:rsidRPr="000E053A" w:rsidRDefault="00A137C9" w:rsidP="00A137C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9226FE2" w14:textId="1E0B0326" w:rsidR="003A486D" w:rsidRPr="000E053A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053A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7362BE" w:rsidRPr="000E053A">
        <w:rPr>
          <w:rFonts w:asciiTheme="minorHAnsi" w:hAnsiTheme="minorHAnsi" w:cstheme="minorHAnsi"/>
          <w:b/>
          <w:sz w:val="20"/>
          <w:szCs w:val="20"/>
        </w:rPr>
        <w:t>Samodzielny Publiczny Wojewódzki Szpital Specjalistyczny w Chełmie</w:t>
      </w:r>
      <w:r w:rsidRPr="000E053A">
        <w:rPr>
          <w:rFonts w:asciiTheme="minorHAnsi" w:hAnsiTheme="minorHAnsi" w:cstheme="minorHAnsi"/>
          <w:b/>
          <w:sz w:val="20"/>
          <w:szCs w:val="20"/>
        </w:rPr>
        <w:t>,</w:t>
      </w:r>
      <w:r w:rsidRPr="000E053A">
        <w:rPr>
          <w:rFonts w:asciiTheme="minorHAnsi" w:hAnsiTheme="minorHAnsi" w:cstheme="minorHAnsi"/>
          <w:sz w:val="20"/>
          <w:szCs w:val="20"/>
        </w:rPr>
        <w:t xml:space="preserve"> d</w:t>
      </w:r>
      <w:r w:rsidR="008D442B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ziałając </w:t>
      </w:r>
      <w:r w:rsidR="003A486D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imieniu Wykonawców wspólnie ubiegających się o udzielenie zamówienia w </w:t>
      </w:r>
      <w:r w:rsidR="008D442B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składzie:</w:t>
      </w:r>
    </w:p>
    <w:p w14:paraId="192B05D9" w14:textId="77777777" w:rsidR="00A137C9" w:rsidRPr="000E053A" w:rsidRDefault="00A137C9" w:rsidP="00A137C9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0E053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442"/>
        <w:gridCol w:w="4897"/>
      </w:tblGrid>
      <w:tr w:rsidR="003A486D" w:rsidRPr="000E053A" w14:paraId="29C5FF5D" w14:textId="77777777" w:rsidTr="00A137C9">
        <w:tc>
          <w:tcPr>
            <w:tcW w:w="617" w:type="dxa"/>
            <w:vAlign w:val="center"/>
          </w:tcPr>
          <w:p w14:paraId="228C1A05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73CEF087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</w:t>
            </w:r>
            <w:r w:rsidR="0024648D"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64EE6C84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Adres</w:t>
            </w:r>
          </w:p>
        </w:tc>
      </w:tr>
      <w:tr w:rsidR="003A486D" w:rsidRPr="000E053A" w14:paraId="1773F3BE" w14:textId="77777777" w:rsidTr="00A137C9">
        <w:tc>
          <w:tcPr>
            <w:tcW w:w="617" w:type="dxa"/>
            <w:vAlign w:val="center"/>
          </w:tcPr>
          <w:p w14:paraId="2BE24C7B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94" w:type="dxa"/>
          </w:tcPr>
          <w:p w14:paraId="239CDF48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542E8367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A486D" w:rsidRPr="000E053A" w14:paraId="79C3AE84" w14:textId="77777777" w:rsidTr="00A137C9">
        <w:tc>
          <w:tcPr>
            <w:tcW w:w="617" w:type="dxa"/>
            <w:vAlign w:val="center"/>
          </w:tcPr>
          <w:p w14:paraId="565A7406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94" w:type="dxa"/>
          </w:tcPr>
          <w:p w14:paraId="6721E644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1A8BA19C" w14:textId="77777777" w:rsidR="003A486D" w:rsidRPr="000E053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30AFDC7" w14:textId="2EA860C3" w:rsidR="00DC652A" w:rsidRPr="000E053A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0E053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8D442B" w:rsidRPr="000E053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świadczam, </w:t>
      </w:r>
      <w:r w:rsidR="008D442B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stosownie do postanowień art. 117 ust. 4 </w:t>
      </w:r>
      <w:r w:rsidRPr="000E053A">
        <w:rPr>
          <w:rFonts w:asciiTheme="minorHAnsi" w:hAnsiTheme="minorHAnsi" w:cstheme="minorHAnsi"/>
          <w:sz w:val="20"/>
          <w:szCs w:val="20"/>
        </w:rPr>
        <w:t xml:space="preserve">ustawy z dnia 11 września 2019r. Prawo zamówień publicznych </w:t>
      </w:r>
      <w:r w:rsidR="007362BE" w:rsidRPr="000E053A">
        <w:rPr>
          <w:rFonts w:asciiTheme="minorHAnsi" w:hAnsiTheme="minorHAnsi" w:cstheme="minorHAnsi"/>
          <w:sz w:val="20"/>
          <w:szCs w:val="20"/>
        </w:rPr>
        <w:t>(t.j. Dz. U. z 2024 r. poz. 1320 z p</w:t>
      </w:r>
      <w:r w:rsidR="000E053A">
        <w:rPr>
          <w:rFonts w:asciiTheme="minorHAnsi" w:hAnsiTheme="minorHAnsi" w:cstheme="minorHAnsi"/>
          <w:sz w:val="20"/>
          <w:szCs w:val="20"/>
        </w:rPr>
        <w:t>óź</w:t>
      </w:r>
      <w:r w:rsidR="007362BE" w:rsidRPr="000E053A">
        <w:rPr>
          <w:rFonts w:asciiTheme="minorHAnsi" w:hAnsiTheme="minorHAnsi" w:cstheme="minorHAnsi"/>
          <w:sz w:val="20"/>
          <w:szCs w:val="20"/>
        </w:rPr>
        <w:t>n. zm.)</w:t>
      </w:r>
      <w:r w:rsidRPr="000E053A">
        <w:rPr>
          <w:rFonts w:asciiTheme="minorHAnsi" w:hAnsiTheme="minorHAnsi" w:cstheme="minorHAnsi"/>
          <w:sz w:val="20"/>
          <w:szCs w:val="20"/>
        </w:rPr>
        <w:t>, że w ramach zamówienia</w:t>
      </w:r>
      <w:r w:rsidR="00A137C9" w:rsidRPr="000E053A">
        <w:rPr>
          <w:rFonts w:asciiTheme="minorHAnsi" w:hAnsiTheme="minorHAnsi" w:cstheme="minorHAnsi"/>
          <w:sz w:val="20"/>
          <w:szCs w:val="20"/>
        </w:rPr>
        <w:t>,</w:t>
      </w:r>
      <w:r w:rsidR="00A137C9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następujące usługi / dostawy</w:t>
      </w:r>
      <w:r w:rsidR="00B641BE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  <w:r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wykonają wskazani niżej Wykonawcy wspólnie ubiegający się </w:t>
      </w:r>
      <w:r w:rsidR="00B641BE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dzielenie zamówienia</w:t>
      </w:r>
      <w:r w:rsidR="00DC652A" w:rsidRPr="000E053A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10"/>
        <w:gridCol w:w="4829"/>
      </w:tblGrid>
      <w:tr w:rsidR="00B641BE" w:rsidRPr="000E053A" w14:paraId="670450FD" w14:textId="77777777" w:rsidTr="00A137C9">
        <w:tc>
          <w:tcPr>
            <w:tcW w:w="617" w:type="dxa"/>
            <w:vAlign w:val="center"/>
          </w:tcPr>
          <w:p w14:paraId="37B6B700" w14:textId="77777777" w:rsidR="00B641BE" w:rsidRPr="000E053A" w:rsidRDefault="00B641BE" w:rsidP="000E053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77975091" w14:textId="77777777" w:rsidR="00B641BE" w:rsidRPr="000E053A" w:rsidRDefault="00B641BE" w:rsidP="000E053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02FAB527" w14:textId="27F6BC24" w:rsidR="00B641BE" w:rsidRPr="000E053A" w:rsidRDefault="00B641BE" w:rsidP="000E053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Wykaz realizowanych dostaw/usług</w:t>
            </w:r>
          </w:p>
        </w:tc>
      </w:tr>
      <w:tr w:rsidR="00B641BE" w:rsidRPr="000E053A" w14:paraId="13AF0C3E" w14:textId="77777777" w:rsidTr="00A137C9">
        <w:tc>
          <w:tcPr>
            <w:tcW w:w="617" w:type="dxa"/>
            <w:vAlign w:val="center"/>
          </w:tcPr>
          <w:p w14:paraId="2BA3E01E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56" w:type="dxa"/>
          </w:tcPr>
          <w:p w14:paraId="48D9A016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5FDF46E1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641BE" w:rsidRPr="000E053A" w14:paraId="17B5AFE4" w14:textId="77777777" w:rsidTr="00A137C9">
        <w:tc>
          <w:tcPr>
            <w:tcW w:w="617" w:type="dxa"/>
            <w:vAlign w:val="center"/>
          </w:tcPr>
          <w:p w14:paraId="3D756C95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56" w:type="dxa"/>
          </w:tcPr>
          <w:p w14:paraId="5CD36399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34A0CBC2" w14:textId="77777777" w:rsidR="00B641BE" w:rsidRPr="000E053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0296C36" w14:textId="77777777" w:rsidR="007A2C38" w:rsidRPr="000E053A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bookmarkEnd w:id="0"/>
    <w:p w14:paraId="402917CD" w14:textId="77777777" w:rsidR="007A2C38" w:rsidRPr="000E053A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0E053A" w14:paraId="69B57FE0" w14:textId="77777777" w:rsidTr="004F10A0">
        <w:tc>
          <w:tcPr>
            <w:tcW w:w="2660" w:type="dxa"/>
          </w:tcPr>
          <w:p w14:paraId="0382F88E" w14:textId="77777777" w:rsidR="00A137C9" w:rsidRPr="000E053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2861456" w14:textId="77777777" w:rsidR="00A137C9" w:rsidRPr="000E053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CC6FC48" w14:textId="77777777" w:rsidR="00A137C9" w:rsidRPr="000E053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8C95C93" w14:textId="77777777" w:rsidR="00A137C9" w:rsidRPr="000E053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FF16E82" w14:textId="51185B95" w:rsidR="00A137C9" w:rsidRPr="000E053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</w:t>
            </w:r>
            <w:r w:rsidR="005000C4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</w:t>
            </w:r>
            <w:r w:rsidRPr="000E053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</w:t>
            </w:r>
          </w:p>
          <w:p w14:paraId="4C295BD9" w14:textId="399904A4" w:rsidR="00A137C9" w:rsidRPr="000E053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E053A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7362BE" w:rsidRPr="000E053A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Pr="000E053A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reprezentacji]</w:t>
            </w:r>
          </w:p>
        </w:tc>
      </w:tr>
    </w:tbl>
    <w:p w14:paraId="72F7B1BA" w14:textId="77777777" w:rsidR="00A137C9" w:rsidRPr="000E053A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sectPr w:rsidR="00A137C9" w:rsidRPr="000E053A" w:rsidSect="000E0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FAE9" w14:textId="77777777" w:rsidR="00867245" w:rsidRDefault="00867245" w:rsidP="00025386">
      <w:pPr>
        <w:spacing w:after="0" w:line="240" w:lineRule="auto"/>
      </w:pPr>
      <w:r>
        <w:separator/>
      </w:r>
    </w:p>
  </w:endnote>
  <w:endnote w:type="continuationSeparator" w:id="0">
    <w:p w14:paraId="3F9F90CE" w14:textId="77777777" w:rsidR="00867245" w:rsidRDefault="0086724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19C7" w14:textId="77777777" w:rsidR="007362BE" w:rsidRDefault="00736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1A0F4" w14:textId="77777777" w:rsidR="000E053A" w:rsidRDefault="000E053A" w:rsidP="00025386">
    <w:pPr>
      <w:pStyle w:val="Stopka"/>
      <w:tabs>
        <w:tab w:val="clear" w:pos="4536"/>
      </w:tabs>
      <w:jc w:val="center"/>
    </w:pPr>
  </w:p>
  <w:p w14:paraId="434C318F" w14:textId="324AD0D2" w:rsidR="000E053A" w:rsidRDefault="00D31688" w:rsidP="00025386">
    <w:pPr>
      <w:pStyle w:val="Stopka"/>
      <w:tabs>
        <w:tab w:val="clear" w:pos="4536"/>
      </w:tabs>
      <w:jc w:val="center"/>
    </w:pPr>
    <w:r w:rsidRPr="00487101">
      <w:rPr>
        <w:noProof/>
      </w:rPr>
      <w:drawing>
        <wp:inline distT="0" distB="0" distL="0" distR="0" wp14:anchorId="2BF85492" wp14:editId="1C98F063">
          <wp:extent cx="5760720" cy="571500"/>
          <wp:effectExtent l="0" t="0" r="0" b="0"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4AADFE" w14:textId="77777777" w:rsidR="000E053A" w:rsidRDefault="000E053A" w:rsidP="00025386">
    <w:pPr>
      <w:pStyle w:val="Stopka"/>
      <w:tabs>
        <w:tab w:val="clear" w:pos="4536"/>
      </w:tabs>
      <w:jc w:val="center"/>
    </w:pPr>
  </w:p>
  <w:p w14:paraId="56E5A14E" w14:textId="33717331" w:rsidR="00025386" w:rsidRDefault="00D31688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1F56AD2" wp14:editId="529B860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0B7BCA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26A16AF" w14:textId="77777777" w:rsidR="00025386" w:rsidRPr="000E053A" w:rsidRDefault="00025386" w:rsidP="00025386">
    <w:pPr>
      <w:pStyle w:val="Stopka"/>
      <w:ind w:right="360"/>
      <w:rPr>
        <w:rFonts w:asciiTheme="minorHAnsi" w:hAnsiTheme="minorHAnsi" w:cstheme="minorHAnsi"/>
      </w:rPr>
    </w:pPr>
    <w:r w:rsidRPr="000E053A">
      <w:rPr>
        <w:rFonts w:asciiTheme="minorHAnsi" w:hAnsiTheme="minorHAnsi" w:cstheme="minorHAnsi"/>
        <w:sz w:val="18"/>
        <w:szCs w:val="18"/>
      </w:rPr>
      <w:t>System ProPublico © Datacomp</w:t>
    </w:r>
    <w:r w:rsidR="00A137C9" w:rsidRPr="000E053A">
      <w:rPr>
        <w:rFonts w:asciiTheme="minorHAnsi" w:hAnsiTheme="minorHAnsi" w:cstheme="minorHAnsi"/>
        <w:sz w:val="18"/>
        <w:szCs w:val="18"/>
      </w:rPr>
      <w:t xml:space="preserve"> IT</w:t>
    </w:r>
    <w:r w:rsidRPr="000E053A">
      <w:rPr>
        <w:rFonts w:asciiTheme="minorHAnsi" w:hAnsiTheme="minorHAnsi" w:cstheme="minorHAnsi"/>
        <w:sz w:val="18"/>
        <w:szCs w:val="18"/>
      </w:rPr>
      <w:tab/>
    </w:r>
    <w:r w:rsidRPr="000E053A">
      <w:rPr>
        <w:rFonts w:asciiTheme="minorHAnsi" w:hAnsiTheme="minorHAnsi" w:cstheme="minorHAnsi"/>
        <w:sz w:val="18"/>
        <w:szCs w:val="18"/>
      </w:rPr>
      <w:tab/>
    </w:r>
    <w:r w:rsidRPr="000E053A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E053A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657A47" w:rsidRPr="000E053A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0E053A">
      <w:rPr>
        <w:rStyle w:val="Numerstrony"/>
        <w:rFonts w:asciiTheme="minorHAnsi" w:hAnsiTheme="minorHAnsi" w:cstheme="minorHAnsi"/>
        <w:sz w:val="18"/>
        <w:szCs w:val="18"/>
      </w:rPr>
      <w:t>/</w: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E053A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657A47" w:rsidRPr="000E053A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E053A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7AF5203F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1FC9" w14:textId="77777777" w:rsidR="007362BE" w:rsidRDefault="00736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1C0D" w14:textId="77777777" w:rsidR="00867245" w:rsidRDefault="00867245" w:rsidP="00025386">
      <w:pPr>
        <w:spacing w:after="0" w:line="240" w:lineRule="auto"/>
      </w:pPr>
      <w:r>
        <w:separator/>
      </w:r>
    </w:p>
  </w:footnote>
  <w:footnote w:type="continuationSeparator" w:id="0">
    <w:p w14:paraId="7D638F92" w14:textId="77777777" w:rsidR="00867245" w:rsidRDefault="0086724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CF51" w14:textId="77777777" w:rsidR="007362BE" w:rsidRDefault="00736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D19E" w14:textId="77777777" w:rsidR="007362BE" w:rsidRDefault="007362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A694" w14:textId="77777777" w:rsidR="007362BE" w:rsidRDefault="00736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2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32"/>
    <w:rsid w:val="00025386"/>
    <w:rsid w:val="000423B9"/>
    <w:rsid w:val="00053927"/>
    <w:rsid w:val="00081866"/>
    <w:rsid w:val="00084786"/>
    <w:rsid w:val="000E053A"/>
    <w:rsid w:val="0016158F"/>
    <w:rsid w:val="001C2314"/>
    <w:rsid w:val="00213980"/>
    <w:rsid w:val="00214932"/>
    <w:rsid w:val="0024648D"/>
    <w:rsid w:val="003A486D"/>
    <w:rsid w:val="004374F2"/>
    <w:rsid w:val="00460705"/>
    <w:rsid w:val="00485239"/>
    <w:rsid w:val="004A0686"/>
    <w:rsid w:val="004E27D7"/>
    <w:rsid w:val="004F10A0"/>
    <w:rsid w:val="005000C4"/>
    <w:rsid w:val="00545BF0"/>
    <w:rsid w:val="0055145C"/>
    <w:rsid w:val="005624D8"/>
    <w:rsid w:val="00620476"/>
    <w:rsid w:val="00657A47"/>
    <w:rsid w:val="007362BE"/>
    <w:rsid w:val="00745A44"/>
    <w:rsid w:val="00751F41"/>
    <w:rsid w:val="007666D6"/>
    <w:rsid w:val="007A2C38"/>
    <w:rsid w:val="00824D73"/>
    <w:rsid w:val="00830970"/>
    <w:rsid w:val="00867245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B29AC"/>
    <w:rsid w:val="00D03170"/>
    <w:rsid w:val="00D31688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714A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AAB9C"/>
  <w15:chartTrackingRefBased/>
  <w15:docId w15:val="{052542C6-FB6B-47DB-A4FD-27F797DF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dc:description/>
  <cp:lastModifiedBy>URSZULA SOBOCIŃSKA</cp:lastModifiedBy>
  <cp:revision>4</cp:revision>
  <dcterms:created xsi:type="dcterms:W3CDTF">2026-04-13T06:39:00Z</dcterms:created>
  <dcterms:modified xsi:type="dcterms:W3CDTF">2026-04-15T10:52:00Z</dcterms:modified>
</cp:coreProperties>
</file>