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85721" w14:textId="3F5E7CFB" w:rsidR="00C069FF" w:rsidRPr="00400DBD" w:rsidRDefault="00EF5914" w:rsidP="00400DBD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załącznik nr 7</w:t>
      </w:r>
      <w:r w:rsidR="00C069FF" w:rsidRPr="00400DBD">
        <w:rPr>
          <w:rFonts w:ascii="Calibri" w:hAnsi="Calibri"/>
          <w:sz w:val="22"/>
          <w:szCs w:val="22"/>
        </w:rPr>
        <w:t xml:space="preserve"> – </w:t>
      </w:r>
      <w:r w:rsidR="00C069FF" w:rsidRPr="00400DBD">
        <w:rPr>
          <w:rFonts w:ascii="Calibri" w:hAnsi="Calibri"/>
          <w:b/>
          <w:bCs/>
          <w:sz w:val="22"/>
          <w:szCs w:val="22"/>
        </w:rPr>
        <w:t xml:space="preserve">Oświadczenie o niepodleganiu wykluczeniu składane na podstawie art. 7 ust. 1 ustawy z dnia 13 kwietnia 2022r. </w:t>
      </w:r>
      <w:r w:rsidR="00523322" w:rsidRPr="00400DBD">
        <w:rPr>
          <w:rFonts w:ascii="Calibri" w:hAnsi="Calibri"/>
          <w:b/>
          <w:bCs/>
          <w:sz w:val="22"/>
          <w:szCs w:val="22"/>
        </w:rPr>
        <w:t>(tj. Dz. U. z 202</w:t>
      </w:r>
      <w:r w:rsidR="00F03DA6" w:rsidRPr="00400DBD">
        <w:rPr>
          <w:rFonts w:ascii="Calibri" w:hAnsi="Calibri"/>
          <w:b/>
          <w:bCs/>
          <w:sz w:val="22"/>
          <w:szCs w:val="22"/>
        </w:rPr>
        <w:t>5</w:t>
      </w:r>
      <w:r w:rsidR="00523322" w:rsidRPr="00400DBD">
        <w:rPr>
          <w:rFonts w:ascii="Calibri" w:hAnsi="Calibri"/>
          <w:b/>
          <w:bCs/>
          <w:sz w:val="22"/>
          <w:szCs w:val="22"/>
        </w:rPr>
        <w:t>r., poz. 5</w:t>
      </w:r>
      <w:r w:rsidR="00F03DA6" w:rsidRPr="00400DBD">
        <w:rPr>
          <w:rFonts w:ascii="Calibri" w:hAnsi="Calibri"/>
          <w:b/>
          <w:bCs/>
          <w:sz w:val="22"/>
          <w:szCs w:val="22"/>
        </w:rPr>
        <w:t>14</w:t>
      </w:r>
      <w:r w:rsidR="00523322" w:rsidRPr="00400DBD">
        <w:rPr>
          <w:rFonts w:ascii="Calibri" w:hAnsi="Calibri"/>
          <w:b/>
          <w:bCs/>
          <w:sz w:val="22"/>
          <w:szCs w:val="22"/>
        </w:rPr>
        <w:t>)</w:t>
      </w:r>
      <w:r w:rsidR="00C069FF" w:rsidRPr="00400DBD">
        <w:rPr>
          <w:rFonts w:ascii="Calibri" w:hAnsi="Calibri"/>
          <w:b/>
          <w:bCs/>
          <w:sz w:val="22"/>
          <w:szCs w:val="22"/>
        </w:rPr>
        <w:t xml:space="preserve"> o szczególnych rozwiązaniach w zakresie przeciwdziałania wspieraniu agresji na Ukrainę oraz służących ochronie bezpieczeństwa narodowego oraz art. 5 k rozporządzenia (UE) 2022/576 z dnia 8 kwietnia 2022 w sprawie zmiany rozporządzenia (UE) nr 833/2014 dotyczącego środków ograniczających w związku z działaniami Rosji destabilizującymi sytuację na Ukrainie (Dz. Urz. UE nr L 111 z 8.4.2022, str. 1)</w:t>
      </w:r>
    </w:p>
    <w:p w14:paraId="55FCAF3D" w14:textId="77777777" w:rsidR="00C069FF" w:rsidRPr="00400DBD" w:rsidRDefault="00C069FF" w:rsidP="00400DBD">
      <w:pPr>
        <w:spacing w:before="24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_______________________</w:t>
      </w:r>
    </w:p>
    <w:p w14:paraId="59DBA0CF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(pełna nazwa/firma, adres, w zależności od podmiotu: NIP/PESEL, KRS/</w:t>
      </w:r>
      <w:proofErr w:type="spellStart"/>
      <w:r w:rsidRPr="00400DBD">
        <w:rPr>
          <w:rFonts w:ascii="Calibri" w:hAnsi="Calibri"/>
          <w:sz w:val="22"/>
          <w:szCs w:val="22"/>
        </w:rPr>
        <w:t>CEiDG</w:t>
      </w:r>
      <w:proofErr w:type="spellEnd"/>
      <w:r w:rsidRPr="00400DBD">
        <w:rPr>
          <w:rFonts w:ascii="Calibri" w:hAnsi="Calibri"/>
          <w:sz w:val="22"/>
          <w:szCs w:val="22"/>
        </w:rPr>
        <w:t>)</w:t>
      </w:r>
    </w:p>
    <w:p w14:paraId="104FACCF" w14:textId="77777777" w:rsidR="00C069FF" w:rsidRPr="00400DBD" w:rsidRDefault="00C069FF" w:rsidP="00400DBD">
      <w:pPr>
        <w:spacing w:before="24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reprezentowany przez:</w:t>
      </w:r>
    </w:p>
    <w:p w14:paraId="5BA52B62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______________________</w:t>
      </w:r>
    </w:p>
    <w:p w14:paraId="6A7E328E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(imię, nazwisko, stanowisko/</w:t>
      </w:r>
    </w:p>
    <w:p w14:paraId="06665744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podstawa do reprezentacji)</w:t>
      </w:r>
    </w:p>
    <w:p w14:paraId="7595A9FC" w14:textId="77777777" w:rsidR="00C069FF" w:rsidRPr="00400DBD" w:rsidRDefault="00C069FF" w:rsidP="00400DBD">
      <w:pPr>
        <w:spacing w:before="480" w:line="276" w:lineRule="auto"/>
        <w:jc w:val="center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Oświadczenie</w:t>
      </w:r>
    </w:p>
    <w:p w14:paraId="09A72023" w14:textId="18298C80" w:rsidR="00C069FF" w:rsidRPr="00400DBD" w:rsidRDefault="00C069FF" w:rsidP="00400DBD">
      <w:pPr>
        <w:spacing w:line="276" w:lineRule="auto"/>
        <w:jc w:val="center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składane na podstawie art. 7 ust. 1 ustawy z dnia 13 kwietnia 2022r. (</w:t>
      </w:r>
      <w:r w:rsidR="00523322" w:rsidRPr="00400DBD">
        <w:rPr>
          <w:rFonts w:ascii="Calibri" w:hAnsi="Calibri"/>
          <w:sz w:val="22"/>
          <w:szCs w:val="22"/>
        </w:rPr>
        <w:t>tj. Dz. U. z 202</w:t>
      </w:r>
      <w:r w:rsidR="00EB07AB" w:rsidRPr="00400DBD">
        <w:rPr>
          <w:rFonts w:ascii="Calibri" w:hAnsi="Calibri"/>
          <w:sz w:val="22"/>
          <w:szCs w:val="22"/>
        </w:rPr>
        <w:t>5</w:t>
      </w:r>
      <w:r w:rsidR="00523322" w:rsidRPr="00400DBD">
        <w:rPr>
          <w:rFonts w:ascii="Calibri" w:hAnsi="Calibri"/>
          <w:sz w:val="22"/>
          <w:szCs w:val="22"/>
        </w:rPr>
        <w:t xml:space="preserve">r., poz. </w:t>
      </w:r>
      <w:r w:rsidR="00EB07AB" w:rsidRPr="00400DBD">
        <w:rPr>
          <w:rFonts w:ascii="Calibri" w:hAnsi="Calibri"/>
          <w:sz w:val="22"/>
          <w:szCs w:val="22"/>
        </w:rPr>
        <w:t>514</w:t>
      </w:r>
      <w:r w:rsidRPr="00400DBD">
        <w:rPr>
          <w:rFonts w:ascii="Calibri" w:hAnsi="Calibri"/>
          <w:sz w:val="22"/>
          <w:szCs w:val="22"/>
        </w:rPr>
        <w:t>) o</w:t>
      </w:r>
      <w:r w:rsidR="00400DBD">
        <w:rPr>
          <w:rFonts w:ascii="Calibri" w:hAnsi="Calibri"/>
          <w:sz w:val="22"/>
          <w:szCs w:val="22"/>
        </w:rPr>
        <w:t> </w:t>
      </w:r>
      <w:r w:rsidRPr="00400DBD">
        <w:rPr>
          <w:rFonts w:ascii="Calibri" w:hAnsi="Calibri"/>
          <w:sz w:val="22"/>
          <w:szCs w:val="22"/>
        </w:rPr>
        <w:t xml:space="preserve"> szczególnych rozwiązaniach w zakresie przeciwdziałania wspieraniu agresji na Ukrainę oraz służących ochronie bezpieczeństwa narodowego oraz art. 5 k rozporządzenia (UE) </w:t>
      </w:r>
      <w:r w:rsidR="00497A5A" w:rsidRPr="00400DBD">
        <w:rPr>
          <w:rFonts w:ascii="Calibri" w:hAnsi="Calibri"/>
          <w:sz w:val="22"/>
          <w:szCs w:val="22"/>
        </w:rPr>
        <w:t>2025/2033 z dnia 23 października 2025r. w sprawie zmiany rozporządzenia (UE) nr 833/2014 dotyczącego środków ograniczających w związku z działaniami Rosji destabilizującymi sytuację na Ukrainie (Dz.U.UE.L.2025.2033)</w:t>
      </w:r>
    </w:p>
    <w:p w14:paraId="6B888E4B" w14:textId="77777777" w:rsidR="00C069FF" w:rsidRPr="00400DBD" w:rsidRDefault="00C069FF" w:rsidP="00400DBD">
      <w:pPr>
        <w:spacing w:before="240" w:line="276" w:lineRule="auto"/>
        <w:jc w:val="center"/>
        <w:rPr>
          <w:rFonts w:ascii="Calibri" w:hAnsi="Calibri"/>
          <w:b/>
          <w:bCs/>
          <w:sz w:val="22"/>
          <w:szCs w:val="22"/>
        </w:rPr>
      </w:pPr>
      <w:r w:rsidRPr="00400DBD">
        <w:rPr>
          <w:rFonts w:ascii="Calibri" w:hAnsi="Calibri"/>
          <w:b/>
          <w:bCs/>
          <w:sz w:val="22"/>
          <w:szCs w:val="22"/>
        </w:rPr>
        <w:t>DOTYCZĄCE PODSTAW WYKLUCZENIA Z POSTĘPOWANIA</w:t>
      </w:r>
      <w:bookmarkStart w:id="0" w:name="_GoBack"/>
      <w:bookmarkEnd w:id="0"/>
    </w:p>
    <w:p w14:paraId="393F002F" w14:textId="77777777" w:rsidR="00C069FF" w:rsidRPr="00400DBD" w:rsidRDefault="00C069FF" w:rsidP="00400DBD">
      <w:pPr>
        <w:spacing w:before="240" w:line="276" w:lineRule="auto"/>
        <w:jc w:val="center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na potrzeby realizacji zamówienia publicznego pn.:</w:t>
      </w:r>
    </w:p>
    <w:p w14:paraId="5315E593" w14:textId="701742D2" w:rsidR="002B6A7C" w:rsidRPr="00CE2C77" w:rsidRDefault="00CE2C77" w:rsidP="00400DBD">
      <w:pPr>
        <w:spacing w:before="120" w:line="276" w:lineRule="auto"/>
        <w:jc w:val="center"/>
        <w:rPr>
          <w:rFonts w:ascii="Calibri" w:hAnsi="Calibri"/>
          <w:b/>
          <w:sz w:val="22"/>
          <w:szCs w:val="22"/>
        </w:rPr>
      </w:pPr>
      <w:r w:rsidRPr="00CE2C77">
        <w:rPr>
          <w:rFonts w:asciiTheme="minorHAnsi" w:hAnsiTheme="minorHAnsi"/>
          <w:b/>
          <w:bCs/>
          <w:sz w:val="22"/>
          <w:szCs w:val="22"/>
        </w:rPr>
        <w:t>Rozbudowa, wdrożenie i utrzymanie nowych funkcjonalności do aktualnego systemu HIS</w:t>
      </w:r>
    </w:p>
    <w:p w14:paraId="45BAEDB6" w14:textId="410AA8E4" w:rsidR="00497A5A" w:rsidRPr="00400DBD" w:rsidRDefault="00497A5A" w:rsidP="00400DBD">
      <w:pPr>
        <w:pStyle w:val="Akapitzlist"/>
        <w:numPr>
          <w:ilvl w:val="0"/>
          <w:numId w:val="44"/>
        </w:numPr>
        <w:tabs>
          <w:tab w:val="left" w:pos="360"/>
        </w:tabs>
        <w:spacing w:before="360" w:after="0"/>
        <w:ind w:left="360" w:hanging="360"/>
        <w:jc w:val="both"/>
      </w:pPr>
      <w:r w:rsidRPr="00400DBD">
        <w:t>W związku z art. 7 ust. 1 ustawy z 13 kwietnia 2022 r. o szczególnych rozwiązaniach w zakresie przeciwdziałania wspieraniu agresji na Ukrainę oraz służących ochronie bezpieczeństwa narodowego oświadczam, że:</w:t>
      </w:r>
    </w:p>
    <w:p w14:paraId="7F4D157E" w14:textId="54FE6446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spacing w:after="0"/>
        <w:jc w:val="both"/>
      </w:pPr>
      <w:r w:rsidRPr="00400DBD">
        <w:t>nie jestem wymieniony w wykazach określonych w rozporządzeniu 765/2006 i rozporządzeniu 269/2014 albo wpisany na listę na podstawie decyzji w sprawie wpisu na listę rozstrzygającej o</w:t>
      </w:r>
      <w:r w:rsidR="00400DBD">
        <w:t> </w:t>
      </w:r>
      <w:r w:rsidRPr="00400DBD">
        <w:t xml:space="preserve"> zastosowaniu środka, o którym mowa w art. 1 pkt 3 ww. ustawy;</w:t>
      </w:r>
    </w:p>
    <w:p w14:paraId="4B3E8DD7" w14:textId="1D630C19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t>nie jestem beneficjentem rzeczywistym wykonawcy w rozumieniu ustawy z 1 marca 2018r. o</w:t>
      </w:r>
      <w:r w:rsidR="00400DBD">
        <w:t> </w:t>
      </w:r>
      <w:r w:rsidRPr="00400DBD">
        <w:t xml:space="preserve"> przeciwdziałaniu praniu pieniędzy oraz finansowaniu terroryzmu (tekst jedn.: Dz.U. z 2022r. poz. 593 ze zm.),</w:t>
      </w:r>
    </w:p>
    <w:p w14:paraId="39D44FBE" w14:textId="3E59B443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t>nie jestem osobą wymienioną w wykazach określonych w rozporządzeniu 765/2006 i</w:t>
      </w:r>
      <w:r w:rsidR="00DD7241">
        <w:t> </w:t>
      </w:r>
      <w:r w:rsidRPr="00400DBD">
        <w:t xml:space="preserve">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</w:t>
      </w:r>
    </w:p>
    <w:p w14:paraId="2103EF50" w14:textId="12653839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t>nie jestem jednostką dominującą wykonawcy w rozumieniu art. 3 ust. 1 pkt 37 ustawy z 29 września 1994 r. o rachunkowości (tekst jedn.: Dz.U. z 2021 r. poz. 217 ze zm.),</w:t>
      </w:r>
    </w:p>
    <w:p w14:paraId="2F0087E3" w14:textId="0D601448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lastRenderedPageBreak/>
        <w:t>nie jestem podmiotem wymienionym w wykazach określonych w rozporządzeniu 765/2006 i</w:t>
      </w:r>
      <w:r w:rsidR="00DD7241">
        <w:t> </w:t>
      </w:r>
      <w:r w:rsidRPr="00400DBD">
        <w:t xml:space="preserve">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042B3E2" w14:textId="18BE6139" w:rsidR="00497A5A" w:rsidRPr="00400DBD" w:rsidRDefault="00497A5A" w:rsidP="00400DBD">
      <w:pPr>
        <w:pStyle w:val="Akapitzlist"/>
        <w:numPr>
          <w:ilvl w:val="0"/>
          <w:numId w:val="44"/>
        </w:numPr>
        <w:tabs>
          <w:tab w:val="left" w:pos="360"/>
        </w:tabs>
        <w:spacing w:before="480" w:after="0"/>
        <w:ind w:left="360" w:hanging="360"/>
        <w:contextualSpacing w:val="0"/>
        <w:jc w:val="both"/>
      </w:pPr>
      <w:r w:rsidRPr="00400DBD"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9FBC90E" w14:textId="502A99EE" w:rsidR="00497A5A" w:rsidRPr="00400DBD" w:rsidRDefault="00497A5A" w:rsidP="00400DBD">
      <w:pPr>
        <w:pStyle w:val="Akapitzlist"/>
        <w:numPr>
          <w:ilvl w:val="0"/>
          <w:numId w:val="46"/>
        </w:numPr>
        <w:ind w:left="810" w:hanging="450"/>
        <w:jc w:val="both"/>
      </w:pPr>
      <w:r w:rsidRPr="00400DBD">
        <w:t>nie jestem obywatelem rosyjskim lub osobą fizyczną lub prawną, podmiotem lub organem z</w:t>
      </w:r>
      <w:r w:rsidR="00DD7241">
        <w:t> </w:t>
      </w:r>
      <w:r w:rsidRPr="00400DBD">
        <w:t xml:space="preserve"> siedzibą w Rosji,</w:t>
      </w:r>
    </w:p>
    <w:p w14:paraId="5B5D03EA" w14:textId="39F6D94F" w:rsidR="00497A5A" w:rsidRPr="00400DBD" w:rsidRDefault="00497A5A" w:rsidP="00400DBD">
      <w:pPr>
        <w:pStyle w:val="Akapitzlist"/>
        <w:numPr>
          <w:ilvl w:val="0"/>
          <w:numId w:val="46"/>
        </w:numPr>
        <w:ind w:left="810" w:hanging="450"/>
        <w:jc w:val="both"/>
      </w:pPr>
      <w:r w:rsidRPr="00400DBD">
        <w:t>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</w:t>
      </w:r>
      <w:r w:rsidR="00DD7241">
        <w:t> </w:t>
      </w:r>
      <w:r w:rsidRPr="00400DBD">
        <w:t xml:space="preserve"> których mowa w pkt 1,</w:t>
      </w:r>
    </w:p>
    <w:p w14:paraId="1A6BFC14" w14:textId="4A23117A" w:rsidR="00497A5A" w:rsidRPr="00400DBD" w:rsidRDefault="00497A5A" w:rsidP="00400DBD">
      <w:pPr>
        <w:pStyle w:val="Akapitzlist"/>
        <w:numPr>
          <w:ilvl w:val="0"/>
          <w:numId w:val="46"/>
        </w:numPr>
        <w:ind w:left="810" w:hanging="450"/>
        <w:jc w:val="both"/>
      </w:pPr>
      <w:r w:rsidRPr="00400DBD">
        <w:t>nie jestem osobą fizyczną lub prawną, podmiotem lub organem działającym w imieniu lub pod kierunkiem podmiotu, o którym mowa w pkt 1 lub 2.</w:t>
      </w:r>
    </w:p>
    <w:p w14:paraId="3BB25D76" w14:textId="77777777" w:rsidR="00497A5A" w:rsidRPr="00400DBD" w:rsidRDefault="00497A5A" w:rsidP="00400DBD">
      <w:pPr>
        <w:tabs>
          <w:tab w:val="left" w:pos="0"/>
        </w:tabs>
        <w:spacing w:before="36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1EE51334" w14:textId="354D1316" w:rsidR="00EF5914" w:rsidRPr="00400DBD" w:rsidRDefault="00C069FF" w:rsidP="00400DBD">
      <w:pPr>
        <w:spacing w:before="48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Miejscowość, dnia ..............................</w:t>
      </w:r>
      <w:r w:rsidR="00400DBD" w:rsidRPr="00400DBD">
        <w:rPr>
          <w:rFonts w:ascii="Calibri" w:hAnsi="Calibri"/>
          <w:sz w:val="22"/>
          <w:szCs w:val="22"/>
        </w:rPr>
        <w:tab/>
      </w:r>
      <w:r w:rsidR="00400DBD" w:rsidRPr="00400DBD">
        <w:rPr>
          <w:rFonts w:ascii="Calibri" w:hAnsi="Calibri"/>
          <w:sz w:val="22"/>
          <w:szCs w:val="22"/>
        </w:rPr>
        <w:tab/>
      </w:r>
      <w:r w:rsidRPr="00400DBD">
        <w:rPr>
          <w:rFonts w:ascii="Calibri" w:hAnsi="Calibri"/>
          <w:sz w:val="22"/>
          <w:szCs w:val="22"/>
        </w:rPr>
        <w:t xml:space="preserve">................................................................... </w:t>
      </w:r>
    </w:p>
    <w:sectPr w:rsidR="00EF5914" w:rsidRPr="00400DBD" w:rsidSect="00424DD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0D917" w14:textId="77777777" w:rsidR="00F93BFE" w:rsidRDefault="00F93BFE">
      <w:r>
        <w:separator/>
      </w:r>
    </w:p>
  </w:endnote>
  <w:endnote w:type="continuationSeparator" w:id="0">
    <w:p w14:paraId="5E97978D" w14:textId="77777777" w:rsidR="00F93BFE" w:rsidRDefault="00F9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66692" w14:textId="77777777" w:rsidR="00CE2C77" w:rsidRPr="00676D22" w:rsidRDefault="00CE2C77" w:rsidP="00CE2C77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43C39EA4" w14:textId="14ED3AB9" w:rsidR="00C02EDF" w:rsidRPr="00CE2C77" w:rsidRDefault="00CE2C77" w:rsidP="00CE2C77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6CEA5" w14:textId="77777777" w:rsidR="00CE2C77" w:rsidRPr="00676D22" w:rsidRDefault="00CE2C77" w:rsidP="00CE2C77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143E7FB6" w14:textId="379ADA78" w:rsidR="00C02EDF" w:rsidRPr="00CE2C77" w:rsidRDefault="00CE2C77" w:rsidP="00CE2C77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A7F50" w14:textId="77777777" w:rsidR="00F93BFE" w:rsidRDefault="00F93BFE">
      <w:r>
        <w:separator/>
      </w:r>
    </w:p>
  </w:footnote>
  <w:footnote w:type="continuationSeparator" w:id="0">
    <w:p w14:paraId="56170ADF" w14:textId="77777777" w:rsidR="00F93BFE" w:rsidRDefault="00F93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5B605" w14:textId="62881E90" w:rsidR="00C02EDF" w:rsidRPr="00DD7241" w:rsidRDefault="00DD7241" w:rsidP="00DD7241">
    <w:pPr>
      <w:pBdr>
        <w:bottom w:val="single" w:sz="4" w:space="1" w:color="auto"/>
      </w:pBdr>
      <w:tabs>
        <w:tab w:val="center" w:pos="4536"/>
        <w:tab w:val="right" w:pos="9072"/>
      </w:tabs>
      <w:spacing w:before="240"/>
      <w:jc w:val="center"/>
      <w:rPr>
        <w:rFonts w:asciiTheme="minorHAnsi" w:hAnsiTheme="minorHAnsi"/>
        <w:i/>
        <w:sz w:val="22"/>
        <w:szCs w:val="22"/>
        <w:lang w:eastAsia="x-none"/>
      </w:rPr>
    </w:pPr>
    <w:r w:rsidRPr="00DD7241">
      <w:rPr>
        <w:rFonts w:asciiTheme="minorHAnsi" w:hAnsiTheme="minorHAnsi"/>
        <w:i/>
        <w:sz w:val="22"/>
        <w:szCs w:val="22"/>
        <w:lang w:val="x-none" w:eastAsia="x-none"/>
      </w:rPr>
      <w:t>Specyfikacja Warunków Zamówienia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E2AE6" w14:textId="75B9D6B8" w:rsidR="00C02EDF" w:rsidRPr="00424DD2" w:rsidRDefault="00424DD2" w:rsidP="00424DD2">
    <w:pPr>
      <w:pStyle w:val="Nagwek"/>
    </w:pPr>
    <w:r w:rsidRPr="00E814C0">
      <w:rPr>
        <w:noProof/>
      </w:rPr>
      <w:drawing>
        <wp:inline distT="0" distB="0" distL="0" distR="0" wp14:anchorId="756F38D7" wp14:editId="46E494CE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>
    <w:nsid w:val="50FD3C41"/>
    <w:multiLevelType w:val="hybridMultilevel"/>
    <w:tmpl w:val="FD94CBD6"/>
    <w:lvl w:ilvl="0" w:tplc="5F583D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0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06D7074"/>
    <w:multiLevelType w:val="hybridMultilevel"/>
    <w:tmpl w:val="C0028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7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8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40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1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3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5">
    <w:nsid w:val="74ED71FF"/>
    <w:multiLevelType w:val="hybridMultilevel"/>
    <w:tmpl w:val="10362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8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7"/>
  </w:num>
  <w:num w:numId="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3"/>
  </w:num>
  <w:num w:numId="12">
    <w:abstractNumId w:val="40"/>
  </w:num>
  <w:num w:numId="13">
    <w:abstractNumId w:val="42"/>
  </w:num>
  <w:num w:numId="14">
    <w:abstractNumId w:val="21"/>
  </w:num>
  <w:num w:numId="15">
    <w:abstractNumId w:val="31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1"/>
  </w:num>
  <w:num w:numId="31">
    <w:abstractNumId w:val="46"/>
  </w:num>
  <w:num w:numId="32">
    <w:abstractNumId w:val="6"/>
  </w:num>
  <w:num w:numId="33">
    <w:abstractNumId w:val="7"/>
  </w:num>
  <w:num w:numId="34">
    <w:abstractNumId w:val="9"/>
  </w:num>
  <w:num w:numId="35">
    <w:abstractNumId w:val="27"/>
  </w:num>
  <w:num w:numId="36">
    <w:abstractNumId w:val="8"/>
  </w:num>
  <w:num w:numId="37">
    <w:abstractNumId w:val="29"/>
  </w:num>
  <w:num w:numId="38">
    <w:abstractNumId w:val="36"/>
  </w:num>
  <w:num w:numId="39">
    <w:abstractNumId w:val="47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35"/>
  </w:num>
  <w:num w:numId="46">
    <w:abstractNumId w:val="4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8A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1F75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3719"/>
    <w:rsid w:val="00203806"/>
    <w:rsid w:val="00204656"/>
    <w:rsid w:val="00205352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A7C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0DBD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DD2"/>
    <w:rsid w:val="00424F39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2E28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3C96"/>
    <w:rsid w:val="00B541B9"/>
    <w:rsid w:val="00B5647F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2C77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942"/>
    <w:rsid w:val="00D66D59"/>
    <w:rsid w:val="00D67BC1"/>
    <w:rsid w:val="00D70826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D724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3453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3BFE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241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241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F2C8-DD11-442E-A164-FE5F68AA0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2</Pages>
  <Words>644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4409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7</cp:revision>
  <cp:lastPrinted>2024-12-19T21:46:00Z</cp:lastPrinted>
  <dcterms:created xsi:type="dcterms:W3CDTF">2026-02-03T19:24:00Z</dcterms:created>
  <dcterms:modified xsi:type="dcterms:W3CDTF">2026-04-16T07:02:00Z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