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B9DE9" w14:textId="352B7CF0" w:rsidR="00BE27C5" w:rsidRPr="00A601CC" w:rsidRDefault="0031454A" w:rsidP="00A601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z</w:t>
      </w:r>
      <w:r w:rsidR="00BE27C5" w:rsidRPr="00A601CC">
        <w:rPr>
          <w:rFonts w:asciiTheme="minorHAnsi" w:hAnsiTheme="minorHAnsi"/>
          <w:sz w:val="22"/>
          <w:szCs w:val="22"/>
        </w:rPr>
        <w:t xml:space="preserve">ałącznik nr </w:t>
      </w:r>
      <w:r w:rsidR="00EF5914" w:rsidRPr="00A601CC">
        <w:rPr>
          <w:rFonts w:asciiTheme="minorHAnsi" w:hAnsiTheme="minorHAnsi"/>
          <w:sz w:val="22"/>
          <w:szCs w:val="22"/>
        </w:rPr>
        <w:t>4</w:t>
      </w:r>
      <w:r w:rsidR="00BE27C5" w:rsidRPr="00A601CC">
        <w:rPr>
          <w:rFonts w:asciiTheme="minorHAnsi" w:hAnsiTheme="minorHAnsi"/>
          <w:sz w:val="22"/>
          <w:szCs w:val="22"/>
        </w:rPr>
        <w:t xml:space="preserve"> – </w:t>
      </w:r>
      <w:r w:rsidR="00BE27C5" w:rsidRPr="00A601CC">
        <w:rPr>
          <w:rFonts w:asciiTheme="minorHAnsi" w:hAnsiTheme="minorHAnsi"/>
          <w:b/>
          <w:sz w:val="22"/>
          <w:szCs w:val="22"/>
        </w:rPr>
        <w:t xml:space="preserve">Oświadczenie o braku przynależności albo o przynależności do tej samej grupy kapitałowej </w:t>
      </w:r>
      <w:r w:rsidR="006077FB" w:rsidRPr="00A601CC">
        <w:rPr>
          <w:rFonts w:asciiTheme="minorHAnsi" w:hAnsiTheme="minorHAnsi"/>
          <w:b/>
          <w:sz w:val="22"/>
          <w:szCs w:val="22"/>
        </w:rPr>
        <w:t xml:space="preserve">o której mowa w art. 108 ust. 1 pkt 5 ustawy </w:t>
      </w:r>
      <w:proofErr w:type="spellStart"/>
      <w:r w:rsidR="006077FB" w:rsidRPr="00A601CC">
        <w:rPr>
          <w:rFonts w:asciiTheme="minorHAnsi" w:hAnsiTheme="minorHAnsi"/>
          <w:b/>
          <w:sz w:val="22"/>
          <w:szCs w:val="22"/>
        </w:rPr>
        <w:t>Pzp</w:t>
      </w:r>
      <w:proofErr w:type="spellEnd"/>
      <w:r w:rsidR="006077FB" w:rsidRPr="00A601CC">
        <w:rPr>
          <w:rFonts w:asciiTheme="minorHAnsi" w:hAnsiTheme="minorHAnsi"/>
          <w:sz w:val="22"/>
          <w:szCs w:val="22"/>
        </w:rPr>
        <w:t xml:space="preserve"> </w:t>
      </w:r>
      <w:r w:rsidRPr="00A601CC">
        <w:rPr>
          <w:rFonts w:asciiTheme="minorHAnsi" w:hAnsiTheme="minorHAnsi"/>
          <w:sz w:val="22"/>
          <w:szCs w:val="22"/>
        </w:rPr>
        <w:t>(nie wymagany na etapie składania ofert)</w:t>
      </w:r>
    </w:p>
    <w:p w14:paraId="74A5D9FE" w14:textId="77777777" w:rsidR="00BE27C5" w:rsidRPr="00A601CC" w:rsidRDefault="00BE27C5" w:rsidP="00A601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W przypadku Wykonawców wspólnie ubiegających się o udzielenie zamówienia każdy składa niniejszą informację.</w:t>
      </w:r>
    </w:p>
    <w:p w14:paraId="003042CB" w14:textId="77777777" w:rsidR="00BE27C5" w:rsidRPr="00A601CC" w:rsidRDefault="00BE27C5" w:rsidP="00A601C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b/>
          <w:sz w:val="22"/>
          <w:szCs w:val="22"/>
        </w:rPr>
        <w:t>WYKONAWCA</w:t>
      </w:r>
      <w:r w:rsidRPr="00A601CC">
        <w:rPr>
          <w:rFonts w:asciiTheme="minorHAnsi" w:hAnsiTheme="minorHAnsi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101"/>
        <w:gridCol w:w="3472"/>
      </w:tblGrid>
      <w:tr w:rsidR="00BE27C5" w:rsidRPr="00A601CC" w14:paraId="3C837780" w14:textId="77777777" w:rsidTr="00A601CC">
        <w:trPr>
          <w:trHeight w:val="46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2489" w14:textId="058F2AFC" w:rsidR="00BE27C5" w:rsidRPr="00A601CC" w:rsidRDefault="0031454A" w:rsidP="00A601CC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601CC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BE27C5" w:rsidRPr="00A601CC">
              <w:rPr>
                <w:rFonts w:asciiTheme="minorHAnsi" w:hAnsiTheme="minorHAnsi"/>
                <w:b/>
                <w:sz w:val="22"/>
                <w:szCs w:val="22"/>
              </w:rPr>
              <w:t>p.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7DDA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601CC">
              <w:rPr>
                <w:rFonts w:asciiTheme="minorHAnsi" w:hAnsiTheme="minorHAns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F382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601CC">
              <w:rPr>
                <w:rFonts w:asciiTheme="minorHAnsi" w:hAnsiTheme="minorHAnsi"/>
                <w:b/>
                <w:sz w:val="22"/>
                <w:szCs w:val="22"/>
              </w:rPr>
              <w:t>Adres(y) Wykonawcy(ów)</w:t>
            </w:r>
          </w:p>
        </w:tc>
      </w:tr>
      <w:tr w:rsidR="00BE27C5" w:rsidRPr="00A601CC" w14:paraId="7B970381" w14:textId="77777777" w:rsidTr="00A601CC">
        <w:trPr>
          <w:trHeight w:val="36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8F6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895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CFB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E27C5" w:rsidRPr="00A601CC" w14:paraId="59E6CFBD" w14:textId="77777777" w:rsidTr="00A601CC">
        <w:trPr>
          <w:trHeight w:val="453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6279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A7B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A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C330403" w14:textId="10E1AF2A" w:rsidR="00A601CC" w:rsidRPr="00A601CC" w:rsidRDefault="00347F80" w:rsidP="00A601CC">
      <w:pPr>
        <w:spacing w:before="48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EC6C4C">
        <w:rPr>
          <w:rFonts w:asciiTheme="minorHAnsi" w:hAnsiTheme="minorHAnsi"/>
          <w:b/>
          <w:bCs/>
          <w:sz w:val="22"/>
          <w:szCs w:val="22"/>
        </w:rPr>
        <w:t>Rozbudowa, wdrożenie i utrzymanie nowych funkcjonalności do aktualnego systemu HIS</w:t>
      </w:r>
    </w:p>
    <w:p w14:paraId="4C2DEC3D" w14:textId="77777777" w:rsidR="00A601CC" w:rsidRPr="00A601CC" w:rsidRDefault="00A601CC" w:rsidP="00A601C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/Nazwa zamówienia/</w:t>
      </w:r>
    </w:p>
    <w:p w14:paraId="56E56C69" w14:textId="77777777" w:rsidR="00BE27C5" w:rsidRPr="00A601CC" w:rsidRDefault="00BE27C5" w:rsidP="00A601C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Oświadczam(y), że:</w:t>
      </w:r>
      <w:bookmarkStart w:id="0" w:name="_GoBack"/>
      <w:bookmarkEnd w:id="0"/>
    </w:p>
    <w:p w14:paraId="3A7CD6B4" w14:textId="235B9F10" w:rsidR="00BE27C5" w:rsidRPr="00A601CC" w:rsidRDefault="00BE27C5" w:rsidP="00A601CC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01CC">
        <w:rPr>
          <w:rFonts w:asciiTheme="minorHAnsi" w:hAnsiTheme="minorHAnsi"/>
          <w:sz w:val="22"/>
          <w:szCs w:val="22"/>
        </w:rPr>
        <w:instrText xml:space="preserve"> FORMCHECKBOX </w:instrText>
      </w:r>
      <w:r w:rsidR="00347F80">
        <w:rPr>
          <w:rFonts w:asciiTheme="minorHAnsi" w:hAnsiTheme="minorHAnsi"/>
          <w:sz w:val="22"/>
          <w:szCs w:val="22"/>
        </w:rPr>
      </w:r>
      <w:r w:rsidR="00347F80">
        <w:rPr>
          <w:rFonts w:asciiTheme="minorHAnsi" w:hAnsiTheme="minorHAnsi"/>
          <w:sz w:val="22"/>
          <w:szCs w:val="22"/>
        </w:rPr>
        <w:fldChar w:fldCharType="separate"/>
      </w:r>
      <w:r w:rsidRPr="00A601CC">
        <w:rPr>
          <w:rFonts w:asciiTheme="minorHAnsi" w:hAnsiTheme="minorHAnsi"/>
          <w:sz w:val="22"/>
          <w:szCs w:val="22"/>
        </w:rPr>
        <w:fldChar w:fldCharType="end"/>
      </w:r>
      <w:r w:rsidRPr="00A601CC">
        <w:rPr>
          <w:rFonts w:asciiTheme="minorHAnsi" w:hAnsiTheme="minorHAnsi"/>
          <w:sz w:val="22"/>
          <w:szCs w:val="22"/>
        </w:rPr>
        <w:t xml:space="preserve"> </w:t>
      </w:r>
      <w:r w:rsidRPr="00A601CC">
        <w:rPr>
          <w:rFonts w:asciiTheme="minorHAnsi" w:hAnsiTheme="minorHAnsi"/>
          <w:b/>
          <w:sz w:val="22"/>
          <w:szCs w:val="22"/>
        </w:rPr>
        <w:t>nie należę(my) do tej samej grupy kapitałowej</w:t>
      </w:r>
      <w:r w:rsidR="00A601CC">
        <w:rPr>
          <w:rFonts w:asciiTheme="minorHAnsi" w:hAnsiTheme="minorHAnsi"/>
          <w:sz w:val="22"/>
          <w:szCs w:val="22"/>
        </w:rPr>
        <w:t>*</w:t>
      </w:r>
    </w:p>
    <w:p w14:paraId="62459A12" w14:textId="77777777" w:rsidR="00BE27C5" w:rsidRPr="00A601CC" w:rsidRDefault="00BE27C5" w:rsidP="00A601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w rozumieniu ustawy z dnia 16 lutego 2007r. o ochronie konkurencji i konsumentów z żadnym Wykonawcą, który złożył ofertę w niniejszym postępowaniu,</w:t>
      </w:r>
    </w:p>
    <w:p w14:paraId="233486D9" w14:textId="77777777" w:rsidR="00BE27C5" w:rsidRPr="00A601CC" w:rsidRDefault="00BE27C5" w:rsidP="00A601C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01CC">
        <w:rPr>
          <w:rFonts w:asciiTheme="minorHAnsi" w:hAnsiTheme="minorHAnsi"/>
          <w:sz w:val="22"/>
          <w:szCs w:val="22"/>
        </w:rPr>
        <w:instrText xml:space="preserve"> FORMCHECKBOX </w:instrText>
      </w:r>
      <w:r w:rsidR="00347F80">
        <w:rPr>
          <w:rFonts w:asciiTheme="minorHAnsi" w:hAnsiTheme="minorHAnsi"/>
          <w:sz w:val="22"/>
          <w:szCs w:val="22"/>
        </w:rPr>
      </w:r>
      <w:r w:rsidR="00347F80">
        <w:rPr>
          <w:rFonts w:asciiTheme="minorHAnsi" w:hAnsiTheme="minorHAnsi"/>
          <w:sz w:val="22"/>
          <w:szCs w:val="22"/>
        </w:rPr>
        <w:fldChar w:fldCharType="separate"/>
      </w:r>
      <w:r w:rsidRPr="00A601CC">
        <w:rPr>
          <w:rFonts w:asciiTheme="minorHAnsi" w:hAnsiTheme="minorHAnsi"/>
          <w:sz w:val="22"/>
          <w:szCs w:val="22"/>
        </w:rPr>
        <w:fldChar w:fldCharType="end"/>
      </w:r>
      <w:r w:rsidRPr="00A601CC">
        <w:rPr>
          <w:rFonts w:asciiTheme="minorHAnsi" w:hAnsiTheme="minorHAnsi"/>
          <w:sz w:val="22"/>
          <w:szCs w:val="22"/>
        </w:rPr>
        <w:t xml:space="preserve"> </w:t>
      </w:r>
      <w:r w:rsidRPr="00A601CC">
        <w:rPr>
          <w:rFonts w:asciiTheme="minorHAnsi" w:hAnsiTheme="minorHAnsi"/>
          <w:b/>
          <w:sz w:val="22"/>
          <w:szCs w:val="22"/>
        </w:rPr>
        <w:t>należę(my) do tej samej grupy kapitałowej*</w:t>
      </w:r>
    </w:p>
    <w:p w14:paraId="3125F24C" w14:textId="77777777" w:rsidR="00BE27C5" w:rsidRPr="00A601CC" w:rsidRDefault="00BE27C5" w:rsidP="00A601CC">
      <w:pPr>
        <w:spacing w:after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 xml:space="preserve">w rozumieniu ustawy z dnia 16 lutego 2007r. o ochronie konkurencji i konsumentów z następującymi wykonawcami, którzy złożyli ofertę w przedmiotowym postępowaniu: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72"/>
      </w:tblGrid>
      <w:tr w:rsidR="00BE27C5" w:rsidRPr="00A601CC" w14:paraId="3820FCD5" w14:textId="77777777" w:rsidTr="000C2291">
        <w:trPr>
          <w:trHeight w:val="550"/>
        </w:trPr>
        <w:tc>
          <w:tcPr>
            <w:tcW w:w="5000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8473"/>
            </w:tblGrid>
            <w:tr w:rsidR="00BE27C5" w:rsidRPr="00A601CC" w14:paraId="0B300140" w14:textId="77777777" w:rsidTr="00A601CC">
              <w:trPr>
                <w:trHeight w:val="218"/>
              </w:trPr>
              <w:tc>
                <w:tcPr>
                  <w:tcW w:w="4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1E269" w14:textId="204F6D10" w:rsidR="00BE27C5" w:rsidRPr="00A601CC" w:rsidRDefault="0031454A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601CC">
                    <w:rPr>
                      <w:rFonts w:asciiTheme="minorHAnsi" w:hAnsiTheme="minorHAnsi"/>
                      <w:sz w:val="22"/>
                      <w:szCs w:val="22"/>
                    </w:rPr>
                    <w:t>Lp</w:t>
                  </w:r>
                  <w:r w:rsidR="00BE27C5" w:rsidRPr="00A601CC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79395" w14:textId="77777777" w:rsidR="00BE27C5" w:rsidRPr="00A601CC" w:rsidRDefault="00BE27C5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601CC">
                    <w:rPr>
                      <w:rFonts w:asciiTheme="minorHAnsi" w:hAnsiTheme="minorHAnsi"/>
                      <w:sz w:val="22"/>
                      <w:szCs w:val="22"/>
                    </w:rPr>
                    <w:t>Nazwa podmiotu</w:t>
                  </w:r>
                </w:p>
              </w:tc>
            </w:tr>
            <w:tr w:rsidR="00BE27C5" w:rsidRPr="00A601CC" w14:paraId="5950A4E3" w14:textId="77777777" w:rsidTr="00A601CC">
              <w:trPr>
                <w:trHeight w:val="354"/>
              </w:trPr>
              <w:tc>
                <w:tcPr>
                  <w:tcW w:w="4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CAE9E" w14:textId="77777777" w:rsidR="00BE27C5" w:rsidRPr="00A601CC" w:rsidRDefault="00BE27C5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601CC">
                    <w:rPr>
                      <w:rFonts w:asciiTheme="minorHAnsi" w:hAnsiTheme="minorHAns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3D058" w14:textId="1F672336" w:rsidR="00BE27C5" w:rsidRPr="00A601CC" w:rsidRDefault="00BE27C5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14:paraId="4C1E0E8C" w14:textId="17CE409B" w:rsidR="00A601CC" w:rsidRPr="00A601CC" w:rsidRDefault="00BE27C5" w:rsidP="00D67D61">
            <w:pPr>
              <w:spacing w:before="3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601CC">
              <w:rPr>
                <w:rFonts w:asciiTheme="minorHAnsi" w:hAnsiTheme="minorHAnsi"/>
                <w:sz w:val="22"/>
                <w:szCs w:val="22"/>
              </w:rPr>
              <w:t>Wraz ze złożeniem oświadczenia, w którym Wykonawca informuje o przynależności do tej samej grupy kapitałowej, Wykonawca składa dokumenty lub informację potwierdzające przygotowanie oferty niezależnie od innego wykonawcy należącego do tej samej grupy kapitałowej.</w:t>
            </w:r>
          </w:p>
        </w:tc>
      </w:tr>
    </w:tbl>
    <w:p w14:paraId="1EE51334" w14:textId="77777777" w:rsidR="00EF5914" w:rsidRPr="00D67D61" w:rsidRDefault="00EF5914" w:rsidP="00D67D61"/>
    <w:sectPr w:rsidR="00EF5914" w:rsidRPr="00D67D61" w:rsidSect="00CC0E5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21BA8" w14:textId="77777777" w:rsidR="00C74E05" w:rsidRDefault="00C74E05">
      <w:r>
        <w:separator/>
      </w:r>
    </w:p>
  </w:endnote>
  <w:endnote w:type="continuationSeparator" w:id="0">
    <w:p w14:paraId="471C2571" w14:textId="77777777" w:rsidR="00C74E05" w:rsidRDefault="00C7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9C2C5" w14:textId="77777777" w:rsidR="00C02EDF" w:rsidRPr="00EF5914" w:rsidRDefault="00C02EDF" w:rsidP="00615CE4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276" w:hanging="1276"/>
      <w:jc w:val="both"/>
      <w:rPr>
        <w:rFonts w:asciiTheme="minorHAnsi" w:hAnsiTheme="minorHAnsi" w:cstheme="minorHAnsi"/>
        <w:b/>
        <w:sz w:val="16"/>
        <w:szCs w:val="16"/>
      </w:rPr>
    </w:pPr>
    <w:r w:rsidRPr="00EF5914">
      <w:rPr>
        <w:rFonts w:asciiTheme="minorHAnsi" w:hAnsiTheme="minorHAnsi" w:cstheme="minorHAnsi"/>
        <w:sz w:val="16"/>
        <w:szCs w:val="16"/>
        <w:lang w:val="x-none" w:eastAsia="ar-SA"/>
      </w:rPr>
      <w:t>Nazwa zamówienia:</w:t>
    </w:r>
    <w:r w:rsidRPr="00EF5914">
      <w:rPr>
        <w:rFonts w:asciiTheme="minorHAnsi" w:hAnsiTheme="minorHAnsi" w:cstheme="minorHAnsi"/>
        <w:b/>
        <w:sz w:val="16"/>
        <w:szCs w:val="16"/>
        <w:lang w:val="x-none" w:eastAsia="ar-SA"/>
      </w:rPr>
      <w:t xml:space="preserve"> </w:t>
    </w:r>
    <w:r w:rsidRPr="00EF5914">
      <w:rPr>
        <w:rFonts w:asciiTheme="minorHAnsi" w:hAnsiTheme="minorHAnsi" w:cstheme="minorHAnsi"/>
        <w:b/>
        <w:color w:val="0000FF"/>
        <w:sz w:val="16"/>
        <w:szCs w:val="16"/>
      </w:rPr>
      <w:t>Dostawa sprzętu komputerowego w ramach projektu pn. „Transformacja cyfrowa i rozwój usług cyfrowych w Krapkowickim Centrum Zdrowia Sp. z o.o.”</w:t>
    </w:r>
  </w:p>
  <w:p w14:paraId="43C39EA4" w14:textId="69245336" w:rsidR="00C02EDF" w:rsidRPr="00615CE4" w:rsidRDefault="00C02EDF" w:rsidP="00615CE4">
    <w:pPr>
      <w:pStyle w:val="Stopka"/>
      <w:spacing w:before="120"/>
      <w:rPr>
        <w:rFonts w:asciiTheme="minorHAnsi" w:eastAsia="Calibri" w:hAnsiTheme="minorHAnsi" w:cstheme="minorHAnsi"/>
        <w:sz w:val="16"/>
        <w:szCs w:val="16"/>
        <w:lang w:eastAsia="en-US"/>
      </w:rPr>
    </w:pPr>
    <w:r w:rsidRPr="00EF5914">
      <w:rPr>
        <w:rFonts w:asciiTheme="minorHAnsi" w:hAnsiTheme="minorHAnsi" w:cstheme="minorHAnsi"/>
        <w:sz w:val="16"/>
        <w:szCs w:val="16"/>
      </w:rPr>
      <w:t xml:space="preserve">Nr zamówienia: </w:t>
    </w:r>
    <w:r w:rsidRPr="00EF5914">
      <w:rPr>
        <w:rFonts w:asciiTheme="minorHAnsi" w:hAnsiTheme="minorHAnsi" w:cstheme="minorHAnsi"/>
        <w:b/>
        <w:sz w:val="16"/>
        <w:szCs w:val="16"/>
      </w:rPr>
      <w:t>ZP 18/XI/2025</w:t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="Tahoma"/>
        <w:sz w:val="16"/>
        <w:szCs w:val="16"/>
      </w:rPr>
      <w:t xml:space="preserve">Strona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PAGE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D67D61">
      <w:rPr>
        <w:rFonts w:asciiTheme="minorHAnsi" w:hAnsiTheme="minorHAnsi" w:cs="Tahoma"/>
        <w:noProof/>
        <w:sz w:val="16"/>
        <w:szCs w:val="16"/>
      </w:rPr>
      <w:t>6</w:t>
    </w:r>
    <w:r w:rsidRPr="00EF5914">
      <w:rPr>
        <w:rFonts w:asciiTheme="minorHAnsi" w:hAnsiTheme="minorHAnsi" w:cs="Tahoma"/>
        <w:sz w:val="16"/>
        <w:szCs w:val="16"/>
      </w:rPr>
      <w:fldChar w:fldCharType="end"/>
    </w:r>
    <w:r w:rsidRPr="00EF5914">
      <w:rPr>
        <w:rFonts w:asciiTheme="minorHAnsi" w:hAnsiTheme="minorHAnsi" w:cs="Tahoma"/>
        <w:sz w:val="16"/>
        <w:szCs w:val="16"/>
      </w:rPr>
      <w:t xml:space="preserve"> z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NUMPAGES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D67D61">
      <w:rPr>
        <w:rFonts w:asciiTheme="minorHAnsi" w:hAnsiTheme="minorHAnsi" w:cs="Tahoma"/>
        <w:noProof/>
        <w:sz w:val="16"/>
        <w:szCs w:val="16"/>
      </w:rPr>
      <w:t>6</w:t>
    </w:r>
    <w:r w:rsidRPr="00EF5914">
      <w:rPr>
        <w:rFonts w:asciiTheme="minorHAnsi" w:hAnsiTheme="minorHAnsi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DEFAA" w14:textId="77777777" w:rsidR="00347F80" w:rsidRPr="00676D22" w:rsidRDefault="00347F80" w:rsidP="00347F80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143E7FB6" w14:textId="075F767F" w:rsidR="00C02EDF" w:rsidRPr="00347F80" w:rsidRDefault="00347F80" w:rsidP="00347F80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C0F37" w14:textId="77777777" w:rsidR="00C74E05" w:rsidRDefault="00C74E05">
      <w:r>
        <w:separator/>
      </w:r>
    </w:p>
  </w:footnote>
  <w:footnote w:type="continuationSeparator" w:id="0">
    <w:p w14:paraId="69BA5B68" w14:textId="77777777" w:rsidR="00C74E05" w:rsidRDefault="00C74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8916D" w14:textId="7992F0B1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45FFE534" w14:textId="77777777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0508D73B" w14:textId="77777777" w:rsidR="00C02EDF" w:rsidRPr="00AC54D8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  <w:p w14:paraId="3F35B605" w14:textId="77777777" w:rsidR="00C02EDF" w:rsidRDefault="00C02ED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6066" w14:textId="07139096" w:rsidR="000A7279" w:rsidRPr="00277C53" w:rsidRDefault="00277C53" w:rsidP="00277C53">
    <w:pPr>
      <w:pStyle w:val="Nagwek"/>
    </w:pPr>
    <w:r w:rsidRPr="00E814C0">
      <w:rPr>
        <w:noProof/>
      </w:rPr>
      <w:drawing>
        <wp:inline distT="0" distB="0" distL="0" distR="0" wp14:anchorId="149E8743" wp14:editId="20B7D4BB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8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9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5">
    <w:nsid w:val="632F57B1"/>
    <w:multiLevelType w:val="hybridMultilevel"/>
    <w:tmpl w:val="C0921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7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39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0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2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6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9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6"/>
  </w:num>
  <w:num w:numId="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3"/>
  </w:num>
  <w:num w:numId="12">
    <w:abstractNumId w:val="39"/>
  </w:num>
  <w:num w:numId="13">
    <w:abstractNumId w:val="41"/>
  </w:num>
  <w:num w:numId="14">
    <w:abstractNumId w:val="21"/>
  </w:num>
  <w:num w:numId="15">
    <w:abstractNumId w:val="30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0"/>
  </w:num>
  <w:num w:numId="31">
    <w:abstractNumId w:val="44"/>
  </w:num>
  <w:num w:numId="32">
    <w:abstractNumId w:val="6"/>
  </w:num>
  <w:num w:numId="33">
    <w:abstractNumId w:val="7"/>
  </w:num>
  <w:num w:numId="34">
    <w:abstractNumId w:val="9"/>
  </w:num>
  <w:num w:numId="35">
    <w:abstractNumId w:val="27"/>
  </w:num>
  <w:num w:numId="36">
    <w:abstractNumId w:val="8"/>
  </w:num>
  <w:num w:numId="37">
    <w:abstractNumId w:val="28"/>
  </w:num>
  <w:num w:numId="38">
    <w:abstractNumId w:val="34"/>
  </w:num>
  <w:num w:numId="39">
    <w:abstractNumId w:val="45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279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3719"/>
    <w:rsid w:val="00203806"/>
    <w:rsid w:val="00204656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77C53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47F8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4EE6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11A3"/>
    <w:rsid w:val="00401389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F39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B66A5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01CC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2246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167D"/>
    <w:rsid w:val="00AF2E28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41B9"/>
    <w:rsid w:val="00B5647F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4E05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5D8"/>
    <w:rsid w:val="00D65942"/>
    <w:rsid w:val="00D66D59"/>
    <w:rsid w:val="00D67BC1"/>
    <w:rsid w:val="00D67D61"/>
    <w:rsid w:val="00D70826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2750E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1C663-6414-4354-87BA-99EA83CF9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162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1221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Janyk</cp:lastModifiedBy>
  <cp:revision>10</cp:revision>
  <cp:lastPrinted>2024-12-19T21:46:00Z</cp:lastPrinted>
  <dcterms:created xsi:type="dcterms:W3CDTF">2026-02-03T14:12:00Z</dcterms:created>
  <dcterms:modified xsi:type="dcterms:W3CDTF">2026-04-16T07:00:00Z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