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5C06C" w14:textId="29C305D1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1F7D4E">
        <w:rPr>
          <w:rFonts w:ascii="Arial" w:hAnsi="Arial" w:cs="Arial"/>
          <w:bCs/>
          <w:i w:val="0"/>
          <w:szCs w:val="24"/>
        </w:rPr>
        <w:t>6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79F3D150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19B1E15A" w14:textId="77777777" w:rsidR="006676AE" w:rsidRPr="0012157F" w:rsidRDefault="00A049A4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A049A4">
        <w:rPr>
          <w:rFonts w:ascii="Arial" w:hAnsi="Arial" w:cs="Arial"/>
        </w:rPr>
        <w:t>Gmina Mycielin</w:t>
      </w:r>
    </w:p>
    <w:p w14:paraId="581EF3C3" w14:textId="77777777" w:rsidR="006676AE" w:rsidRPr="0012157F" w:rsidRDefault="00A049A4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A049A4">
        <w:rPr>
          <w:rFonts w:ascii="Arial" w:hAnsi="Arial" w:cs="Arial"/>
        </w:rPr>
        <w:t>Słuszków</w:t>
      </w:r>
      <w:r w:rsidR="006676AE" w:rsidRPr="0012157F">
        <w:rPr>
          <w:rFonts w:ascii="Arial" w:hAnsi="Arial" w:cs="Arial"/>
        </w:rPr>
        <w:t xml:space="preserve"> </w:t>
      </w:r>
      <w:r w:rsidRPr="00A049A4">
        <w:rPr>
          <w:rFonts w:ascii="Arial" w:hAnsi="Arial" w:cs="Arial"/>
        </w:rPr>
        <w:t>27</w:t>
      </w:r>
      <w:r w:rsidR="006676AE" w:rsidRPr="0012157F">
        <w:rPr>
          <w:rFonts w:ascii="Arial" w:hAnsi="Arial" w:cs="Arial"/>
        </w:rPr>
        <w:t xml:space="preserve"> </w:t>
      </w:r>
    </w:p>
    <w:p w14:paraId="367A7747" w14:textId="77777777" w:rsidR="00F90CD1" w:rsidRDefault="00A049A4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A049A4">
        <w:rPr>
          <w:rFonts w:ascii="Arial" w:hAnsi="Arial" w:cs="Arial"/>
        </w:rPr>
        <w:t>62-831</w:t>
      </w:r>
      <w:r w:rsidR="006676AE" w:rsidRPr="0012157F">
        <w:rPr>
          <w:rFonts w:ascii="Arial" w:hAnsi="Arial" w:cs="Arial"/>
        </w:rPr>
        <w:t xml:space="preserve"> </w:t>
      </w:r>
      <w:r w:rsidRPr="00A049A4">
        <w:rPr>
          <w:rFonts w:ascii="Arial" w:hAnsi="Arial" w:cs="Arial"/>
        </w:rPr>
        <w:t>Korzeniew</w:t>
      </w:r>
    </w:p>
    <w:p w14:paraId="133EA6CD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6591CF4D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25CAAC18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31C5D6C2" w14:textId="77777777" w:rsidTr="0018769E">
        <w:tc>
          <w:tcPr>
            <w:tcW w:w="2800" w:type="dxa"/>
          </w:tcPr>
          <w:p w14:paraId="6B38D681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E89FF22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F0DA754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9D8EB41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2880A0D8" w14:textId="77777777" w:rsidTr="0018769E">
        <w:tc>
          <w:tcPr>
            <w:tcW w:w="2800" w:type="dxa"/>
          </w:tcPr>
          <w:p w14:paraId="0DCCA885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F69BA33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6192619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DD75264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9A74220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049A4" w:rsidRPr="0012157F" w14:paraId="79F7AA3D" w14:textId="77777777" w:rsidTr="00E85A86">
        <w:tc>
          <w:tcPr>
            <w:tcW w:w="9104" w:type="dxa"/>
            <w:shd w:val="clear" w:color="auto" w:fill="D9D9D9"/>
          </w:tcPr>
          <w:p w14:paraId="50A0C6A7" w14:textId="77777777" w:rsidR="00A049A4" w:rsidRPr="0012157F" w:rsidRDefault="00A049A4" w:rsidP="00E85A86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42F1C644" w14:textId="1314E4A7" w:rsidR="00A049A4" w:rsidRPr="0012157F" w:rsidRDefault="00A049A4" w:rsidP="00E85A8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A049A4">
              <w:rPr>
                <w:rFonts w:ascii="Arial" w:hAnsi="Arial" w:cs="Arial"/>
                <w:sz w:val="24"/>
                <w:szCs w:val="24"/>
              </w:rPr>
              <w:t>(t.j. Dz. U. z 2024 poz. 1320</w:t>
            </w:r>
            <w:r w:rsidR="00AB5A03">
              <w:rPr>
                <w:rFonts w:ascii="Arial" w:hAnsi="Arial" w:cs="Arial"/>
                <w:sz w:val="24"/>
                <w:szCs w:val="24"/>
              </w:rPr>
              <w:t xml:space="preserve"> ze zm.</w:t>
            </w:r>
            <w:r w:rsidRPr="00A049A4">
              <w:rPr>
                <w:rFonts w:ascii="Arial" w:hAnsi="Arial" w:cs="Arial"/>
                <w:sz w:val="24"/>
                <w:szCs w:val="24"/>
              </w:rPr>
              <w:t>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504FF120" w14:textId="77777777" w:rsidR="00A049A4" w:rsidRPr="00612283" w:rsidRDefault="00A049A4" w:rsidP="00E85A86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25E22AF9" w14:textId="77777777" w:rsidR="00A049A4" w:rsidRPr="00612283" w:rsidRDefault="00A049A4" w:rsidP="00E85A86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70975DD5" w14:textId="77777777" w:rsidR="00A049A4" w:rsidRPr="0012157F" w:rsidRDefault="00A049A4" w:rsidP="00E85A86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2D4ADBB9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11355084" w14:textId="77777777" w:rsidTr="0018769E">
        <w:tc>
          <w:tcPr>
            <w:tcW w:w="2269" w:type="dxa"/>
          </w:tcPr>
          <w:p w14:paraId="2BDC21E6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0D15364" w14:textId="77777777" w:rsidR="009924E5" w:rsidRPr="009924E5" w:rsidRDefault="009924E5" w:rsidP="009924E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924E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i modernizacja zabytkowego budynku dworu</w:t>
            </w:r>
          </w:p>
          <w:p w14:paraId="370D384A" w14:textId="7D3B838C" w:rsidR="002578E4" w:rsidRPr="00A2540E" w:rsidRDefault="009924E5" w:rsidP="009924E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924E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wchodzącego w  skład zespołu dworsko-parkowego w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 </w:t>
            </w:r>
            <w:r w:rsidRPr="009924E5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miejscowości Mycielin w formule „zaprojektuj i wybuduj”</w:t>
            </w:r>
          </w:p>
        </w:tc>
      </w:tr>
      <w:tr w:rsidR="00A049A4" w:rsidRPr="00A2540E" w14:paraId="4083C44D" w14:textId="77777777" w:rsidTr="00E85A86">
        <w:tc>
          <w:tcPr>
            <w:tcW w:w="2269" w:type="dxa"/>
          </w:tcPr>
          <w:p w14:paraId="455EA56E" w14:textId="77777777" w:rsidR="00A049A4" w:rsidRPr="00A2540E" w:rsidRDefault="00A049A4" w:rsidP="00E85A8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AFD3FC1" w14:textId="502191B6" w:rsidR="00A049A4" w:rsidRPr="00A2540E" w:rsidRDefault="00A049A4" w:rsidP="00E85A8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049A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ZP.271.1.</w:t>
            </w:r>
            <w:r w:rsidR="00A7710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</w:t>
            </w:r>
            <w:r w:rsidRPr="00A049A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A7710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</w:p>
        </w:tc>
      </w:tr>
    </w:tbl>
    <w:p w14:paraId="1A0E9B1C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D61528B" w14:textId="7777777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A049A4" w:rsidRPr="00A049A4">
        <w:rPr>
          <w:rFonts w:ascii="Arial" w:hAnsi="Arial" w:cs="Arial"/>
          <w:b/>
          <w:sz w:val="24"/>
          <w:szCs w:val="24"/>
        </w:rPr>
        <w:t>Gmina Mycielin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309E7B96" w14:textId="77777777" w:rsidTr="00650D6C">
        <w:tc>
          <w:tcPr>
            <w:tcW w:w="9104" w:type="dxa"/>
            <w:shd w:val="clear" w:color="auto" w:fill="D9D9D9"/>
          </w:tcPr>
          <w:p w14:paraId="59A88260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AF7F3BF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254EC074" w14:textId="77777777" w:rsidR="002426FF" w:rsidRPr="00A44833" w:rsidRDefault="002426FF" w:rsidP="002578E4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</w:p>
    <w:p w14:paraId="5939E25A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1CAD8A16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8973D57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6D191A27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E426EB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770D4B6B" w14:textId="77777777" w:rsidR="007A2BCB" w:rsidRDefault="00992BD8" w:rsidP="00992BD8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4132E72" w14:textId="37E09BA0" w:rsidR="0011306C" w:rsidRDefault="007A2BCB" w:rsidP="002578E4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C2F90">
        <w:rPr>
          <w:rFonts w:ascii="Arial" w:hAnsi="Arial" w:cs="Arial"/>
          <w:sz w:val="24"/>
          <w:szCs w:val="24"/>
        </w:rPr>
        <w:t xml:space="preserve">t.j. </w:t>
      </w:r>
      <w:r w:rsidRPr="007A2BCB">
        <w:rPr>
          <w:rFonts w:ascii="Arial" w:hAnsi="Arial" w:cs="Arial"/>
          <w:sz w:val="24"/>
          <w:szCs w:val="24"/>
        </w:rPr>
        <w:t xml:space="preserve">Dz. U. </w:t>
      </w:r>
      <w:r w:rsidR="000C2F90">
        <w:rPr>
          <w:rFonts w:ascii="Arial" w:hAnsi="Arial" w:cs="Arial"/>
          <w:sz w:val="24"/>
          <w:szCs w:val="24"/>
        </w:rPr>
        <w:t>z 202</w:t>
      </w:r>
      <w:r w:rsidR="00EA2E80">
        <w:rPr>
          <w:rFonts w:ascii="Arial" w:hAnsi="Arial" w:cs="Arial"/>
          <w:sz w:val="24"/>
          <w:szCs w:val="24"/>
        </w:rPr>
        <w:t xml:space="preserve">5 </w:t>
      </w:r>
      <w:r w:rsidR="000C2F90">
        <w:rPr>
          <w:rFonts w:ascii="Arial" w:hAnsi="Arial" w:cs="Arial"/>
          <w:sz w:val="24"/>
          <w:szCs w:val="24"/>
        </w:rPr>
        <w:t xml:space="preserve">r. </w:t>
      </w:r>
      <w:r w:rsidRPr="007A2BCB">
        <w:rPr>
          <w:rFonts w:ascii="Arial" w:hAnsi="Arial" w:cs="Arial"/>
          <w:sz w:val="24"/>
          <w:szCs w:val="24"/>
        </w:rPr>
        <w:t xml:space="preserve">poz. </w:t>
      </w:r>
      <w:r w:rsidR="00EA2E80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684C940E" w14:textId="77777777" w:rsidTr="00CD4DD1">
        <w:tc>
          <w:tcPr>
            <w:tcW w:w="9104" w:type="dxa"/>
            <w:shd w:val="clear" w:color="auto" w:fill="D9D9D9"/>
          </w:tcPr>
          <w:p w14:paraId="7EE9BEE0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5CD8C084" w14:textId="77777777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7CD1102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6338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17F5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A049A4" w:rsidRPr="0012157F" w14:paraId="165D01C0" w14:textId="77777777" w:rsidTr="00D113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C77E" w14:textId="77777777" w:rsidR="00A049A4" w:rsidRPr="0012157F" w:rsidRDefault="00A049A4" w:rsidP="00E85A86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49A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857F" w14:textId="654913B4" w:rsidR="00A049A4" w:rsidRPr="0062658A" w:rsidRDefault="00A049A4" w:rsidP="00E85A86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A049A4" w:rsidRPr="0012157F" w14:paraId="67F8FD2E" w14:textId="77777777" w:rsidTr="00D113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E777" w14:textId="77777777" w:rsidR="00A049A4" w:rsidRPr="0012157F" w:rsidRDefault="00A049A4" w:rsidP="00E85A86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49A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8EB" w14:textId="0B14DAC7" w:rsidR="00A049A4" w:rsidRPr="0062658A" w:rsidRDefault="00A049A4" w:rsidP="00E85A86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A049A4" w:rsidRPr="0012157F" w14:paraId="012B713A" w14:textId="77777777" w:rsidTr="00D113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B76F" w14:textId="77777777" w:rsidR="00A049A4" w:rsidRPr="0012157F" w:rsidRDefault="00A049A4" w:rsidP="00E85A86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49A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7B5" w14:textId="02BECA3C" w:rsidR="00A049A4" w:rsidRPr="0062658A" w:rsidRDefault="00A049A4" w:rsidP="00E85A86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A049A4" w:rsidRPr="0012157F" w14:paraId="2407635E" w14:textId="77777777" w:rsidTr="00D113B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62B5" w14:textId="77777777" w:rsidR="00A049A4" w:rsidRPr="0012157F" w:rsidRDefault="00A049A4" w:rsidP="00E85A86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49A4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618" w14:textId="6C611B5D" w:rsidR="00A049A4" w:rsidRPr="0062658A" w:rsidRDefault="00A049A4" w:rsidP="00E85A86">
            <w:pPr>
              <w:spacing w:before="60" w:after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4A7BCF29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0AC732B6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16F1294A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3CC9C610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3C026E9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1DA17CFB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574475D6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7869659C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7E6C0DD3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125B571C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55297F99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096552BE" w14:textId="77777777" w:rsidTr="00CD4DD1">
        <w:tc>
          <w:tcPr>
            <w:tcW w:w="9104" w:type="dxa"/>
            <w:shd w:val="clear" w:color="auto" w:fill="D9D9D9"/>
          </w:tcPr>
          <w:p w14:paraId="3410F3CA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0F240C02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507E4DFE" w14:textId="77777777" w:rsidTr="00847232">
        <w:tc>
          <w:tcPr>
            <w:tcW w:w="9104" w:type="dxa"/>
            <w:shd w:val="clear" w:color="auto" w:fill="D9D9D9"/>
          </w:tcPr>
          <w:p w14:paraId="74ED590D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1882F64C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2F8019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0522BA8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6B618726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78AA2B6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C90E32E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D6824FE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F5FF07A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E9947BE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3962328B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0739D544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50B75237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7F86" w14:textId="77777777" w:rsidR="00693B10" w:rsidRDefault="00693B10" w:rsidP="0038231F">
      <w:pPr>
        <w:spacing w:after="0" w:line="240" w:lineRule="auto"/>
      </w:pPr>
      <w:r>
        <w:separator/>
      </w:r>
    </w:p>
  </w:endnote>
  <w:endnote w:type="continuationSeparator" w:id="0">
    <w:p w14:paraId="10ABDD87" w14:textId="77777777" w:rsidR="00693B10" w:rsidRDefault="00693B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86B1" w14:textId="77777777" w:rsidR="00A049A4" w:rsidRDefault="00A049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7F9D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2F2196F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F4013" w14:textId="77777777" w:rsidR="00A049A4" w:rsidRDefault="00A049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A0094" w14:textId="77777777" w:rsidR="00693B10" w:rsidRDefault="00693B10" w:rsidP="0038231F">
      <w:pPr>
        <w:spacing w:after="0" w:line="240" w:lineRule="auto"/>
      </w:pPr>
      <w:r>
        <w:separator/>
      </w:r>
    </w:p>
  </w:footnote>
  <w:footnote w:type="continuationSeparator" w:id="0">
    <w:p w14:paraId="77323A9D" w14:textId="77777777" w:rsidR="00693B10" w:rsidRDefault="00693B10" w:rsidP="0038231F">
      <w:pPr>
        <w:spacing w:after="0" w:line="240" w:lineRule="auto"/>
      </w:pPr>
      <w:r>
        <w:continuationSeparator/>
      </w:r>
    </w:p>
  </w:footnote>
  <w:footnote w:id="1">
    <w:p w14:paraId="1A28DE7C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2CEBF498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1331E0" w14:textId="464E2829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380C99">
        <w:rPr>
          <w:rFonts w:ascii="Arial" w:hAnsi="Arial" w:cs="Arial"/>
          <w:sz w:val="16"/>
          <w:szCs w:val="16"/>
        </w:rPr>
        <w:t xml:space="preserve">5 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380C99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6D433B" w14:textId="79B847A5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t.j. Dz. U. z 2023r. poz. 120</w:t>
      </w:r>
      <w:r w:rsidR="00380C99">
        <w:rPr>
          <w:rFonts w:ascii="Arial" w:hAnsi="Arial" w:cs="Arial"/>
          <w:sz w:val="16"/>
          <w:szCs w:val="16"/>
        </w:rPr>
        <w:t xml:space="preserve"> ze zm.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B9A5C" w14:textId="77777777" w:rsidR="00A049A4" w:rsidRDefault="00A049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4090" w14:textId="77777777" w:rsidR="00A049A4" w:rsidRDefault="00A049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AB19C" w14:textId="77777777" w:rsidR="00A049A4" w:rsidRDefault="00A049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56053">
    <w:abstractNumId w:val="11"/>
  </w:num>
  <w:num w:numId="2" w16cid:durableId="873731442">
    <w:abstractNumId w:val="0"/>
  </w:num>
  <w:num w:numId="3" w16cid:durableId="1832718734">
    <w:abstractNumId w:val="10"/>
  </w:num>
  <w:num w:numId="4" w16cid:durableId="636373413">
    <w:abstractNumId w:val="13"/>
  </w:num>
  <w:num w:numId="5" w16cid:durableId="325520759">
    <w:abstractNumId w:val="12"/>
  </w:num>
  <w:num w:numId="6" w16cid:durableId="789201316">
    <w:abstractNumId w:val="9"/>
  </w:num>
  <w:num w:numId="7" w16cid:durableId="1975257814">
    <w:abstractNumId w:val="1"/>
  </w:num>
  <w:num w:numId="8" w16cid:durableId="1558668714">
    <w:abstractNumId w:val="6"/>
  </w:num>
  <w:num w:numId="9" w16cid:durableId="2076589547">
    <w:abstractNumId w:val="4"/>
  </w:num>
  <w:num w:numId="10" w16cid:durableId="245648396">
    <w:abstractNumId w:val="7"/>
  </w:num>
  <w:num w:numId="11" w16cid:durableId="624890381">
    <w:abstractNumId w:val="5"/>
  </w:num>
  <w:num w:numId="12" w16cid:durableId="618609753">
    <w:abstractNumId w:val="8"/>
  </w:num>
  <w:num w:numId="13" w16cid:durableId="1549797361">
    <w:abstractNumId w:val="3"/>
  </w:num>
  <w:num w:numId="14" w16cid:durableId="1755475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3B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B1025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155AC"/>
    <w:rsid w:val="0012157F"/>
    <w:rsid w:val="00146E79"/>
    <w:rsid w:val="00160A7A"/>
    <w:rsid w:val="0018769E"/>
    <w:rsid w:val="001902D2"/>
    <w:rsid w:val="001C6945"/>
    <w:rsid w:val="001F027E"/>
    <w:rsid w:val="001F7D4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0C99"/>
    <w:rsid w:val="0038231F"/>
    <w:rsid w:val="003B2070"/>
    <w:rsid w:val="003B214C"/>
    <w:rsid w:val="003B7238"/>
    <w:rsid w:val="003C3B64"/>
    <w:rsid w:val="003E3FAD"/>
    <w:rsid w:val="003F024C"/>
    <w:rsid w:val="00403625"/>
    <w:rsid w:val="00434CC2"/>
    <w:rsid w:val="004541F9"/>
    <w:rsid w:val="004609F1"/>
    <w:rsid w:val="004651B5"/>
    <w:rsid w:val="00474DA7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2658A"/>
    <w:rsid w:val="00634311"/>
    <w:rsid w:val="00641874"/>
    <w:rsid w:val="00650D6C"/>
    <w:rsid w:val="006676AE"/>
    <w:rsid w:val="00693B10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4322"/>
    <w:rsid w:val="007961C8"/>
    <w:rsid w:val="007A2BCB"/>
    <w:rsid w:val="007B01C8"/>
    <w:rsid w:val="007D5B61"/>
    <w:rsid w:val="007E2F69"/>
    <w:rsid w:val="007F3FF2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2283B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4E5"/>
    <w:rsid w:val="00992BD8"/>
    <w:rsid w:val="00997D0F"/>
    <w:rsid w:val="009C7756"/>
    <w:rsid w:val="00A049A4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7710D"/>
    <w:rsid w:val="00A90D0E"/>
    <w:rsid w:val="00AB5A03"/>
    <w:rsid w:val="00AC5247"/>
    <w:rsid w:val="00AE6FF2"/>
    <w:rsid w:val="00AF4E94"/>
    <w:rsid w:val="00B0088C"/>
    <w:rsid w:val="00B15219"/>
    <w:rsid w:val="00B15FD3"/>
    <w:rsid w:val="00B23C24"/>
    <w:rsid w:val="00B27A0C"/>
    <w:rsid w:val="00B3093F"/>
    <w:rsid w:val="00B34079"/>
    <w:rsid w:val="00B36ABD"/>
    <w:rsid w:val="00B77329"/>
    <w:rsid w:val="00B8005E"/>
    <w:rsid w:val="00B90E42"/>
    <w:rsid w:val="00BB0C3C"/>
    <w:rsid w:val="00BE6F04"/>
    <w:rsid w:val="00C014B5"/>
    <w:rsid w:val="00C113BF"/>
    <w:rsid w:val="00C4103F"/>
    <w:rsid w:val="00C50D5B"/>
    <w:rsid w:val="00C57DEB"/>
    <w:rsid w:val="00C62F57"/>
    <w:rsid w:val="00C737A7"/>
    <w:rsid w:val="00C81012"/>
    <w:rsid w:val="00C909B9"/>
    <w:rsid w:val="00CA5B3D"/>
    <w:rsid w:val="00CD0851"/>
    <w:rsid w:val="00CD4DD1"/>
    <w:rsid w:val="00CE5360"/>
    <w:rsid w:val="00D113B3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77B2E"/>
    <w:rsid w:val="00EA2E80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E2E6A"/>
  <w15:docId w15:val="{A9BA3F10-EA6B-4DC1-98E2-04FFD7515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B5A0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zedni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49</TotalTime>
  <Pages>4</Pages>
  <Words>663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</dc:creator>
  <cp:keywords/>
  <cp:lastModifiedBy>Gmina Mycielin</cp:lastModifiedBy>
  <cp:revision>15</cp:revision>
  <cp:lastPrinted>2016-07-26T10:32:00Z</cp:lastPrinted>
  <dcterms:created xsi:type="dcterms:W3CDTF">2025-07-24T12:32:00Z</dcterms:created>
  <dcterms:modified xsi:type="dcterms:W3CDTF">2026-04-08T08:34:00Z</dcterms:modified>
</cp:coreProperties>
</file>