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EF645" w14:textId="116A5BAE" w:rsidR="00A2540E" w:rsidRPr="00A2540E" w:rsidRDefault="00A2540E" w:rsidP="00A2540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834235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2540E" w:rsidRPr="00A2540E" w14:paraId="2F5C7E7B" w14:textId="77777777" w:rsidTr="009B1625">
        <w:tc>
          <w:tcPr>
            <w:tcW w:w="2800" w:type="dxa"/>
          </w:tcPr>
          <w:p w14:paraId="2F1A88B0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7FA96B0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373B41B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8D1454E" w14:textId="77777777" w:rsidR="00A2540E" w:rsidRPr="00A2540E" w:rsidRDefault="00A2540E" w:rsidP="00A2540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2540E" w:rsidRPr="00A2540E" w14:paraId="4CA4907F" w14:textId="77777777" w:rsidTr="009B1625">
        <w:tc>
          <w:tcPr>
            <w:tcW w:w="2800" w:type="dxa"/>
          </w:tcPr>
          <w:p w14:paraId="0A6CF08E" w14:textId="77777777" w:rsidR="00A2540E" w:rsidRPr="00A2540E" w:rsidRDefault="00A2540E" w:rsidP="00A2540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0553016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F226DD2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6DBE31C" w14:textId="77777777" w:rsidR="00A2540E" w:rsidRPr="00A2540E" w:rsidRDefault="00A2540E" w:rsidP="00A2540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048447B" w14:textId="77777777" w:rsidR="0057252E" w:rsidRPr="008B745A" w:rsidRDefault="0057252E" w:rsidP="008B745A">
      <w:pPr>
        <w:tabs>
          <w:tab w:val="center" w:pos="4536"/>
          <w:tab w:val="right" w:pos="9072"/>
        </w:tabs>
        <w:spacing w:before="240"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5657EB" w14:paraId="58D07DF1" w14:textId="77777777" w:rsidTr="0036631E">
        <w:tc>
          <w:tcPr>
            <w:tcW w:w="9104" w:type="dxa"/>
            <w:shd w:val="clear" w:color="auto" w:fill="F2F2F2"/>
          </w:tcPr>
          <w:p w14:paraId="4F78158C" w14:textId="77777777" w:rsidR="00A2540E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WYKAZ CZ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>ĘŚ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 xml:space="preserve">CI ZAMÓWIENIA, KTÓRYCH WYKONANIE </w:t>
            </w:r>
          </w:p>
          <w:p w14:paraId="4CDF8728" w14:textId="77777777" w:rsidR="0057252E" w:rsidRDefault="0057252E" w:rsidP="00A254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WYKONAWCA ZAMIERZA POWIERZY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 xml:space="preserve">Ć 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>PODWYKONAWCOM</w:t>
            </w:r>
          </w:p>
          <w:p w14:paraId="3650E791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i/>
                <w:iCs/>
                <w:color w:val="0070C0"/>
                <w:sz w:val="20"/>
                <w:szCs w:val="20"/>
              </w:rPr>
            </w:pPr>
            <w:r w:rsidRPr="00A2540E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UWAGA!</w:t>
            </w:r>
            <w:r w:rsidR="008B745A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Wykonawca jest zobowiązany do wypełnienia i dołączenia niniejszego </w:t>
            </w:r>
            <w:r w:rsidR="008B745A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dokumentu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do składanej oferty tylko w przypadku, gdy powierzy wykonanie części zamówienia Podwykonawcom</w:t>
            </w:r>
          </w:p>
        </w:tc>
      </w:tr>
    </w:tbl>
    <w:p w14:paraId="517C5F57" w14:textId="77777777" w:rsidR="00A2540E" w:rsidRPr="00A2540E" w:rsidRDefault="00A2540E" w:rsidP="00A2540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2540E" w:rsidRPr="00A2540E" w14:paraId="0D28DAB8" w14:textId="77777777" w:rsidTr="009B1625">
        <w:tc>
          <w:tcPr>
            <w:tcW w:w="2269" w:type="dxa"/>
          </w:tcPr>
          <w:p w14:paraId="2B626FD0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B289821" w14:textId="77777777" w:rsidR="00E23DA7" w:rsidRPr="00E23DA7" w:rsidRDefault="00E23DA7" w:rsidP="00E23DA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E23DA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Przebudowa i modernizacja zabytkowego budynku dworu</w:t>
            </w:r>
          </w:p>
          <w:p w14:paraId="7A6844EB" w14:textId="5AE980ED" w:rsidR="00A2540E" w:rsidRPr="00E23DA7" w:rsidRDefault="00E23DA7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E23DA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wchodzącego w  skład zespołu dworsko-parkowego w miejscowości Mycielin w formule „zaprojektuj i wybuduj”</w:t>
            </w:r>
          </w:p>
        </w:tc>
      </w:tr>
      <w:tr w:rsidR="00CA2A5B" w:rsidRPr="00A2540E" w14:paraId="14A803C8" w14:textId="77777777" w:rsidTr="008F5088">
        <w:tc>
          <w:tcPr>
            <w:tcW w:w="2269" w:type="dxa"/>
          </w:tcPr>
          <w:p w14:paraId="735B7552" w14:textId="77777777" w:rsidR="00CA2A5B" w:rsidRPr="00A2540E" w:rsidRDefault="00CA2A5B" w:rsidP="008F508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6B0B8A3" w14:textId="0D46CF41" w:rsidR="00CA2A5B" w:rsidRPr="00A2540E" w:rsidRDefault="00CA2A5B" w:rsidP="008F508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CA2A5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ZP.271.1.</w:t>
            </w:r>
            <w:r w:rsidR="00B1393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</w:t>
            </w:r>
            <w:r w:rsidRPr="00CA2A5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B1393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0CA5DCD6" w14:textId="77777777" w:rsidR="008F2498" w:rsidRDefault="00CA2A5B" w:rsidP="00A2540E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CA2A5B">
        <w:rPr>
          <w:rFonts w:ascii="Arial" w:eastAsia="Times New Roman" w:hAnsi="Arial" w:cs="Arial"/>
          <w:b/>
          <w:sz w:val="24"/>
          <w:szCs w:val="24"/>
          <w:lang w:eastAsia="pl-PL"/>
        </w:rPr>
        <w:t>Gmina Mycielin</w:t>
      </w:r>
      <w:r w:rsidR="00A2540E" w:rsidRPr="00A2540E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A2540E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>ż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56A6F" w:rsidRPr="005657EB">
        <w:rPr>
          <w:rFonts w:ascii="Arial" w:hAnsi="Arial" w:cs="Arial"/>
          <w:sz w:val="24"/>
          <w:szCs w:val="24"/>
        </w:rPr>
        <w:t>w przedmiot</w:t>
      </w:r>
      <w:r w:rsidR="00E631B6" w:rsidRPr="005657EB">
        <w:rPr>
          <w:rFonts w:ascii="Arial" w:hAnsi="Arial" w:cs="Arial"/>
          <w:sz w:val="24"/>
          <w:szCs w:val="24"/>
        </w:rPr>
        <w:t xml:space="preserve">owym postępowaniu </w:t>
      </w:r>
      <w:r w:rsidR="005A0158" w:rsidRPr="005657EB">
        <w:rPr>
          <w:rFonts w:ascii="Arial" w:hAnsi="Arial" w:cs="Arial"/>
          <w:sz w:val="24"/>
          <w:szCs w:val="24"/>
        </w:rPr>
        <w:t>zamierzamy powierzyć Podwykonawcom wykonanie następujących</w:t>
      </w:r>
      <w:r w:rsidR="00A56A6F" w:rsidRPr="005657EB">
        <w:rPr>
          <w:rFonts w:ascii="Arial" w:hAnsi="Arial" w:cs="Arial"/>
          <w:sz w:val="24"/>
          <w:szCs w:val="24"/>
        </w:rPr>
        <w:t xml:space="preserve"> części zamówienia:</w:t>
      </w:r>
    </w:p>
    <w:tbl>
      <w:tblPr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A2540E" w:rsidRPr="00A2540E" w14:paraId="2BEBDB06" w14:textId="77777777" w:rsidTr="00A254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215B4AA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5C0BD12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2210D0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Podwykonawcy</w:t>
            </w:r>
          </w:p>
        </w:tc>
      </w:tr>
      <w:tr w:rsidR="00A2540E" w:rsidRPr="00A2540E" w14:paraId="5ED1B1F1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388B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EB48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3199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A2540E" w:rsidRPr="00A2540E" w14:paraId="767DB674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5207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AA77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5B7D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FCD7D7F" w14:textId="77777777" w:rsidR="008B745A" w:rsidRDefault="008B745A" w:rsidP="008B745A">
      <w:pPr>
        <w:autoSpaceDE w:val="0"/>
        <w:autoSpaceDN w:val="0"/>
        <w:adjustRightInd w:val="0"/>
        <w:spacing w:after="48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8B745A" w:rsidRPr="008B745A" w14:paraId="6B2AD192" w14:textId="77777777" w:rsidTr="009B1625">
        <w:tc>
          <w:tcPr>
            <w:tcW w:w="2660" w:type="dxa"/>
          </w:tcPr>
          <w:p w14:paraId="195446A2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12671FE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AEFFF81" w14:textId="77777777" w:rsidR="008B745A" w:rsidRPr="008B745A" w:rsidRDefault="008B745A" w:rsidP="008B745A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429D6B8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41F4F67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035CDF4" w14:textId="77777777" w:rsidR="008B745A" w:rsidRPr="008B745A" w:rsidRDefault="008B745A" w:rsidP="008B745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CA2A5B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64B6B643" w14:textId="77777777" w:rsidR="00025386" w:rsidRPr="005657EB" w:rsidRDefault="00025386" w:rsidP="008B745A">
      <w:pPr>
        <w:spacing w:after="0"/>
        <w:rPr>
          <w:rFonts w:ascii="Arial" w:hAnsi="Arial" w:cs="Arial"/>
          <w:sz w:val="18"/>
          <w:szCs w:val="18"/>
        </w:rPr>
      </w:pPr>
    </w:p>
    <w:sectPr w:rsidR="00025386" w:rsidRPr="005657EB" w:rsidSect="00A254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2741" w14:textId="77777777" w:rsidR="001A61C0" w:rsidRDefault="001A61C0" w:rsidP="00025386">
      <w:pPr>
        <w:spacing w:after="0" w:line="240" w:lineRule="auto"/>
      </w:pPr>
      <w:r>
        <w:separator/>
      </w:r>
    </w:p>
  </w:endnote>
  <w:endnote w:type="continuationSeparator" w:id="0">
    <w:p w14:paraId="3D81FA6E" w14:textId="77777777" w:rsidR="001A61C0" w:rsidRDefault="001A61C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394A" w14:textId="77777777" w:rsidR="00CA2A5B" w:rsidRDefault="00CA2A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FD5F" w14:textId="6A564C7C" w:rsidR="00025386" w:rsidRDefault="004A4FAA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2772BF9" wp14:editId="218444F6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ED75A7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D971E73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2540E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977DBD9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0983C" w14:textId="77777777" w:rsidR="00CA2A5B" w:rsidRDefault="00CA2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57CE" w14:textId="77777777" w:rsidR="001A61C0" w:rsidRDefault="001A61C0" w:rsidP="00025386">
      <w:pPr>
        <w:spacing w:after="0" w:line="240" w:lineRule="auto"/>
      </w:pPr>
      <w:r>
        <w:separator/>
      </w:r>
    </w:p>
  </w:footnote>
  <w:footnote w:type="continuationSeparator" w:id="0">
    <w:p w14:paraId="48AF6618" w14:textId="77777777" w:rsidR="001A61C0" w:rsidRDefault="001A61C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1248" w14:textId="77777777" w:rsidR="00CA2A5B" w:rsidRDefault="00CA2A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CD22" w14:textId="77777777" w:rsidR="00CA2A5B" w:rsidRDefault="00CA2A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604A" w14:textId="77777777" w:rsidR="00CA2A5B" w:rsidRDefault="00CA2A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61"/>
    <w:rsid w:val="00025386"/>
    <w:rsid w:val="00101B40"/>
    <w:rsid w:val="00114844"/>
    <w:rsid w:val="00135394"/>
    <w:rsid w:val="001A61C0"/>
    <w:rsid w:val="001C2314"/>
    <w:rsid w:val="0023609A"/>
    <w:rsid w:val="0036631E"/>
    <w:rsid w:val="003C30EF"/>
    <w:rsid w:val="004A4FAA"/>
    <w:rsid w:val="005428E4"/>
    <w:rsid w:val="005624D8"/>
    <w:rsid w:val="005657EB"/>
    <w:rsid w:val="0057252E"/>
    <w:rsid w:val="005A0158"/>
    <w:rsid w:val="0069796D"/>
    <w:rsid w:val="00752F61"/>
    <w:rsid w:val="007B1671"/>
    <w:rsid w:val="00834235"/>
    <w:rsid w:val="008B745A"/>
    <w:rsid w:val="008E405A"/>
    <w:rsid w:val="008F2498"/>
    <w:rsid w:val="009B1625"/>
    <w:rsid w:val="00A2540E"/>
    <w:rsid w:val="00A56A6F"/>
    <w:rsid w:val="00B1393C"/>
    <w:rsid w:val="00C4072B"/>
    <w:rsid w:val="00CA2A5B"/>
    <w:rsid w:val="00D12C55"/>
    <w:rsid w:val="00D55FC4"/>
    <w:rsid w:val="00E23DA7"/>
    <w:rsid w:val="00E631B6"/>
    <w:rsid w:val="00EC0D6D"/>
    <w:rsid w:val="00F16E93"/>
    <w:rsid w:val="00F45A40"/>
    <w:rsid w:val="00F9648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E1C68"/>
  <w15:chartTrackingRefBased/>
  <w15:docId w15:val="{16221374-448C-4EF5-ABEB-85E37D26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dc:description/>
  <cp:lastModifiedBy>Gmina Mycielin</cp:lastModifiedBy>
  <cp:revision>6</cp:revision>
  <dcterms:created xsi:type="dcterms:W3CDTF">2025-08-19T09:24:00Z</dcterms:created>
  <dcterms:modified xsi:type="dcterms:W3CDTF">2026-04-08T08:34:00Z</dcterms:modified>
</cp:coreProperties>
</file>