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3C682" w14:textId="0DD95CB0" w:rsidR="00025386" w:rsidRPr="00EC10EE" w:rsidRDefault="00657A47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134364">
        <w:rPr>
          <w:rFonts w:ascii="Arial" w:hAnsi="Arial" w:cs="Arial"/>
          <w:bCs/>
          <w:i w:val="0"/>
          <w:szCs w:val="24"/>
        </w:rPr>
        <w:t>3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14:paraId="7E901153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C34863" w14:textId="77777777" w:rsidR="008D442B" w:rsidRDefault="008D442B" w:rsidP="008D442B">
            <w:pPr>
              <w:spacing w:before="240" w:after="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OŚWIADCZENIE WYKONAWCÓW </w:t>
            </w:r>
          </w:p>
          <w:p w14:paraId="21BCCBAB" w14:textId="77777777" w:rsidR="00053927" w:rsidRPr="00053927" w:rsidRDefault="008D442B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WSPÓLNIE UBIEGAJĄCYCH SIĘ O UDZIELENIE ZAMÓWIENIA</w:t>
            </w:r>
            <w:r w:rsidR="00053927" w:rsidRPr="0005392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62DE2075" w14:textId="77777777" w:rsidR="00053927" w:rsidRPr="00A137C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137C9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A137C9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W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ykonawc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77F5A1C6" w14:textId="77777777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540E" w14:paraId="260F95FF" w14:textId="77777777" w:rsidTr="004F10A0">
        <w:tc>
          <w:tcPr>
            <w:tcW w:w="2269" w:type="dxa"/>
          </w:tcPr>
          <w:p w14:paraId="254C1641" w14:textId="77777777" w:rsidR="00A137C9" w:rsidRPr="00A2540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A5444DA" w14:textId="77777777" w:rsidR="007F6255" w:rsidRPr="007F6255" w:rsidRDefault="007F6255" w:rsidP="007F625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7F625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i modernizacja zabytkowego budynku dworu</w:t>
            </w:r>
          </w:p>
          <w:p w14:paraId="72FE6FB0" w14:textId="6997D944" w:rsidR="00A137C9" w:rsidRPr="00A2540E" w:rsidRDefault="007F6255" w:rsidP="007F625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7F625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wchodzącego w  skład zespołu dworsko-parkowego w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 </w:t>
            </w:r>
            <w:r w:rsidRPr="007F625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miejscowości Mycielin w formule „zaprojektuj i wybuduj”</w:t>
            </w:r>
          </w:p>
        </w:tc>
      </w:tr>
      <w:tr w:rsidR="00FA15BF" w:rsidRPr="00A2540E" w14:paraId="08B2D036" w14:textId="77777777" w:rsidTr="006F3740">
        <w:tc>
          <w:tcPr>
            <w:tcW w:w="2269" w:type="dxa"/>
          </w:tcPr>
          <w:p w14:paraId="3EFA1035" w14:textId="77777777" w:rsidR="00FA15BF" w:rsidRPr="00A2540E" w:rsidRDefault="00FA15BF" w:rsidP="006F374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A4CA06A" w14:textId="53372CC2" w:rsidR="00FA15BF" w:rsidRPr="00A2540E" w:rsidRDefault="00FA15BF" w:rsidP="006F374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A15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ZP.271.1.</w:t>
            </w:r>
            <w:r w:rsidR="00E9145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</w:t>
            </w:r>
            <w:r w:rsidRPr="00FA15B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E9145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</w:p>
        </w:tc>
      </w:tr>
    </w:tbl>
    <w:p w14:paraId="4EEA68F4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11C94178" w14:textId="77777777" w:rsidR="003A486D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FA15BF" w:rsidRPr="00FA15BF">
        <w:rPr>
          <w:rFonts w:ascii="Arial" w:hAnsi="Arial" w:cs="Arial"/>
          <w:b/>
          <w:sz w:val="24"/>
          <w:szCs w:val="24"/>
        </w:rPr>
        <w:t>Gmina Mycielin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Pr="001215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 xml:space="preserve">ziałając </w:t>
      </w:r>
      <w:r w:rsidR="003A486D">
        <w:rPr>
          <w:rFonts w:ascii="Arial" w:eastAsia="Times New Roman" w:hAnsi="Arial" w:cs="Arial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>składzie:</w:t>
      </w:r>
    </w:p>
    <w:p w14:paraId="70E1507D" w14:textId="77777777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A137C9">
        <w:rPr>
          <w:rFonts w:ascii="Arial" w:hAnsi="Arial" w:cs="Arial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45"/>
        <w:gridCol w:w="4892"/>
      </w:tblGrid>
      <w:tr w:rsidR="003A486D" w:rsidRPr="0087706D" w14:paraId="1E76B40F" w14:textId="77777777" w:rsidTr="00A137C9">
        <w:tc>
          <w:tcPr>
            <w:tcW w:w="617" w:type="dxa"/>
            <w:vAlign w:val="center"/>
          </w:tcPr>
          <w:p w14:paraId="0ED9B896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518AF8A1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  <w:r w:rsidR="0024648D"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5B7123C9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87706D" w14:paraId="3CAA81F9" w14:textId="77777777" w:rsidTr="00A137C9">
        <w:tc>
          <w:tcPr>
            <w:tcW w:w="617" w:type="dxa"/>
            <w:vAlign w:val="center"/>
          </w:tcPr>
          <w:p w14:paraId="4AE6555A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0165367D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22E81641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59FE24A4" w14:textId="77777777" w:rsidTr="00A137C9">
        <w:tc>
          <w:tcPr>
            <w:tcW w:w="617" w:type="dxa"/>
            <w:vAlign w:val="center"/>
          </w:tcPr>
          <w:p w14:paraId="744901F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2FDC397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2E96606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05D088C4" w14:textId="7BA340A4" w:rsidR="00DC652A" w:rsidRPr="00A137C9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świadczam, </w:t>
      </w:r>
      <w:r w:rsidR="008D442B"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Pr="00053927">
        <w:rPr>
          <w:rFonts w:ascii="Arial" w:hAnsi="Arial" w:cs="Arial"/>
          <w:sz w:val="24"/>
          <w:szCs w:val="24"/>
        </w:rPr>
        <w:t xml:space="preserve">ustawy z dnia 11 września 2019r. Prawo zamówień publicznych </w:t>
      </w:r>
      <w:r w:rsidR="00FA15BF" w:rsidRPr="00FA15BF">
        <w:rPr>
          <w:rFonts w:ascii="Arial" w:hAnsi="Arial" w:cs="Arial"/>
          <w:sz w:val="24"/>
          <w:szCs w:val="24"/>
        </w:rPr>
        <w:t>(t.j. Dz. U. z 2024 poz. 1320</w:t>
      </w:r>
      <w:r w:rsidR="00B46043">
        <w:rPr>
          <w:rFonts w:ascii="Arial" w:hAnsi="Arial" w:cs="Arial"/>
          <w:sz w:val="24"/>
          <w:szCs w:val="24"/>
        </w:rPr>
        <w:t xml:space="preserve"> ze zm.</w:t>
      </w:r>
      <w:r w:rsidR="00FA15BF" w:rsidRPr="00FA15B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 że w ramach zamówienia</w:t>
      </w:r>
      <w:r w:rsidR="00A137C9">
        <w:rPr>
          <w:rFonts w:ascii="Arial" w:hAnsi="Arial" w:cs="Arial"/>
          <w:sz w:val="24"/>
          <w:szCs w:val="24"/>
        </w:rPr>
        <w:t>,</w:t>
      </w:r>
      <w:r w:rsidR="00A137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astępujące roboty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usługi / dostawy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wspólnie ubiegający się 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u</w:t>
      </w:r>
      <w:r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05"/>
        <w:gridCol w:w="4832"/>
      </w:tblGrid>
      <w:tr w:rsidR="00B641BE" w:rsidRPr="0087706D" w14:paraId="38127637" w14:textId="77777777" w:rsidTr="00A137C9">
        <w:tc>
          <w:tcPr>
            <w:tcW w:w="617" w:type="dxa"/>
            <w:vAlign w:val="center"/>
          </w:tcPr>
          <w:p w14:paraId="2C1B6AD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32DFB22C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4AC30E9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87706D" w14:paraId="4A2168E7" w14:textId="77777777" w:rsidTr="00A137C9">
        <w:tc>
          <w:tcPr>
            <w:tcW w:w="617" w:type="dxa"/>
            <w:vAlign w:val="center"/>
          </w:tcPr>
          <w:p w14:paraId="374DF5E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44DF2AD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407B02A6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4843B26D" w14:textId="77777777" w:rsidTr="00A137C9">
        <w:tc>
          <w:tcPr>
            <w:tcW w:w="617" w:type="dxa"/>
            <w:vAlign w:val="center"/>
          </w:tcPr>
          <w:p w14:paraId="7EC25482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0310354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735969FB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6820EB91" w14:textId="77777777" w:rsidR="007A2C38" w:rsidRPr="00053927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51FA1010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8B745A" w14:paraId="0C2D5611" w14:textId="77777777" w:rsidTr="004F10A0">
        <w:tc>
          <w:tcPr>
            <w:tcW w:w="2660" w:type="dxa"/>
          </w:tcPr>
          <w:p w14:paraId="01470F5B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E24CBDC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04AD7A70" w14:textId="77777777" w:rsidR="00A137C9" w:rsidRPr="008B745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E3ECC8E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A3A25B6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3C58934" w14:textId="77777777" w:rsidR="00A137C9" w:rsidRPr="008B745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A15BF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424B6E97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8EEFA" w14:textId="77777777" w:rsidR="006C5329" w:rsidRDefault="006C5329" w:rsidP="00025386">
      <w:pPr>
        <w:spacing w:after="0" w:line="240" w:lineRule="auto"/>
      </w:pPr>
      <w:r>
        <w:separator/>
      </w:r>
    </w:p>
  </w:endnote>
  <w:endnote w:type="continuationSeparator" w:id="0">
    <w:p w14:paraId="6581B3A8" w14:textId="77777777" w:rsidR="006C5329" w:rsidRDefault="006C532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24A8" w14:textId="77777777" w:rsidR="00FA15BF" w:rsidRDefault="00FA15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7672F" w14:textId="11A15A55" w:rsidR="00025386" w:rsidRDefault="000F48E4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1756403" wp14:editId="70EB657D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30616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30E46A0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137C9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5B825B7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05CAD" w14:textId="77777777" w:rsidR="00FA15BF" w:rsidRDefault="00FA1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990AD" w14:textId="77777777" w:rsidR="006C5329" w:rsidRDefault="006C5329" w:rsidP="00025386">
      <w:pPr>
        <w:spacing w:after="0" w:line="240" w:lineRule="auto"/>
      </w:pPr>
      <w:r>
        <w:separator/>
      </w:r>
    </w:p>
  </w:footnote>
  <w:footnote w:type="continuationSeparator" w:id="0">
    <w:p w14:paraId="5E6DBC7C" w14:textId="77777777" w:rsidR="006C5329" w:rsidRDefault="006C532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E8BEE" w14:textId="77777777" w:rsidR="00FA15BF" w:rsidRDefault="00FA1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D0E9" w14:textId="77777777" w:rsidR="00FA15BF" w:rsidRDefault="00FA15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AD908" w14:textId="77777777" w:rsidR="00FA15BF" w:rsidRDefault="00FA1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847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22D"/>
    <w:rsid w:val="00025386"/>
    <w:rsid w:val="000423B9"/>
    <w:rsid w:val="00053927"/>
    <w:rsid w:val="00084786"/>
    <w:rsid w:val="000F48E4"/>
    <w:rsid w:val="00134364"/>
    <w:rsid w:val="001478EA"/>
    <w:rsid w:val="0016158F"/>
    <w:rsid w:val="001C2314"/>
    <w:rsid w:val="002018FB"/>
    <w:rsid w:val="00213980"/>
    <w:rsid w:val="0024648D"/>
    <w:rsid w:val="003379BE"/>
    <w:rsid w:val="003A486D"/>
    <w:rsid w:val="003A6EAC"/>
    <w:rsid w:val="003D622D"/>
    <w:rsid w:val="004374F2"/>
    <w:rsid w:val="00460705"/>
    <w:rsid w:val="00485239"/>
    <w:rsid w:val="004A0686"/>
    <w:rsid w:val="004E27D7"/>
    <w:rsid w:val="004F10A0"/>
    <w:rsid w:val="0055145C"/>
    <w:rsid w:val="005624D8"/>
    <w:rsid w:val="00620476"/>
    <w:rsid w:val="00657A47"/>
    <w:rsid w:val="006B214D"/>
    <w:rsid w:val="006C5329"/>
    <w:rsid w:val="00745A44"/>
    <w:rsid w:val="00751F41"/>
    <w:rsid w:val="007666D6"/>
    <w:rsid w:val="007A2C38"/>
    <w:rsid w:val="007F6255"/>
    <w:rsid w:val="00824D73"/>
    <w:rsid w:val="00830970"/>
    <w:rsid w:val="0087706D"/>
    <w:rsid w:val="008833CF"/>
    <w:rsid w:val="008B797E"/>
    <w:rsid w:val="008D442B"/>
    <w:rsid w:val="008F2498"/>
    <w:rsid w:val="0093388F"/>
    <w:rsid w:val="00A137C9"/>
    <w:rsid w:val="00A56A6F"/>
    <w:rsid w:val="00A87380"/>
    <w:rsid w:val="00AF4E90"/>
    <w:rsid w:val="00AF7375"/>
    <w:rsid w:val="00B23C24"/>
    <w:rsid w:val="00B46043"/>
    <w:rsid w:val="00B641BE"/>
    <w:rsid w:val="00B77707"/>
    <w:rsid w:val="00BE3BCE"/>
    <w:rsid w:val="00CB29AC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9145D"/>
    <w:rsid w:val="00EC10EE"/>
    <w:rsid w:val="00ED4C64"/>
    <w:rsid w:val="00EE4FBA"/>
    <w:rsid w:val="00EF3368"/>
    <w:rsid w:val="00F334B4"/>
    <w:rsid w:val="00FA15BF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C4DC3"/>
  <w15:chartTrackingRefBased/>
  <w15:docId w15:val="{100D0855-4271-4B06-A4B9-A474CA2D3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4604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zedni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</dc:creator>
  <cp:keywords/>
  <dc:description/>
  <cp:lastModifiedBy>Gmina Mycielin</cp:lastModifiedBy>
  <cp:revision>8</cp:revision>
  <dcterms:created xsi:type="dcterms:W3CDTF">2025-07-30T09:01:00Z</dcterms:created>
  <dcterms:modified xsi:type="dcterms:W3CDTF">2026-04-08T08:33:00Z</dcterms:modified>
</cp:coreProperties>
</file>