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48B32" w14:textId="77777777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100A5E" w:rsidRPr="00100A5E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272A3F95" w14:textId="77777777" w:rsidTr="005844F6">
        <w:tc>
          <w:tcPr>
            <w:tcW w:w="9104" w:type="dxa"/>
            <w:shd w:val="clear" w:color="auto" w:fill="F2F2F2"/>
          </w:tcPr>
          <w:p w14:paraId="592CCFBC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1AD5FA44" w14:textId="77777777" w:rsidR="00140C27" w:rsidRPr="00140C27" w:rsidRDefault="00100A5E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100A5E">
        <w:rPr>
          <w:rFonts w:ascii="Arial" w:hAnsi="Arial" w:cs="Arial"/>
          <w:b/>
          <w:bCs/>
        </w:rPr>
        <w:t>Gmina Mycielin</w:t>
      </w:r>
    </w:p>
    <w:p w14:paraId="1DEED2F4" w14:textId="77777777" w:rsidR="00140C27" w:rsidRPr="00140C27" w:rsidRDefault="00100A5E" w:rsidP="00140C27">
      <w:pPr>
        <w:spacing w:line="360" w:lineRule="auto"/>
        <w:ind w:left="3969"/>
        <w:rPr>
          <w:rFonts w:ascii="Arial" w:hAnsi="Arial" w:cs="Arial"/>
        </w:rPr>
      </w:pPr>
      <w:r w:rsidRPr="00100A5E">
        <w:rPr>
          <w:rFonts w:ascii="Arial" w:hAnsi="Arial" w:cs="Arial"/>
        </w:rPr>
        <w:t>Słuszków</w:t>
      </w:r>
      <w:r w:rsidR="00140C27" w:rsidRPr="00140C27">
        <w:rPr>
          <w:rFonts w:ascii="Arial" w:hAnsi="Arial" w:cs="Arial"/>
        </w:rPr>
        <w:t xml:space="preserve"> </w:t>
      </w:r>
      <w:r w:rsidRPr="00100A5E">
        <w:rPr>
          <w:rFonts w:ascii="Arial" w:hAnsi="Arial" w:cs="Arial"/>
        </w:rPr>
        <w:t>27</w:t>
      </w:r>
    </w:p>
    <w:p w14:paraId="6E1FA2B8" w14:textId="77777777" w:rsidR="00140C27" w:rsidRPr="00140C27" w:rsidRDefault="00100A5E" w:rsidP="00140C27">
      <w:pPr>
        <w:ind w:left="3969"/>
        <w:rPr>
          <w:rFonts w:ascii="Arial" w:hAnsi="Arial" w:cs="Arial"/>
        </w:rPr>
      </w:pPr>
      <w:r w:rsidRPr="00100A5E">
        <w:rPr>
          <w:rFonts w:ascii="Arial" w:hAnsi="Arial" w:cs="Arial"/>
        </w:rPr>
        <w:t>62-831</w:t>
      </w:r>
      <w:r w:rsidR="00140C27" w:rsidRPr="00140C27">
        <w:rPr>
          <w:rFonts w:ascii="Arial" w:hAnsi="Arial" w:cs="Arial"/>
        </w:rPr>
        <w:t xml:space="preserve"> </w:t>
      </w:r>
      <w:r w:rsidRPr="00100A5E">
        <w:rPr>
          <w:rFonts w:ascii="Arial" w:hAnsi="Arial" w:cs="Arial"/>
        </w:rPr>
        <w:t>Korzeniew</w:t>
      </w:r>
    </w:p>
    <w:p w14:paraId="4EB26301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2C8D0870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398979D1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9"/>
        <w:gridCol w:w="6715"/>
      </w:tblGrid>
      <w:tr w:rsidR="00140C27" w:rsidRPr="00140C27" w14:paraId="0BE18B06" w14:textId="77777777">
        <w:tc>
          <w:tcPr>
            <w:tcW w:w="2268" w:type="dxa"/>
          </w:tcPr>
          <w:p w14:paraId="6A132B8D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7D63E29B" w14:textId="77777777" w:rsidR="008709BA" w:rsidRPr="008709BA" w:rsidRDefault="008709BA" w:rsidP="008709B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709BA">
              <w:rPr>
                <w:rFonts w:ascii="Arial" w:hAnsi="Arial" w:cs="Arial"/>
                <w:bCs/>
              </w:rPr>
              <w:t>Przebudowa i modernizacja zabytkowego budynku dworu</w:t>
            </w:r>
          </w:p>
          <w:p w14:paraId="7C7ABE40" w14:textId="7BF9575B" w:rsidR="00140C27" w:rsidRPr="00140C27" w:rsidRDefault="008709BA" w:rsidP="008709B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709BA">
              <w:rPr>
                <w:rFonts w:ascii="Arial" w:hAnsi="Arial" w:cs="Arial"/>
                <w:bCs/>
              </w:rPr>
              <w:t xml:space="preserve"> wchodzącego w  skład zespołu dworsko-parkowego w miejscowości Mycielin w formule „zaprojektuj i wybuduj”</w:t>
            </w:r>
          </w:p>
        </w:tc>
      </w:tr>
      <w:tr w:rsidR="00100A5E" w:rsidRPr="00140C27" w14:paraId="4E2546E0" w14:textId="77777777" w:rsidTr="00E85A86">
        <w:tc>
          <w:tcPr>
            <w:tcW w:w="2268" w:type="dxa"/>
          </w:tcPr>
          <w:p w14:paraId="669F1CB3" w14:textId="77777777" w:rsidR="00100A5E" w:rsidRPr="00140C27" w:rsidRDefault="00100A5E" w:rsidP="00E85A86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011CEFB9" w14:textId="40CE1BB4" w:rsidR="00100A5E" w:rsidRPr="00140C27" w:rsidRDefault="00100A5E" w:rsidP="00E85A8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100A5E">
              <w:rPr>
                <w:rFonts w:ascii="Arial" w:hAnsi="Arial" w:cs="Arial"/>
                <w:bCs/>
              </w:rPr>
              <w:t>ZP.271.1.</w:t>
            </w:r>
            <w:r w:rsidR="00577D64">
              <w:rPr>
                <w:rFonts w:ascii="Arial" w:hAnsi="Arial" w:cs="Arial"/>
                <w:bCs/>
              </w:rPr>
              <w:t>3</w:t>
            </w:r>
            <w:r w:rsidRPr="00100A5E">
              <w:rPr>
                <w:rFonts w:ascii="Arial" w:hAnsi="Arial" w:cs="Arial"/>
                <w:bCs/>
              </w:rPr>
              <w:t>.202</w:t>
            </w:r>
            <w:r w:rsidR="00DA1886">
              <w:rPr>
                <w:rFonts w:ascii="Arial" w:hAnsi="Arial" w:cs="Arial"/>
                <w:bCs/>
              </w:rPr>
              <w:t>6</w:t>
            </w:r>
          </w:p>
        </w:tc>
      </w:tr>
    </w:tbl>
    <w:p w14:paraId="071CE1D6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7A10813E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663B11B2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0322C258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678653ED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274EA084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40859B57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E70A44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25ACD6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FA778C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0A52CAC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BAFBB0B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C1140C0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6D22837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75D945B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C308FB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CEDC97C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9577BAE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5D9EB9B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0E0525BD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76856C1E" w14:textId="77777777" w:rsidR="00B86D25" w:rsidRDefault="00AA71C8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42F3F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5pt;height:20.65pt">
                  <v:imagedata r:id="rId8" o:title=""/>
                </v:shape>
              </w:pict>
            </w:r>
          </w:p>
          <w:p w14:paraId="7791BE65" w14:textId="77777777" w:rsidR="00AF662E" w:rsidRDefault="00AA71C8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539C3042">
                <v:shape id="_x0000_i1026" type="#_x0000_t75" style="width:314.3pt;height:20.65pt">
                  <v:imagedata r:id="rId9" o:title=""/>
                </v:shape>
              </w:pict>
            </w:r>
          </w:p>
          <w:p w14:paraId="2D422081" w14:textId="77777777" w:rsidR="00AF662E" w:rsidRDefault="00AA71C8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29F43250">
                <v:shape id="_x0000_i1027" type="#_x0000_t75" style="width:314.3pt;height:20.65pt">
                  <v:imagedata r:id="rId10" o:title=""/>
                </v:shape>
              </w:pict>
            </w:r>
          </w:p>
          <w:p w14:paraId="5CE5B96C" w14:textId="77777777" w:rsidR="00AF662E" w:rsidRDefault="00AA71C8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183AF4D7">
                <v:shape id="_x0000_i1028" type="#_x0000_t75" style="width:314.3pt;height:20.65pt">
                  <v:imagedata r:id="rId11" o:title=""/>
                </v:shape>
              </w:pict>
            </w:r>
          </w:p>
          <w:p w14:paraId="740745CA" w14:textId="77777777" w:rsidR="00AF662E" w:rsidRDefault="00AA71C8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28CFA46A">
                <v:shape id="_x0000_i1029" type="#_x0000_t75" style="width:314.3pt;height:20.65pt">
                  <v:imagedata r:id="rId12" o:title=""/>
                </v:shape>
              </w:pict>
            </w:r>
          </w:p>
          <w:p w14:paraId="560D4341" w14:textId="77777777" w:rsidR="00497AEE" w:rsidRPr="00497AEE" w:rsidRDefault="00AA71C8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40E334D9">
                <v:shape id="_x0000_i1030" type="#_x0000_t75" style="width:108.3pt;height:20.65pt">
                  <v:imagedata r:id="rId13" o:title=""/>
                </v:shape>
              </w:pict>
            </w:r>
          </w:p>
        </w:tc>
      </w:tr>
    </w:tbl>
    <w:p w14:paraId="24306EBB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7114B21B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42019C29" w14:textId="324F9671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14:paraId="2AEAB7B2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2F172DCD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0995DF7D" w14:textId="2B5CA141" w:rsidR="007F3E87" w:rsidRPr="001129C0" w:rsidRDefault="007F3E87" w:rsidP="001129C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12" w:type="dxa"/>
            <w:vAlign w:val="center"/>
          </w:tcPr>
          <w:p w14:paraId="55AB7E40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100A5E" w:rsidRPr="007F3E87" w14:paraId="451F82F5" w14:textId="77777777" w:rsidTr="00E85A86">
        <w:tc>
          <w:tcPr>
            <w:tcW w:w="1276" w:type="dxa"/>
            <w:vAlign w:val="center"/>
          </w:tcPr>
          <w:p w14:paraId="2744CF11" w14:textId="77777777" w:rsidR="00100A5E" w:rsidRPr="001129C0" w:rsidRDefault="00100A5E" w:rsidP="00E85A8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0A5E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757E9088" w14:textId="77777777" w:rsidR="008709BA" w:rsidRPr="008709BA" w:rsidRDefault="00100A5E" w:rsidP="008709BA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="008709BA" w:rsidRPr="008709BA">
              <w:rPr>
                <w:rFonts w:ascii="Arial" w:hAnsi="Arial" w:cs="Arial"/>
              </w:rPr>
              <w:t>Przebudowa i modernizacja zabytkowego budynku dworu</w:t>
            </w:r>
          </w:p>
          <w:p w14:paraId="15C87E7E" w14:textId="137B9F54" w:rsidR="00100A5E" w:rsidRDefault="008709BA" w:rsidP="008709BA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8709BA">
              <w:rPr>
                <w:rFonts w:ascii="Arial" w:hAnsi="Arial" w:cs="Arial"/>
              </w:rPr>
              <w:t xml:space="preserve"> wchodzącego w  skład zespołu dworsko-parkowego w miejscowości Mycielin w formule „zaprojektuj i wybuduj”</w:t>
            </w:r>
          </w:p>
          <w:p w14:paraId="47A96DE8" w14:textId="77777777" w:rsidR="00100A5E" w:rsidRDefault="00100A5E" w:rsidP="00E85A8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49EA37B8" w14:textId="77777777" w:rsidR="00100A5E" w:rsidRPr="001129C0" w:rsidRDefault="00100A5E" w:rsidP="00E85A8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96870E6" w14:textId="77777777" w:rsidR="00100A5E" w:rsidRPr="001129C0" w:rsidRDefault="00100A5E" w:rsidP="00E85A8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6C00656" w14:textId="77777777" w:rsidR="00100A5E" w:rsidRDefault="00100A5E" w:rsidP="00E85A86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FC008D4" w14:textId="77777777" w:rsidR="00100A5E" w:rsidRPr="001129C0" w:rsidRDefault="00100A5E" w:rsidP="00E85A86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</w:tbl>
    <w:p w14:paraId="64EFD7F4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603C9B82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1026AB56" w14:textId="77777777" w:rsidR="00100A5E" w:rsidRPr="00C754AE" w:rsidRDefault="00FF57EE" w:rsidP="00100A5E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3687C54E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11A90A9E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1098ACE4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D091B9A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174B260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EBAEAA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1ADB1A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72E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099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B64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699C369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5B6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908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6C8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28E6CD2B" w14:textId="2F35B4C3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 xml:space="preserve">udzielamy gwarancji </w:t>
      </w:r>
      <w:r w:rsidR="003053E6">
        <w:rPr>
          <w:rFonts w:ascii="Arial" w:hAnsi="Arial" w:cs="Arial"/>
        </w:rPr>
        <w:t xml:space="preserve">jakości i rękojmi za wady </w:t>
      </w:r>
      <w:r w:rsidRPr="00BE474D">
        <w:rPr>
          <w:rFonts w:ascii="Arial" w:hAnsi="Arial" w:cs="Arial"/>
        </w:rPr>
        <w:t>na okres .....</w:t>
      </w:r>
      <w:r w:rsidR="008709BA">
        <w:rPr>
          <w:rFonts w:ascii="Arial" w:hAnsi="Arial" w:cs="Arial"/>
        </w:rPr>
        <w:t>....</w:t>
      </w:r>
      <w:r w:rsidRPr="00BE474D">
        <w:rPr>
          <w:rFonts w:ascii="Arial" w:hAnsi="Arial" w:cs="Arial"/>
        </w:rPr>
        <w:t>..... miesięcy licząc od daty odbioru końcowego</w:t>
      </w:r>
      <w:r w:rsidR="00253194">
        <w:rPr>
          <w:rFonts w:ascii="Arial" w:hAnsi="Arial" w:cs="Arial"/>
        </w:rPr>
        <w:t xml:space="preserve"> przedmiotu zamówienia</w:t>
      </w:r>
      <w:r w:rsidR="003053E6">
        <w:rPr>
          <w:rFonts w:ascii="Arial" w:hAnsi="Arial" w:cs="Arial"/>
        </w:rPr>
        <w:t xml:space="preserve"> (kryterium oceny)</w:t>
      </w:r>
      <w:r>
        <w:rPr>
          <w:rFonts w:ascii="Arial" w:hAnsi="Arial" w:cs="Arial"/>
        </w:rPr>
        <w:t>,</w:t>
      </w:r>
    </w:p>
    <w:p w14:paraId="3959B8B2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420F68D8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</w:t>
      </w:r>
      <w:r w:rsidRPr="00640768">
        <w:rPr>
          <w:rFonts w:ascii="Arial" w:hAnsi="Arial" w:cs="Arial"/>
        </w:rPr>
        <w:lastRenderedPageBreak/>
        <w:t>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6435FAB0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05DF1213" w14:textId="77777777" w:rsidR="00CE1552" w:rsidRPr="00CE1552" w:rsidRDefault="00AA71C8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676F4777">
          <v:shape id="_x0000_i1031" type="#_x0000_t75" style="width:142.75pt;height:15.65pt">
            <v:imagedata r:id="rId14" o:title=""/>
          </v:shape>
        </w:pict>
      </w:r>
    </w:p>
    <w:p w14:paraId="59C5181A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(t.j.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793A75EF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52CB3F85" w14:textId="77777777" w:rsidR="003A37A9" w:rsidRDefault="00AA71C8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331589E1">
          <v:shape id="_x0000_i1032" type="#_x0000_t75" style="width:180.3pt;height:21.3pt">
            <v:imagedata r:id="rId15" o:title=""/>
          </v:shape>
        </w:pict>
      </w:r>
    </w:p>
    <w:p w14:paraId="5A50A828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r w:rsidR="002A516E" w:rsidRPr="002A516E">
        <w:rPr>
          <w:rFonts w:ascii="Arial" w:hAnsi="Arial" w:cs="Arial"/>
          <w:bCs/>
        </w:rPr>
        <w:t>t.j. Dz.U. z 2022r. poz. 931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64F154C7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4FF46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5EEBA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834B4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EB7B9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0A867D0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38F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63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0CE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D7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49AB9C71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0AE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EA7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2AC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F3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9D8A3E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4373EDD8" w14:textId="77777777" w:rsidTr="00B56BE6">
        <w:tc>
          <w:tcPr>
            <w:tcW w:w="1984" w:type="dxa"/>
            <w:vAlign w:val="center"/>
          </w:tcPr>
          <w:p w14:paraId="51CD5BA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4E418ABA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19BA9E89" w14:textId="77777777" w:rsidTr="00B56BE6">
        <w:tc>
          <w:tcPr>
            <w:tcW w:w="1984" w:type="dxa"/>
            <w:vAlign w:val="center"/>
          </w:tcPr>
          <w:p w14:paraId="51783D0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0CC9186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3E66B7F" w14:textId="77777777" w:rsidTr="00B56BE6">
        <w:tc>
          <w:tcPr>
            <w:tcW w:w="1984" w:type="dxa"/>
            <w:vAlign w:val="center"/>
          </w:tcPr>
          <w:p w14:paraId="2760A33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41617C3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49B6BF1A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02CE2BBB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3A704BE6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011C7B6C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3CB77F94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66A62416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0EC344B3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16"/>
      <w:footerReference w:type="defaul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03555" w14:textId="77777777" w:rsidR="00AA71C8" w:rsidRDefault="00AA71C8" w:rsidP="00FF57EE">
      <w:r>
        <w:separator/>
      </w:r>
    </w:p>
  </w:endnote>
  <w:endnote w:type="continuationSeparator" w:id="0">
    <w:p w14:paraId="3F07045C" w14:textId="77777777" w:rsidR="00AA71C8" w:rsidRDefault="00AA71C8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FA18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F68C" w14:textId="77777777" w:rsidR="00AA71C8" w:rsidRDefault="00AA71C8" w:rsidP="00FF57EE">
      <w:r>
        <w:separator/>
      </w:r>
    </w:p>
  </w:footnote>
  <w:footnote w:type="continuationSeparator" w:id="0">
    <w:p w14:paraId="4512376C" w14:textId="77777777" w:rsidR="00AA71C8" w:rsidRDefault="00AA71C8" w:rsidP="00FF57EE">
      <w:r>
        <w:continuationSeparator/>
      </w:r>
    </w:p>
  </w:footnote>
  <w:footnote w:id="1">
    <w:p w14:paraId="40010E74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3945162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C02DCE3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44E0EAD3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39D6BF6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49435E89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388E8104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17C3D" w14:textId="6918F5E6" w:rsidR="00AE2ACB" w:rsidRPr="00E21804" w:rsidRDefault="00193F60">
    <w:pPr>
      <w:pStyle w:val="Nagwek"/>
      <w:rPr>
        <w:rFonts w:ascii="Arial" w:hAnsi="Arial" w:cs="Arial"/>
        <w:sz w:val="20"/>
        <w:szCs w:val="20"/>
      </w:rPr>
    </w:pPr>
    <w:r w:rsidRPr="00E21804">
      <w:rPr>
        <w:rFonts w:ascii="Arial" w:hAnsi="Arial" w:cs="Arial"/>
        <w:sz w:val="20"/>
        <w:szCs w:val="20"/>
      </w:rPr>
      <w:t>Numer referencyjny postępowania:</w:t>
    </w:r>
    <w:r w:rsidR="00AE2ACB" w:rsidRPr="00E21804">
      <w:rPr>
        <w:rFonts w:ascii="Arial" w:hAnsi="Arial" w:cs="Arial"/>
        <w:sz w:val="20"/>
        <w:szCs w:val="20"/>
      </w:rPr>
      <w:t xml:space="preserve"> </w:t>
    </w:r>
    <w:r w:rsidR="00100A5E" w:rsidRPr="00E21804">
      <w:rPr>
        <w:rFonts w:ascii="Arial" w:hAnsi="Arial" w:cs="Arial"/>
        <w:sz w:val="20"/>
        <w:szCs w:val="20"/>
      </w:rPr>
      <w:t>ZP.271.1.</w:t>
    </w:r>
    <w:r w:rsidR="00577D64">
      <w:rPr>
        <w:rFonts w:ascii="Arial" w:hAnsi="Arial" w:cs="Arial"/>
        <w:sz w:val="20"/>
        <w:szCs w:val="20"/>
      </w:rPr>
      <w:t>3</w:t>
    </w:r>
    <w:r w:rsidR="00100A5E" w:rsidRPr="00E21804">
      <w:rPr>
        <w:rFonts w:ascii="Arial" w:hAnsi="Arial" w:cs="Arial"/>
        <w:sz w:val="20"/>
        <w:szCs w:val="20"/>
      </w:rPr>
      <w:t>.202</w:t>
    </w:r>
    <w:r w:rsidR="00DA1886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8515256">
    <w:abstractNumId w:val="2"/>
  </w:num>
  <w:num w:numId="2" w16cid:durableId="588854997">
    <w:abstractNumId w:val="0"/>
  </w:num>
  <w:num w:numId="3" w16cid:durableId="1165510185">
    <w:abstractNumId w:val="1"/>
  </w:num>
  <w:num w:numId="4" w16cid:durableId="1186867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095"/>
    <w:rsid w:val="00077EBA"/>
    <w:rsid w:val="00100A5E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83A10"/>
    <w:rsid w:val="002A516E"/>
    <w:rsid w:val="002C23F2"/>
    <w:rsid w:val="002E612D"/>
    <w:rsid w:val="003053E6"/>
    <w:rsid w:val="00367F75"/>
    <w:rsid w:val="003A37A9"/>
    <w:rsid w:val="003B769C"/>
    <w:rsid w:val="003E0201"/>
    <w:rsid w:val="00421822"/>
    <w:rsid w:val="00474DA7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77D64"/>
    <w:rsid w:val="00584482"/>
    <w:rsid w:val="005844F6"/>
    <w:rsid w:val="005F6F5F"/>
    <w:rsid w:val="00640768"/>
    <w:rsid w:val="006522FA"/>
    <w:rsid w:val="006B63D6"/>
    <w:rsid w:val="006B6902"/>
    <w:rsid w:val="006C641D"/>
    <w:rsid w:val="006D09E0"/>
    <w:rsid w:val="0071757D"/>
    <w:rsid w:val="007D475B"/>
    <w:rsid w:val="007E331F"/>
    <w:rsid w:val="007F3E87"/>
    <w:rsid w:val="00800563"/>
    <w:rsid w:val="00814ACA"/>
    <w:rsid w:val="00842054"/>
    <w:rsid w:val="008709BA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A71C8"/>
    <w:rsid w:val="00AB7477"/>
    <w:rsid w:val="00AD7051"/>
    <w:rsid w:val="00AE2ACB"/>
    <w:rsid w:val="00AF4AC3"/>
    <w:rsid w:val="00AF662E"/>
    <w:rsid w:val="00B14C99"/>
    <w:rsid w:val="00B23C24"/>
    <w:rsid w:val="00B41B9F"/>
    <w:rsid w:val="00B42ED4"/>
    <w:rsid w:val="00B47637"/>
    <w:rsid w:val="00B56BE6"/>
    <w:rsid w:val="00B70757"/>
    <w:rsid w:val="00B86D25"/>
    <w:rsid w:val="00B87AFB"/>
    <w:rsid w:val="00B9086B"/>
    <w:rsid w:val="00B964C4"/>
    <w:rsid w:val="00BC4F99"/>
    <w:rsid w:val="00BE474D"/>
    <w:rsid w:val="00BF4291"/>
    <w:rsid w:val="00BF7AD4"/>
    <w:rsid w:val="00C11FEF"/>
    <w:rsid w:val="00C22F7D"/>
    <w:rsid w:val="00C749A9"/>
    <w:rsid w:val="00C754AE"/>
    <w:rsid w:val="00C85374"/>
    <w:rsid w:val="00CE1552"/>
    <w:rsid w:val="00CE3AE6"/>
    <w:rsid w:val="00CF2EB8"/>
    <w:rsid w:val="00D554C7"/>
    <w:rsid w:val="00D5631A"/>
    <w:rsid w:val="00D613AB"/>
    <w:rsid w:val="00DA1886"/>
    <w:rsid w:val="00DC336F"/>
    <w:rsid w:val="00E1735C"/>
    <w:rsid w:val="00E21804"/>
    <w:rsid w:val="00E81095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1B128"/>
  <w15:chartTrackingRefBased/>
  <w15:docId w15:val="{B6278388-0194-45BA-8D19-259A49BE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Poprawka">
    <w:name w:val="Revision"/>
    <w:hidden/>
    <w:uiPriority w:val="99"/>
    <w:semiHidden/>
    <w:rsid w:val="003053E6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07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075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75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zedni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</TotalTime>
  <Pages>3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</dc:creator>
  <cp:keywords/>
  <dc:description/>
  <cp:lastModifiedBy>Gmina Mycielin</cp:lastModifiedBy>
  <cp:revision>13</cp:revision>
  <dcterms:created xsi:type="dcterms:W3CDTF">2025-07-24T12:32:00Z</dcterms:created>
  <dcterms:modified xsi:type="dcterms:W3CDTF">2026-04-08T08:33:00Z</dcterms:modified>
</cp:coreProperties>
</file>