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4204" w14:textId="12214DCD" w:rsidR="001B565D" w:rsidRPr="00953E71" w:rsidRDefault="001B565D" w:rsidP="00983AFE">
      <w:pPr>
        <w:spacing w:line="276" w:lineRule="auto"/>
        <w:ind w:left="283"/>
        <w:jc w:val="right"/>
        <w:rPr>
          <w:rFonts w:ascii="Arial" w:hAnsi="Arial" w:cs="Arial"/>
        </w:rPr>
      </w:pPr>
      <w:r w:rsidRPr="00953E71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5</w:t>
      </w:r>
    </w:p>
    <w:p w14:paraId="25A4367B" w14:textId="0B004ADE" w:rsidR="001B565D" w:rsidRPr="002A145F" w:rsidRDefault="001B565D" w:rsidP="00983AFE">
      <w:pPr>
        <w:keepNext/>
        <w:spacing w:line="276" w:lineRule="auto"/>
        <w:jc w:val="right"/>
        <w:rPr>
          <w:rFonts w:ascii="Arial" w:hAnsi="Arial" w:cs="Arial"/>
          <w:b/>
          <w:bCs/>
        </w:rPr>
      </w:pPr>
      <w:r w:rsidRPr="002A145F">
        <w:rPr>
          <w:rFonts w:ascii="Arial" w:hAnsi="Arial" w:cs="Arial"/>
          <w:b/>
          <w:bCs/>
        </w:rPr>
        <w:t xml:space="preserve">Nr ref. </w:t>
      </w:r>
      <w:r>
        <w:rPr>
          <w:rFonts w:ascii="Arial" w:hAnsi="Arial" w:cs="Arial"/>
          <w:b/>
          <w:bCs/>
        </w:rPr>
        <w:t>s</w:t>
      </w:r>
      <w:r w:rsidRPr="002A145F">
        <w:rPr>
          <w:rFonts w:ascii="Arial" w:hAnsi="Arial" w:cs="Arial"/>
          <w:b/>
          <w:bCs/>
        </w:rPr>
        <w:t xml:space="preserve">prawy: </w:t>
      </w:r>
      <w:r w:rsidR="008C6F11" w:rsidRPr="008C6F11">
        <w:rPr>
          <w:rFonts w:ascii="Arial" w:hAnsi="Arial" w:cs="Arial"/>
          <w:b/>
          <w:bCs/>
        </w:rPr>
        <w:t>RZ/RI/</w:t>
      </w:r>
      <w:r w:rsidR="00907A4B">
        <w:rPr>
          <w:rFonts w:ascii="Arial" w:hAnsi="Arial" w:cs="Arial"/>
          <w:b/>
          <w:bCs/>
        </w:rPr>
        <w:t>PO/8</w:t>
      </w:r>
      <w:r w:rsidR="008C6F11" w:rsidRPr="008C6F11">
        <w:rPr>
          <w:rFonts w:ascii="Arial" w:hAnsi="Arial" w:cs="Arial"/>
          <w:b/>
          <w:bCs/>
        </w:rPr>
        <w:t>1/2026</w:t>
      </w:r>
    </w:p>
    <w:p w14:paraId="27CADF08" w14:textId="77777777" w:rsidR="001B565D" w:rsidRPr="002A145F" w:rsidRDefault="001B565D" w:rsidP="00983AFE">
      <w:pPr>
        <w:pStyle w:val="Tekstprzypisudolnego"/>
        <w:spacing w:line="276" w:lineRule="auto"/>
        <w:jc w:val="center"/>
        <w:rPr>
          <w:rFonts w:ascii="Arial" w:hAnsi="Arial" w:cs="Arial"/>
          <w:i/>
          <w:u w:val="single"/>
        </w:rPr>
      </w:pPr>
    </w:p>
    <w:p w14:paraId="3500DC36" w14:textId="07CF76EE" w:rsidR="00954C0C" w:rsidRPr="00DB4D45" w:rsidRDefault="001B565D" w:rsidP="00954C0C">
      <w:pPr>
        <w:spacing w:line="276" w:lineRule="auto"/>
        <w:rPr>
          <w:rFonts w:ascii="Arial" w:hAnsi="Arial" w:cs="Arial"/>
          <w:b/>
          <w:bCs/>
        </w:rPr>
      </w:pPr>
      <w:r w:rsidRPr="002A145F">
        <w:rPr>
          <w:rFonts w:ascii="Arial" w:hAnsi="Arial" w:cs="Arial"/>
          <w:b/>
          <w:bCs/>
        </w:rPr>
        <w:t xml:space="preserve">Dotyczy: </w:t>
      </w:r>
      <w:r w:rsidR="00D43FFF" w:rsidRPr="006F2F8D">
        <w:rPr>
          <w:rFonts w:ascii="Arial" w:hAnsi="Arial" w:cs="Arial"/>
          <w:b/>
          <w:bCs/>
        </w:rPr>
        <w:t>Opracowanie dokumentacji projektowej na szatnię pracowników w budynku Kotłowni</w:t>
      </w:r>
    </w:p>
    <w:p w14:paraId="2CDB0149" w14:textId="7D0CE399" w:rsidR="001B565D" w:rsidRPr="002A145F" w:rsidRDefault="001B565D" w:rsidP="00983AFE">
      <w:pPr>
        <w:spacing w:line="276" w:lineRule="auto"/>
        <w:jc w:val="both"/>
        <w:rPr>
          <w:rFonts w:ascii="Arial" w:hAnsi="Arial" w:cs="Arial"/>
          <w:b/>
        </w:rPr>
      </w:pPr>
    </w:p>
    <w:p w14:paraId="53FA3B0F" w14:textId="77777777" w:rsidR="001B565D" w:rsidRPr="00953E71" w:rsidRDefault="001B565D" w:rsidP="00983AFE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4FAD2B8F" w14:textId="77777777" w:rsidR="001B565D" w:rsidRPr="00953E71" w:rsidRDefault="001B565D" w:rsidP="00983AFE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416CF360" w14:textId="5A3EF2A7" w:rsidR="001B565D" w:rsidRPr="00953E71" w:rsidRDefault="001B565D" w:rsidP="00983AFE">
      <w:pPr>
        <w:spacing w:before="120" w:line="276" w:lineRule="auto"/>
        <w:ind w:left="567" w:hanging="567"/>
        <w:jc w:val="center"/>
        <w:rPr>
          <w:rFonts w:ascii="Arial" w:hAnsi="Arial" w:cs="Arial"/>
          <w:b/>
        </w:rPr>
      </w:pPr>
      <w:r w:rsidRPr="00953E71">
        <w:rPr>
          <w:rFonts w:ascii="Arial" w:hAnsi="Arial" w:cs="Arial"/>
          <w:b/>
        </w:rPr>
        <w:t>POTWIERDZENIE ODBYCIA WIZJI LOKALNEJ</w:t>
      </w:r>
    </w:p>
    <w:p w14:paraId="0BC18F55" w14:textId="77777777" w:rsidR="001B565D" w:rsidRPr="00953E71" w:rsidRDefault="001B565D" w:rsidP="00983AFE">
      <w:pPr>
        <w:spacing w:before="120" w:line="276" w:lineRule="auto"/>
        <w:ind w:left="567" w:hanging="567"/>
        <w:rPr>
          <w:rFonts w:ascii="Arial" w:hAnsi="Arial" w:cs="Arial"/>
        </w:rPr>
      </w:pPr>
      <w:r w:rsidRPr="00953E71">
        <w:rPr>
          <w:rFonts w:ascii="Arial" w:hAnsi="Arial" w:cs="Arial"/>
        </w:rPr>
        <w:t>Niniejszym potwierdzam, iż Wykonawca:</w:t>
      </w:r>
    </w:p>
    <w:p w14:paraId="1BA4611C" w14:textId="77777777" w:rsidR="001B565D" w:rsidRPr="00953E71" w:rsidRDefault="001B565D" w:rsidP="00983AFE">
      <w:pPr>
        <w:spacing w:before="120" w:line="276" w:lineRule="auto"/>
        <w:ind w:left="567" w:hanging="567"/>
        <w:rPr>
          <w:rFonts w:ascii="Arial" w:hAnsi="Arial" w:cs="Arial"/>
        </w:rPr>
      </w:pPr>
    </w:p>
    <w:p w14:paraId="0C2E2F9D" w14:textId="77777777" w:rsidR="001B565D" w:rsidRPr="00953E71" w:rsidRDefault="001B565D" w:rsidP="00983AFE">
      <w:pPr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953E71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62E5559A" w14:textId="77777777" w:rsidR="001B565D" w:rsidRPr="00953E71" w:rsidRDefault="001B565D" w:rsidP="00983AFE">
      <w:pPr>
        <w:spacing w:line="276" w:lineRule="auto"/>
        <w:ind w:left="567" w:hanging="567"/>
        <w:jc w:val="center"/>
        <w:rPr>
          <w:rFonts w:ascii="Arial" w:hAnsi="Arial" w:cs="Arial"/>
          <w:i/>
          <w:sz w:val="20"/>
          <w:szCs w:val="20"/>
        </w:rPr>
      </w:pPr>
      <w:r w:rsidRPr="00953E71">
        <w:rPr>
          <w:rFonts w:ascii="Arial" w:hAnsi="Arial" w:cs="Arial"/>
          <w:i/>
          <w:sz w:val="20"/>
          <w:szCs w:val="20"/>
        </w:rPr>
        <w:t>nazwa firmy</w:t>
      </w:r>
    </w:p>
    <w:p w14:paraId="1311DE4C" w14:textId="77777777" w:rsidR="001B565D" w:rsidRPr="00953E71" w:rsidRDefault="001B565D" w:rsidP="00983AFE">
      <w:pPr>
        <w:spacing w:before="120" w:line="276" w:lineRule="auto"/>
        <w:ind w:left="567" w:hanging="567"/>
        <w:jc w:val="both"/>
        <w:rPr>
          <w:rFonts w:ascii="Arial" w:hAnsi="Arial" w:cs="Arial"/>
          <w:i/>
        </w:rPr>
      </w:pPr>
    </w:p>
    <w:p w14:paraId="2F89CBEC" w14:textId="77777777" w:rsidR="001B565D" w:rsidRPr="00953E71" w:rsidRDefault="001B565D" w:rsidP="00983AFE">
      <w:pPr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953E71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5460ED0E" w14:textId="77777777" w:rsidR="001B565D" w:rsidRPr="00953E71" w:rsidRDefault="001B565D" w:rsidP="00983AFE">
      <w:pPr>
        <w:spacing w:line="276" w:lineRule="auto"/>
        <w:ind w:left="567" w:hanging="567"/>
        <w:jc w:val="center"/>
        <w:rPr>
          <w:rFonts w:ascii="Arial" w:hAnsi="Arial" w:cs="Arial"/>
          <w:sz w:val="20"/>
          <w:szCs w:val="20"/>
        </w:rPr>
      </w:pPr>
      <w:r w:rsidRPr="00953E71">
        <w:rPr>
          <w:rFonts w:ascii="Arial" w:hAnsi="Arial" w:cs="Arial"/>
          <w:i/>
          <w:sz w:val="20"/>
          <w:szCs w:val="20"/>
        </w:rPr>
        <w:t>adres</w:t>
      </w:r>
      <w:r w:rsidRPr="00953E71">
        <w:rPr>
          <w:rFonts w:ascii="Arial" w:hAnsi="Arial" w:cs="Arial"/>
          <w:sz w:val="20"/>
          <w:szCs w:val="20"/>
        </w:rPr>
        <w:t xml:space="preserve"> </w:t>
      </w:r>
    </w:p>
    <w:p w14:paraId="25732780" w14:textId="77777777" w:rsidR="001B565D" w:rsidRPr="00953E71" w:rsidRDefault="001B565D" w:rsidP="00983AFE">
      <w:pPr>
        <w:spacing w:line="276" w:lineRule="auto"/>
        <w:ind w:left="567" w:hanging="567"/>
        <w:jc w:val="center"/>
        <w:rPr>
          <w:rFonts w:ascii="Arial" w:hAnsi="Arial" w:cs="Arial"/>
        </w:rPr>
      </w:pPr>
      <w:r w:rsidRPr="00953E71">
        <w:rPr>
          <w:rFonts w:ascii="Arial" w:hAnsi="Arial" w:cs="Arial"/>
        </w:rPr>
        <w:t xml:space="preserve"> </w:t>
      </w:r>
    </w:p>
    <w:p w14:paraId="4DBF252D" w14:textId="660B3CAE" w:rsidR="001B565D" w:rsidRPr="00953E71" w:rsidRDefault="005663B0" w:rsidP="00983AF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dnia</w:t>
      </w:r>
      <w:r w:rsidR="001B565D" w:rsidRPr="00953E71">
        <w:rPr>
          <w:rFonts w:ascii="Arial" w:hAnsi="Arial" w:cs="Arial"/>
        </w:rPr>
        <w:t xml:space="preserve"> ………..……................ 202</w:t>
      </w:r>
      <w:r w:rsidR="00954C0C">
        <w:rPr>
          <w:rFonts w:ascii="Arial" w:hAnsi="Arial" w:cs="Arial"/>
        </w:rPr>
        <w:t>6</w:t>
      </w:r>
      <w:r w:rsidR="001B565D" w:rsidRPr="00953E71">
        <w:rPr>
          <w:rFonts w:ascii="Arial" w:hAnsi="Arial" w:cs="Arial"/>
        </w:rPr>
        <w:t xml:space="preserve"> r. </w:t>
      </w:r>
      <w:r w:rsidR="001B565D" w:rsidRPr="00953E71">
        <w:rPr>
          <w:rFonts w:ascii="Arial" w:hAnsi="Arial" w:cs="Arial"/>
          <w:b/>
        </w:rPr>
        <w:t xml:space="preserve">odbył wizję lokalną </w:t>
      </w:r>
      <w:r w:rsidR="001B565D" w:rsidRPr="00953E71">
        <w:rPr>
          <w:rFonts w:ascii="Arial" w:hAnsi="Arial" w:cs="Arial"/>
        </w:rPr>
        <w:t xml:space="preserve">związaną </w:t>
      </w:r>
      <w:r w:rsidR="001B565D">
        <w:rPr>
          <w:rFonts w:ascii="Arial" w:hAnsi="Arial" w:cs="Arial"/>
        </w:rPr>
        <w:br/>
      </w:r>
      <w:r w:rsidR="001B565D" w:rsidRPr="00953E71">
        <w:rPr>
          <w:rFonts w:ascii="Arial" w:hAnsi="Arial" w:cs="Arial"/>
        </w:rPr>
        <w:t>z przygotowaniem oferty przetargowej w przetargu nieograniczonym na:</w:t>
      </w:r>
    </w:p>
    <w:p w14:paraId="39021AB8" w14:textId="77777777" w:rsidR="001B565D" w:rsidRPr="00953E71" w:rsidRDefault="001B565D" w:rsidP="00983AFE">
      <w:pPr>
        <w:autoSpaceDE w:val="0"/>
        <w:autoSpaceDN w:val="0"/>
        <w:adjustRightInd w:val="0"/>
        <w:spacing w:line="276" w:lineRule="auto"/>
        <w:ind w:left="567" w:hanging="567"/>
        <w:jc w:val="center"/>
        <w:rPr>
          <w:rFonts w:ascii="Arial" w:hAnsi="Arial" w:cs="Arial"/>
        </w:rPr>
      </w:pPr>
    </w:p>
    <w:p w14:paraId="66AE69B6" w14:textId="77777777" w:rsidR="0046194F" w:rsidRPr="00DB4D45" w:rsidRDefault="0046194F" w:rsidP="0046194F">
      <w:pPr>
        <w:spacing w:line="276" w:lineRule="auto"/>
        <w:rPr>
          <w:rFonts w:ascii="Arial" w:hAnsi="Arial" w:cs="Arial"/>
          <w:b/>
          <w:bCs/>
        </w:rPr>
      </w:pPr>
      <w:r w:rsidRPr="006F2F8D">
        <w:rPr>
          <w:rFonts w:ascii="Arial" w:hAnsi="Arial" w:cs="Arial"/>
          <w:b/>
          <w:bCs/>
        </w:rPr>
        <w:t>Opracowanie dokumentacji projektowej na szatnię pracowników w budynku Kotłowni</w:t>
      </w:r>
    </w:p>
    <w:p w14:paraId="60B638FC" w14:textId="77777777" w:rsidR="001B565D" w:rsidRPr="00953E71" w:rsidRDefault="001B565D" w:rsidP="00983AFE">
      <w:pPr>
        <w:spacing w:line="276" w:lineRule="auto"/>
        <w:jc w:val="center"/>
        <w:rPr>
          <w:rFonts w:ascii="Arial" w:hAnsi="Arial" w:cs="Arial"/>
          <w:b/>
          <w:i/>
        </w:rPr>
      </w:pPr>
    </w:p>
    <w:p w14:paraId="49B4FB3B" w14:textId="77777777" w:rsidR="001B565D" w:rsidRPr="00953E71" w:rsidRDefault="001B565D" w:rsidP="00983AFE">
      <w:pPr>
        <w:autoSpaceDE w:val="0"/>
        <w:autoSpaceDN w:val="0"/>
        <w:adjustRightInd w:val="0"/>
        <w:spacing w:line="276" w:lineRule="auto"/>
        <w:ind w:left="567" w:hanging="567"/>
        <w:jc w:val="center"/>
        <w:rPr>
          <w:rFonts w:ascii="Arial" w:hAnsi="Arial" w:cs="Arial"/>
        </w:rPr>
      </w:pPr>
    </w:p>
    <w:p w14:paraId="3F16DE8D" w14:textId="77777777" w:rsidR="001B565D" w:rsidRPr="00953E71" w:rsidRDefault="001B565D" w:rsidP="00983AF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  <w:i/>
        </w:rPr>
      </w:pPr>
    </w:p>
    <w:p w14:paraId="6B649213" w14:textId="77777777" w:rsidR="001B565D" w:rsidRPr="00953E71" w:rsidRDefault="001B565D" w:rsidP="00983AFE">
      <w:pPr>
        <w:spacing w:before="120" w:line="276" w:lineRule="auto"/>
        <w:ind w:left="3692" w:hanging="567"/>
        <w:jc w:val="right"/>
        <w:rPr>
          <w:rFonts w:ascii="Tahoma" w:hAnsi="Tahoma" w:cs="Tahoma"/>
          <w:spacing w:val="3"/>
        </w:rPr>
      </w:pPr>
      <w:r w:rsidRPr="00953E71">
        <w:rPr>
          <w:rFonts w:ascii="Tahoma" w:hAnsi="Tahoma" w:cs="Tahoma"/>
          <w:b/>
          <w:bCs/>
        </w:rPr>
        <w:t xml:space="preserve">                                                                                                 </w:t>
      </w:r>
      <w:r w:rsidRPr="00953E71">
        <w:rPr>
          <w:rFonts w:ascii="Tahoma" w:hAnsi="Tahoma" w:cs="Tahoma"/>
          <w:spacing w:val="3"/>
        </w:rPr>
        <w:t>...............................................................</w:t>
      </w:r>
    </w:p>
    <w:p w14:paraId="0C44CE5A" w14:textId="77777777" w:rsidR="001B565D" w:rsidRPr="00953E71" w:rsidRDefault="001B565D" w:rsidP="00983AFE">
      <w:pPr>
        <w:spacing w:line="276" w:lineRule="auto"/>
        <w:ind w:left="567" w:hanging="567"/>
        <w:jc w:val="right"/>
        <w:rPr>
          <w:i/>
          <w:spacing w:val="3"/>
          <w:sz w:val="20"/>
          <w:szCs w:val="20"/>
        </w:rPr>
      </w:pPr>
      <w:r w:rsidRPr="00953E71">
        <w:rPr>
          <w:i/>
          <w:spacing w:val="3"/>
          <w:sz w:val="20"/>
          <w:szCs w:val="20"/>
        </w:rPr>
        <w:t xml:space="preserve">                        </w:t>
      </w:r>
      <w:r>
        <w:rPr>
          <w:i/>
          <w:spacing w:val="3"/>
          <w:sz w:val="20"/>
          <w:szCs w:val="20"/>
        </w:rPr>
        <w:tab/>
      </w:r>
      <w:r>
        <w:rPr>
          <w:i/>
          <w:spacing w:val="3"/>
          <w:sz w:val="20"/>
          <w:szCs w:val="20"/>
        </w:rPr>
        <w:tab/>
      </w:r>
      <w:r>
        <w:rPr>
          <w:i/>
          <w:spacing w:val="3"/>
          <w:sz w:val="20"/>
          <w:szCs w:val="20"/>
        </w:rPr>
        <w:tab/>
      </w:r>
      <w:r>
        <w:rPr>
          <w:i/>
          <w:spacing w:val="3"/>
          <w:sz w:val="20"/>
          <w:szCs w:val="20"/>
        </w:rPr>
        <w:tab/>
      </w:r>
      <w:r>
        <w:rPr>
          <w:i/>
          <w:spacing w:val="3"/>
          <w:sz w:val="20"/>
          <w:szCs w:val="20"/>
        </w:rPr>
        <w:tab/>
      </w:r>
      <w:r>
        <w:rPr>
          <w:i/>
          <w:spacing w:val="3"/>
          <w:sz w:val="20"/>
          <w:szCs w:val="20"/>
        </w:rPr>
        <w:tab/>
      </w:r>
      <w:r>
        <w:rPr>
          <w:i/>
          <w:spacing w:val="3"/>
          <w:sz w:val="20"/>
          <w:szCs w:val="20"/>
        </w:rPr>
        <w:tab/>
      </w:r>
      <w:r>
        <w:rPr>
          <w:i/>
          <w:spacing w:val="3"/>
          <w:sz w:val="20"/>
          <w:szCs w:val="20"/>
        </w:rPr>
        <w:tab/>
      </w:r>
      <w:r>
        <w:rPr>
          <w:i/>
          <w:spacing w:val="3"/>
          <w:sz w:val="20"/>
          <w:szCs w:val="20"/>
        </w:rPr>
        <w:tab/>
      </w:r>
      <w:r>
        <w:rPr>
          <w:i/>
          <w:spacing w:val="3"/>
          <w:sz w:val="20"/>
          <w:szCs w:val="20"/>
        </w:rPr>
        <w:tab/>
      </w:r>
      <w:r>
        <w:rPr>
          <w:i/>
          <w:spacing w:val="3"/>
          <w:sz w:val="20"/>
          <w:szCs w:val="20"/>
        </w:rPr>
        <w:tab/>
      </w:r>
      <w:r>
        <w:rPr>
          <w:i/>
          <w:spacing w:val="3"/>
          <w:sz w:val="20"/>
          <w:szCs w:val="20"/>
        </w:rPr>
        <w:tab/>
      </w:r>
      <w:r w:rsidRPr="00953E71">
        <w:rPr>
          <w:i/>
          <w:spacing w:val="3"/>
          <w:sz w:val="20"/>
          <w:szCs w:val="20"/>
        </w:rPr>
        <w:t xml:space="preserve"> podpis przedstawiciela Zamawiającego</w:t>
      </w:r>
    </w:p>
    <w:p w14:paraId="46AD1874" w14:textId="77777777" w:rsidR="001B565D" w:rsidRPr="00953E71" w:rsidRDefault="001B565D" w:rsidP="00983AFE">
      <w:pPr>
        <w:spacing w:line="276" w:lineRule="auto"/>
        <w:ind w:left="567" w:hanging="567"/>
        <w:rPr>
          <w:i/>
          <w:spacing w:val="3"/>
          <w:sz w:val="20"/>
          <w:szCs w:val="20"/>
        </w:rPr>
      </w:pPr>
    </w:p>
    <w:p w14:paraId="798FF819" w14:textId="77777777" w:rsidR="001B565D" w:rsidRPr="00953E71" w:rsidRDefault="001B565D" w:rsidP="00983AFE">
      <w:pPr>
        <w:spacing w:line="276" w:lineRule="auto"/>
        <w:rPr>
          <w:i/>
          <w:spacing w:val="3"/>
          <w:sz w:val="20"/>
          <w:szCs w:val="20"/>
        </w:rPr>
      </w:pPr>
    </w:p>
    <w:p w14:paraId="232DCEBF" w14:textId="77777777" w:rsidR="001B565D" w:rsidRPr="00953E71" w:rsidRDefault="001B565D" w:rsidP="00983AFE">
      <w:pPr>
        <w:spacing w:line="276" w:lineRule="auto"/>
        <w:rPr>
          <w:i/>
          <w:spacing w:val="3"/>
          <w:sz w:val="20"/>
          <w:szCs w:val="20"/>
        </w:rPr>
      </w:pPr>
    </w:p>
    <w:p w14:paraId="2F612C03" w14:textId="77777777" w:rsidR="001B565D" w:rsidRPr="00953E71" w:rsidRDefault="001B565D" w:rsidP="00983AFE">
      <w:pPr>
        <w:spacing w:line="276" w:lineRule="auto"/>
        <w:rPr>
          <w:i/>
          <w:spacing w:val="3"/>
          <w:sz w:val="20"/>
          <w:szCs w:val="20"/>
        </w:rPr>
      </w:pPr>
    </w:p>
    <w:p w14:paraId="29B92ACE" w14:textId="3C34807A" w:rsidR="001B565D" w:rsidRPr="001528E1" w:rsidRDefault="001B565D" w:rsidP="001528E1">
      <w:pPr>
        <w:spacing w:before="120" w:line="276" w:lineRule="auto"/>
        <w:jc w:val="both"/>
        <w:rPr>
          <w:rFonts w:ascii="Arial" w:hAnsi="Arial" w:cs="Arial"/>
          <w:b/>
        </w:rPr>
      </w:pPr>
      <w:r w:rsidRPr="00953E71">
        <w:rPr>
          <w:rFonts w:ascii="Arial" w:hAnsi="Arial" w:cs="Arial"/>
          <w:b/>
        </w:rPr>
        <w:t>Oświadczam, iż zobowiązuję się do zachowania w poufności informacji pozyskanych podczas wizji lokalnej. Pozyskane informacje zostaną wykorzystane wyłącznie do celów niniejszego postępowania.</w:t>
      </w:r>
    </w:p>
    <w:p w14:paraId="3FABD86F" w14:textId="77777777" w:rsidR="001B565D" w:rsidRPr="00953E71" w:rsidRDefault="001B565D" w:rsidP="00983AFE">
      <w:pPr>
        <w:spacing w:before="120" w:line="276" w:lineRule="auto"/>
        <w:rPr>
          <w:rFonts w:ascii="Arial" w:hAnsi="Arial" w:cs="Arial"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2996"/>
        <w:gridCol w:w="3019"/>
      </w:tblGrid>
      <w:tr w:rsidR="001B565D" w:rsidRPr="00953E71" w14:paraId="5C97194E" w14:textId="77777777" w:rsidTr="007B5A27">
        <w:tc>
          <w:tcPr>
            <w:tcW w:w="3020" w:type="dxa"/>
          </w:tcPr>
          <w:p w14:paraId="3E9AEB9F" w14:textId="77777777" w:rsidR="001B565D" w:rsidRPr="00953E71" w:rsidRDefault="001B565D" w:rsidP="00983AFE">
            <w:pPr>
              <w:spacing w:before="120" w:line="276" w:lineRule="auto"/>
              <w:rPr>
                <w:rFonts w:ascii="Arial" w:hAnsi="Arial" w:cs="Arial"/>
                <w:bCs/>
              </w:rPr>
            </w:pPr>
            <w:r w:rsidRPr="00953E71">
              <w:rPr>
                <w:rFonts w:ascii="Arial" w:hAnsi="Arial" w:cs="Arial"/>
                <w:bCs/>
              </w:rPr>
              <w:t>……………………………..,</w:t>
            </w:r>
          </w:p>
        </w:tc>
        <w:tc>
          <w:tcPr>
            <w:tcW w:w="3021" w:type="dxa"/>
          </w:tcPr>
          <w:p w14:paraId="584E0FAC" w14:textId="07576821" w:rsidR="001B565D" w:rsidRPr="00953E71" w:rsidRDefault="001B565D" w:rsidP="00983AFE">
            <w:pPr>
              <w:spacing w:before="120" w:line="276" w:lineRule="auto"/>
              <w:rPr>
                <w:rFonts w:ascii="Arial" w:hAnsi="Arial" w:cs="Arial"/>
                <w:bCs/>
              </w:rPr>
            </w:pPr>
            <w:r w:rsidRPr="00953E71">
              <w:rPr>
                <w:rFonts w:ascii="Arial" w:hAnsi="Arial" w:cs="Arial"/>
                <w:bCs/>
              </w:rPr>
              <w:t>dnia …………… 202</w:t>
            </w:r>
            <w:r w:rsidR="00954C0C">
              <w:rPr>
                <w:rFonts w:ascii="Arial" w:hAnsi="Arial" w:cs="Arial"/>
                <w:bCs/>
              </w:rPr>
              <w:t>6</w:t>
            </w:r>
            <w:r w:rsidRPr="00953E71">
              <w:rPr>
                <w:rFonts w:ascii="Arial" w:hAnsi="Arial" w:cs="Arial"/>
                <w:bCs/>
              </w:rPr>
              <w:t xml:space="preserve"> r. </w:t>
            </w:r>
          </w:p>
        </w:tc>
        <w:tc>
          <w:tcPr>
            <w:tcW w:w="3021" w:type="dxa"/>
          </w:tcPr>
          <w:p w14:paraId="45BC1C51" w14:textId="77777777" w:rsidR="001B565D" w:rsidRPr="00953E71" w:rsidRDefault="001B565D" w:rsidP="00983AFE">
            <w:pPr>
              <w:spacing w:before="120" w:line="276" w:lineRule="auto"/>
              <w:rPr>
                <w:rFonts w:ascii="Arial" w:hAnsi="Arial" w:cs="Arial"/>
                <w:bCs/>
              </w:rPr>
            </w:pPr>
            <w:r w:rsidRPr="00953E71">
              <w:rPr>
                <w:rFonts w:ascii="Arial" w:hAnsi="Arial" w:cs="Arial"/>
                <w:bCs/>
              </w:rPr>
              <w:t>…………………………….</w:t>
            </w:r>
          </w:p>
        </w:tc>
      </w:tr>
      <w:tr w:rsidR="001B565D" w:rsidRPr="00953E71" w14:paraId="300429B2" w14:textId="77777777" w:rsidTr="007B5A27">
        <w:tc>
          <w:tcPr>
            <w:tcW w:w="3020" w:type="dxa"/>
          </w:tcPr>
          <w:p w14:paraId="2BB2A2EC" w14:textId="77777777" w:rsidR="001B565D" w:rsidRPr="00953E71" w:rsidRDefault="001B565D" w:rsidP="00983AFE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953E71">
              <w:rPr>
                <w:bCs/>
                <w:i/>
                <w:sz w:val="20"/>
                <w:szCs w:val="20"/>
              </w:rPr>
              <w:t>miejscowość</w:t>
            </w:r>
          </w:p>
        </w:tc>
        <w:tc>
          <w:tcPr>
            <w:tcW w:w="3021" w:type="dxa"/>
          </w:tcPr>
          <w:p w14:paraId="7F210C8D" w14:textId="77777777" w:rsidR="001B565D" w:rsidRPr="00953E71" w:rsidRDefault="001B565D" w:rsidP="00983AFE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021" w:type="dxa"/>
          </w:tcPr>
          <w:p w14:paraId="31EB6EBD" w14:textId="77777777" w:rsidR="001B565D" w:rsidRPr="00953E71" w:rsidRDefault="001B565D" w:rsidP="00983AFE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953E71">
              <w:rPr>
                <w:bCs/>
                <w:i/>
                <w:sz w:val="20"/>
                <w:szCs w:val="20"/>
              </w:rPr>
              <w:t>podpis upoważnionego przedstawiciela Wykonawcy</w:t>
            </w:r>
          </w:p>
        </w:tc>
      </w:tr>
    </w:tbl>
    <w:p w14:paraId="0855D6ED" w14:textId="77777777" w:rsidR="006C4964" w:rsidRPr="002A145F" w:rsidRDefault="006C4964" w:rsidP="001528E1">
      <w:pPr>
        <w:pStyle w:val="Tekstprzypisudolnego"/>
        <w:spacing w:line="276" w:lineRule="auto"/>
        <w:rPr>
          <w:rFonts w:ascii="Arial" w:eastAsia="Calibri" w:hAnsi="Arial" w:cs="Arial"/>
          <w:sz w:val="22"/>
          <w:szCs w:val="22"/>
        </w:rPr>
      </w:pPr>
    </w:p>
    <w:sectPr w:rsidR="006C4964" w:rsidRPr="002A145F" w:rsidSect="00937297">
      <w:footerReference w:type="even" r:id="rId8"/>
      <w:footerReference w:type="default" r:id="rId9"/>
      <w:pgSz w:w="11906" w:h="16838"/>
      <w:pgMar w:top="1417" w:right="1417" w:bottom="1417" w:left="1417" w:header="708" w:footer="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6EC71" w14:textId="77777777" w:rsidR="00924B53" w:rsidRDefault="00924B53" w:rsidP="001D7B27">
      <w:r>
        <w:separator/>
      </w:r>
    </w:p>
  </w:endnote>
  <w:endnote w:type="continuationSeparator" w:id="0">
    <w:p w14:paraId="6A44FBEF" w14:textId="77777777" w:rsidR="00924B53" w:rsidRDefault="00924B53" w:rsidP="001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L Romanski 4">
    <w:altName w:val="Cambria"/>
    <w:panose1 w:val="02020000000000000000"/>
    <w:charset w:val="EE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B81DC" w14:textId="77777777" w:rsidR="006213BC" w:rsidRDefault="006213BC" w:rsidP="00AB057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A195BB" w14:textId="77777777" w:rsidR="006213BC" w:rsidRDefault="006213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571774516"/>
      <w:docPartObj>
        <w:docPartGallery w:val="Page Numbers (Bottom of Page)"/>
        <w:docPartUnique/>
      </w:docPartObj>
    </w:sdtPr>
    <w:sdtEndPr/>
    <w:sdtContent>
      <w:p w14:paraId="42AF7C04" w14:textId="04DE44E1" w:rsidR="00493685" w:rsidRPr="00493685" w:rsidRDefault="00493685" w:rsidP="00493685">
        <w:pPr>
          <w:pStyle w:val="Stopka"/>
          <w:framePr w:wrap="around" w:vAnchor="text" w:hAnchor="margin" w:xAlign="center" w:y="1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493685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493685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493685">
          <w:rPr>
            <w:rFonts w:ascii="Arial" w:hAnsi="Arial" w:cs="Arial"/>
            <w:sz w:val="18"/>
            <w:szCs w:val="18"/>
          </w:rPr>
          <w:instrText>PAGE    \* MERGEFORMAT</w:instrText>
        </w:r>
        <w:r w:rsidRPr="00493685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493685">
          <w:rPr>
            <w:rFonts w:ascii="Arial" w:eastAsiaTheme="majorEastAsia" w:hAnsi="Arial" w:cs="Arial"/>
            <w:sz w:val="18"/>
            <w:szCs w:val="18"/>
          </w:rPr>
          <w:t>2</w:t>
        </w:r>
        <w:r w:rsidRPr="00493685">
          <w:rPr>
            <w:rFonts w:ascii="Arial" w:eastAsiaTheme="majorEastAsia" w:hAnsi="Arial" w:cs="Arial"/>
            <w:sz w:val="18"/>
            <w:szCs w:val="18"/>
          </w:rPr>
          <w:fldChar w:fldCharType="end"/>
        </w:r>
        <w:r w:rsidRPr="00493685">
          <w:rPr>
            <w:rFonts w:ascii="Arial" w:eastAsiaTheme="majorEastAsia" w:hAnsi="Arial" w:cs="Arial"/>
            <w:sz w:val="18"/>
            <w:szCs w:val="18"/>
          </w:rPr>
          <w:t>/</w:t>
        </w:r>
        <w:r w:rsidR="001528E1">
          <w:rPr>
            <w:rFonts w:ascii="Arial" w:eastAsiaTheme="majorEastAsia" w:hAnsi="Arial" w:cs="Arial"/>
            <w:sz w:val="18"/>
            <w:szCs w:val="18"/>
          </w:rPr>
          <w:t>1</w:t>
        </w:r>
      </w:p>
    </w:sdtContent>
  </w:sdt>
  <w:p w14:paraId="720659AF" w14:textId="77777777" w:rsidR="006213BC" w:rsidRDefault="006213BC" w:rsidP="00493685">
    <w:pPr>
      <w:pStyle w:val="Stopka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36908" w14:textId="77777777" w:rsidR="00924B53" w:rsidRDefault="00924B53" w:rsidP="001D7B27">
      <w:r>
        <w:separator/>
      </w:r>
    </w:p>
  </w:footnote>
  <w:footnote w:type="continuationSeparator" w:id="0">
    <w:p w14:paraId="6CB4699F" w14:textId="77777777" w:rsidR="00924B53" w:rsidRDefault="00924B53" w:rsidP="001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41633"/>
    <w:multiLevelType w:val="hybridMultilevel"/>
    <w:tmpl w:val="35CC2E8A"/>
    <w:lvl w:ilvl="0" w:tplc="31DE6F36">
      <w:start w:val="1"/>
      <w:numFmt w:val="decimal"/>
      <w:suff w:val="nothing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712219"/>
    <w:multiLevelType w:val="hybridMultilevel"/>
    <w:tmpl w:val="DD8E0BFA"/>
    <w:lvl w:ilvl="0" w:tplc="F418CA0C">
      <w:start w:val="1"/>
      <w:numFmt w:val="decimal"/>
      <w:lvlText w:val="%1."/>
      <w:lvlJc w:val="left"/>
      <w:pPr>
        <w:ind w:left="17" w:hanging="377"/>
      </w:pPr>
      <w:rPr>
        <w:rFonts w:cs="Calibri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5533C6E"/>
    <w:multiLevelType w:val="hybridMultilevel"/>
    <w:tmpl w:val="C8888104"/>
    <w:lvl w:ilvl="0" w:tplc="F7BEFFC4">
      <w:start w:val="1"/>
      <w:numFmt w:val="lowerLetter"/>
      <w:lvlText w:val="%1."/>
      <w:lvlJc w:val="left"/>
      <w:pPr>
        <w:ind w:left="73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3" w15:restartNumberingAfterBreak="0">
    <w:nsid w:val="18453277"/>
    <w:multiLevelType w:val="hybridMultilevel"/>
    <w:tmpl w:val="37D8BFE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206E4941"/>
    <w:multiLevelType w:val="hybridMultilevel"/>
    <w:tmpl w:val="F5C64E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C97BD9"/>
    <w:multiLevelType w:val="hybridMultilevel"/>
    <w:tmpl w:val="FA181DB4"/>
    <w:lvl w:ilvl="0" w:tplc="DA209918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D83D48"/>
    <w:multiLevelType w:val="hybridMultilevel"/>
    <w:tmpl w:val="C24ED1B4"/>
    <w:lvl w:ilvl="0" w:tplc="9F728654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C2B72"/>
    <w:multiLevelType w:val="hybridMultilevel"/>
    <w:tmpl w:val="AFCEFC1E"/>
    <w:lvl w:ilvl="0" w:tplc="5816950E">
      <w:start w:val="5"/>
      <w:numFmt w:val="decimal"/>
      <w:suff w:val="nothing"/>
      <w:lvlText w:val="%1."/>
      <w:lvlJc w:val="left"/>
      <w:pPr>
        <w:ind w:left="340" w:hanging="340"/>
      </w:pPr>
      <w:rPr>
        <w:rFonts w:hint="default"/>
      </w:rPr>
    </w:lvl>
    <w:lvl w:ilvl="1" w:tplc="8F1A76DE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DB1917"/>
    <w:multiLevelType w:val="hybridMultilevel"/>
    <w:tmpl w:val="82FEE24A"/>
    <w:lvl w:ilvl="0" w:tplc="C4127C1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8C07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C0FC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1CFF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FAEC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D878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8E5A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4609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D4A7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E30131"/>
    <w:multiLevelType w:val="hybridMultilevel"/>
    <w:tmpl w:val="756061F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B742B31"/>
    <w:multiLevelType w:val="hybridMultilevel"/>
    <w:tmpl w:val="FA181DB4"/>
    <w:lvl w:ilvl="0" w:tplc="FFFFFFFF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78493C"/>
    <w:multiLevelType w:val="hybridMultilevel"/>
    <w:tmpl w:val="A4A60182"/>
    <w:lvl w:ilvl="0" w:tplc="0EE4C1F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504466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5671A2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8275A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F8C126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E0A3D4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40E4FE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9EA68E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341F26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A010FE"/>
    <w:multiLevelType w:val="hybridMultilevel"/>
    <w:tmpl w:val="7758D230"/>
    <w:lvl w:ilvl="0" w:tplc="04150011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1">
      <w:start w:val="1"/>
      <w:numFmt w:val="decimal"/>
      <w:lvlText w:val="%3)"/>
      <w:lvlJc w:val="lef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302D5E23"/>
    <w:multiLevelType w:val="hybridMultilevel"/>
    <w:tmpl w:val="3842CA7E"/>
    <w:lvl w:ilvl="0" w:tplc="E6F49D3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5CD6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1411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B44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DAA5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30E9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F20F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6AFD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100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E860D0"/>
    <w:multiLevelType w:val="hybridMultilevel"/>
    <w:tmpl w:val="59822AA2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144E503A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/>
        <w:bCs/>
      </w:rPr>
    </w:lvl>
    <w:lvl w:ilvl="2" w:tplc="4002FD9C">
      <w:start w:val="1"/>
      <w:numFmt w:val="decimal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EB387C"/>
    <w:multiLevelType w:val="hybridMultilevel"/>
    <w:tmpl w:val="B66CCE66"/>
    <w:lvl w:ilvl="0" w:tplc="6764029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24027"/>
    <w:multiLevelType w:val="hybridMultilevel"/>
    <w:tmpl w:val="456A4A62"/>
    <w:lvl w:ilvl="0" w:tplc="86EC7C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048D8"/>
    <w:multiLevelType w:val="multilevel"/>
    <w:tmpl w:val="0F2ED1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3483" w:hanging="61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03" w:hanging="615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5013" w:hanging="705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388" w:hanging="360"/>
      </w:pPr>
      <w:rPr>
        <w:rFonts w:hint="default"/>
        <w:i w:val="0"/>
        <w:iCs/>
        <w:color w:val="000000" w:themeColor="text1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9B2F50"/>
    <w:multiLevelType w:val="hybridMultilevel"/>
    <w:tmpl w:val="FA181DB4"/>
    <w:lvl w:ilvl="0" w:tplc="FFFFFFFF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B4A480D"/>
    <w:multiLevelType w:val="hybridMultilevel"/>
    <w:tmpl w:val="FA181DB4"/>
    <w:lvl w:ilvl="0" w:tplc="FFFFFFFF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F1F433E"/>
    <w:multiLevelType w:val="hybridMultilevel"/>
    <w:tmpl w:val="D270A4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7919ED"/>
    <w:multiLevelType w:val="hybridMultilevel"/>
    <w:tmpl w:val="5778F682"/>
    <w:lvl w:ilvl="0" w:tplc="FE6AEBB0">
      <w:start w:val="1"/>
      <w:numFmt w:val="decimal"/>
      <w:lvlText w:val="%1."/>
      <w:lvlJc w:val="left"/>
      <w:pPr>
        <w:ind w:left="17" w:hanging="377"/>
      </w:pPr>
      <w:rPr>
        <w:rFonts w:cs="Calibri" w:hint="default"/>
        <w:b w:val="0"/>
        <w:bCs w:val="0"/>
      </w:rPr>
    </w:lvl>
    <w:lvl w:ilvl="1" w:tplc="0B3ECC42">
      <w:start w:val="1"/>
      <w:numFmt w:val="lowerLetter"/>
      <w:lvlText w:val="%2."/>
      <w:lvlJc w:val="left"/>
      <w:pPr>
        <w:ind w:left="720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45336804"/>
    <w:multiLevelType w:val="hybridMultilevel"/>
    <w:tmpl w:val="7A4E8A5C"/>
    <w:lvl w:ilvl="0" w:tplc="5510B4AA">
      <w:start w:val="1"/>
      <w:numFmt w:val="bullet"/>
      <w:suff w:val="nothing"/>
      <w:lvlText w:val=""/>
      <w:lvlJc w:val="left"/>
      <w:pPr>
        <w:ind w:left="1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B4023EF"/>
    <w:multiLevelType w:val="hybridMultilevel"/>
    <w:tmpl w:val="61A20762"/>
    <w:lvl w:ilvl="0" w:tplc="0415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5" w15:restartNumberingAfterBreak="0">
    <w:nsid w:val="4C58055B"/>
    <w:multiLevelType w:val="hybridMultilevel"/>
    <w:tmpl w:val="04D0117A"/>
    <w:lvl w:ilvl="0" w:tplc="4314DDAC">
      <w:start w:val="1"/>
      <w:numFmt w:val="decimal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723EA"/>
    <w:multiLevelType w:val="hybridMultilevel"/>
    <w:tmpl w:val="C3647B6E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84220F1"/>
    <w:multiLevelType w:val="hybridMultilevel"/>
    <w:tmpl w:val="5476B4A2"/>
    <w:lvl w:ilvl="0" w:tplc="D4D80AB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241E4"/>
    <w:multiLevelType w:val="multilevel"/>
    <w:tmpl w:val="A6B2A0F2"/>
    <w:styleLink w:val="Biecalista1"/>
    <w:lvl w:ilvl="0">
      <w:start w:val="1"/>
      <w:numFmt w:val="decimal"/>
      <w:lvlText w:val="%1."/>
      <w:lvlJc w:val="left"/>
      <w:pPr>
        <w:ind w:left="17" w:hanging="377"/>
      </w:pPr>
      <w:rPr>
        <w:rFonts w:cs="Calibri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5F1C1218"/>
    <w:multiLevelType w:val="hybridMultilevel"/>
    <w:tmpl w:val="DD26AD0E"/>
    <w:lvl w:ilvl="0" w:tplc="3606EF3E">
      <w:start w:val="1"/>
      <w:numFmt w:val="lowerLetter"/>
      <w:suff w:val="nothing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382C7F"/>
    <w:multiLevelType w:val="hybridMultilevel"/>
    <w:tmpl w:val="920A0848"/>
    <w:lvl w:ilvl="0" w:tplc="F572D0BC">
      <w:start w:val="22"/>
      <w:numFmt w:val="upperLetter"/>
      <w:lvlText w:val="%1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3626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FA25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AE28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126E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3E30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6811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9E81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04A9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4667379"/>
    <w:multiLevelType w:val="hybridMultilevel"/>
    <w:tmpl w:val="43D242CE"/>
    <w:lvl w:ilvl="0" w:tplc="A5867860">
      <w:start w:val="1"/>
      <w:numFmt w:val="decimal"/>
      <w:suff w:val="nothing"/>
      <w:lvlText w:val="%1."/>
      <w:lvlJc w:val="left"/>
      <w:pPr>
        <w:ind w:left="340" w:hanging="340"/>
      </w:pPr>
      <w:rPr>
        <w:rFonts w:hint="default"/>
      </w:rPr>
    </w:lvl>
    <w:lvl w:ilvl="1" w:tplc="56266FAE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  <w:rPr>
        <w:strike w:val="0"/>
        <w:color w:val="auto"/>
      </w:rPr>
    </w:lvl>
    <w:lvl w:ilvl="2" w:tplc="B46E67FE">
      <w:start w:val="1"/>
      <w:numFmt w:val="decimal"/>
      <w:suff w:val="nothing"/>
      <w:lvlText w:val="%3."/>
      <w:lvlJc w:val="left"/>
      <w:pPr>
        <w:ind w:left="21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883649"/>
    <w:multiLevelType w:val="hybridMultilevel"/>
    <w:tmpl w:val="1A349E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A864A5"/>
    <w:multiLevelType w:val="hybridMultilevel"/>
    <w:tmpl w:val="2C1EE978"/>
    <w:lvl w:ilvl="0" w:tplc="4E86045E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 w:tplc="04150019">
      <w:start w:val="1"/>
      <w:numFmt w:val="decimal"/>
      <w:lvlText w:val="%2)"/>
      <w:lvlJc w:val="left"/>
      <w:pPr>
        <w:tabs>
          <w:tab w:val="num" w:pos="-1260"/>
        </w:tabs>
        <w:ind w:left="-1620"/>
      </w:pPr>
      <w:rPr>
        <w:rFonts w:ascii="Times New Roman" w:hAnsi="Times New Roman" w:cs="Times New Roman" w:hint="default"/>
        <w:i/>
        <w:iCs/>
      </w:rPr>
    </w:lvl>
    <w:lvl w:ilvl="2" w:tplc="0415001B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7F272B9"/>
    <w:multiLevelType w:val="hybridMultilevel"/>
    <w:tmpl w:val="8DE86D3A"/>
    <w:lvl w:ilvl="0" w:tplc="04150011">
      <w:start w:val="1"/>
      <w:numFmt w:val="decimal"/>
      <w:lvlText w:val="%1)"/>
      <w:lvlJc w:val="left"/>
      <w:pPr>
        <w:ind w:left="7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6AFC17D6"/>
    <w:multiLevelType w:val="hybridMultilevel"/>
    <w:tmpl w:val="A79A3A96"/>
    <w:lvl w:ilvl="0" w:tplc="0415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37" w15:restartNumberingAfterBreak="0">
    <w:nsid w:val="6B126594"/>
    <w:multiLevelType w:val="hybridMultilevel"/>
    <w:tmpl w:val="191E0D26"/>
    <w:lvl w:ilvl="0" w:tplc="BCFCC0D0">
      <w:start w:val="1"/>
      <w:numFmt w:val="decimal"/>
      <w:suff w:val="nothing"/>
      <w:lvlText w:val="%1."/>
      <w:lvlJc w:val="left"/>
      <w:pPr>
        <w:ind w:left="36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8" w15:restartNumberingAfterBreak="0">
    <w:nsid w:val="6B765BE3"/>
    <w:multiLevelType w:val="hybridMultilevel"/>
    <w:tmpl w:val="C282A4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0276E3"/>
    <w:multiLevelType w:val="multilevel"/>
    <w:tmpl w:val="01E02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6253080"/>
    <w:multiLevelType w:val="hybridMultilevel"/>
    <w:tmpl w:val="E03C0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72FEC"/>
    <w:multiLevelType w:val="hybridMultilevel"/>
    <w:tmpl w:val="43DA5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B6143"/>
    <w:multiLevelType w:val="hybridMultilevel"/>
    <w:tmpl w:val="3564B768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223836756">
    <w:abstractNumId w:val="32"/>
  </w:num>
  <w:num w:numId="2" w16cid:durableId="2146922805">
    <w:abstractNumId w:val="7"/>
  </w:num>
  <w:num w:numId="3" w16cid:durableId="1782529570">
    <w:abstractNumId w:val="34"/>
  </w:num>
  <w:num w:numId="4" w16cid:durableId="1566068170">
    <w:abstractNumId w:val="14"/>
  </w:num>
  <w:num w:numId="5" w16cid:durableId="1562404970">
    <w:abstractNumId w:val="28"/>
  </w:num>
  <w:num w:numId="6" w16cid:durableId="1445343293">
    <w:abstractNumId w:val="37"/>
  </w:num>
  <w:num w:numId="7" w16cid:durableId="1582760511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27838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9593061">
    <w:abstractNumId w:val="6"/>
  </w:num>
  <w:num w:numId="10" w16cid:durableId="2031878646">
    <w:abstractNumId w:val="12"/>
  </w:num>
  <w:num w:numId="11" w16cid:durableId="4733321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7897156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088430">
    <w:abstractNumId w:val="25"/>
  </w:num>
  <w:num w:numId="14" w16cid:durableId="416096370">
    <w:abstractNumId w:val="15"/>
  </w:num>
  <w:num w:numId="15" w16cid:durableId="1848789257">
    <w:abstractNumId w:val="30"/>
  </w:num>
  <w:num w:numId="16" w16cid:durableId="635839044">
    <w:abstractNumId w:val="0"/>
  </w:num>
  <w:num w:numId="17" w16cid:durableId="35202866">
    <w:abstractNumId w:val="1"/>
  </w:num>
  <w:num w:numId="18" w16cid:durableId="1204050638">
    <w:abstractNumId w:val="21"/>
  </w:num>
  <w:num w:numId="19" w16cid:durableId="798688072">
    <w:abstractNumId w:val="2"/>
  </w:num>
  <w:num w:numId="20" w16cid:durableId="1579361298">
    <w:abstractNumId w:val="13"/>
  </w:num>
  <w:num w:numId="21" w16cid:durableId="548809990">
    <w:abstractNumId w:val="8"/>
  </w:num>
  <w:num w:numId="22" w16cid:durableId="1576893476">
    <w:abstractNumId w:val="11"/>
  </w:num>
  <w:num w:numId="23" w16cid:durableId="287787120">
    <w:abstractNumId w:val="31"/>
  </w:num>
  <w:num w:numId="24" w16cid:durableId="144443031">
    <w:abstractNumId w:val="42"/>
  </w:num>
  <w:num w:numId="25" w16cid:durableId="1997227342">
    <w:abstractNumId w:val="5"/>
  </w:num>
  <w:num w:numId="26" w16cid:durableId="1079182034">
    <w:abstractNumId w:val="10"/>
  </w:num>
  <w:num w:numId="27" w16cid:durableId="1455978339">
    <w:abstractNumId w:val="18"/>
  </w:num>
  <w:num w:numId="28" w16cid:durableId="1602838282">
    <w:abstractNumId w:val="19"/>
  </w:num>
  <w:num w:numId="29" w16cid:durableId="525406115">
    <w:abstractNumId w:val="35"/>
  </w:num>
  <w:num w:numId="30" w16cid:durableId="1447577549">
    <w:abstractNumId w:val="39"/>
  </w:num>
  <w:num w:numId="31" w16cid:durableId="461270416">
    <w:abstractNumId w:val="41"/>
  </w:num>
  <w:num w:numId="32" w16cid:durableId="605120380">
    <w:abstractNumId w:val="9"/>
  </w:num>
  <w:num w:numId="33" w16cid:durableId="453062589">
    <w:abstractNumId w:val="3"/>
  </w:num>
  <w:num w:numId="34" w16cid:durableId="2020230979">
    <w:abstractNumId w:val="29"/>
  </w:num>
  <w:num w:numId="35" w16cid:durableId="1808430510">
    <w:abstractNumId w:val="24"/>
  </w:num>
  <w:num w:numId="36" w16cid:durableId="2099478095">
    <w:abstractNumId w:val="40"/>
  </w:num>
  <w:num w:numId="37" w16cid:durableId="629090547">
    <w:abstractNumId w:val="20"/>
  </w:num>
  <w:num w:numId="38" w16cid:durableId="1603030126">
    <w:abstractNumId w:val="33"/>
  </w:num>
  <w:num w:numId="39" w16cid:durableId="459690498">
    <w:abstractNumId w:val="36"/>
  </w:num>
  <w:num w:numId="40" w16cid:durableId="376901355">
    <w:abstractNumId w:val="16"/>
  </w:num>
  <w:num w:numId="41" w16cid:durableId="22904694">
    <w:abstractNumId w:val="4"/>
  </w:num>
  <w:num w:numId="42" w16cid:durableId="595669795">
    <w:abstractNumId w:val="22"/>
  </w:num>
  <w:num w:numId="43" w16cid:durableId="1852527055">
    <w:abstractNumId w:val="38"/>
  </w:num>
  <w:num w:numId="44" w16cid:durableId="1754742933">
    <w:abstractNumId w:val="26"/>
  </w:num>
  <w:num w:numId="45" w16cid:durableId="4098207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5E"/>
    <w:rsid w:val="00003865"/>
    <w:rsid w:val="000051F2"/>
    <w:rsid w:val="000059B6"/>
    <w:rsid w:val="0001032F"/>
    <w:rsid w:val="00011C70"/>
    <w:rsid w:val="00015C06"/>
    <w:rsid w:val="00016387"/>
    <w:rsid w:val="00017338"/>
    <w:rsid w:val="00017619"/>
    <w:rsid w:val="0001793C"/>
    <w:rsid w:val="00021309"/>
    <w:rsid w:val="00021BCE"/>
    <w:rsid w:val="0002495E"/>
    <w:rsid w:val="0002548B"/>
    <w:rsid w:val="0002589C"/>
    <w:rsid w:val="00025926"/>
    <w:rsid w:val="00030E6A"/>
    <w:rsid w:val="00031C93"/>
    <w:rsid w:val="0003586F"/>
    <w:rsid w:val="000362FC"/>
    <w:rsid w:val="000408B6"/>
    <w:rsid w:val="00041CE3"/>
    <w:rsid w:val="00042ED6"/>
    <w:rsid w:val="0004514F"/>
    <w:rsid w:val="000457B8"/>
    <w:rsid w:val="0004594C"/>
    <w:rsid w:val="00047604"/>
    <w:rsid w:val="000504C0"/>
    <w:rsid w:val="000507B3"/>
    <w:rsid w:val="00051E2C"/>
    <w:rsid w:val="00060112"/>
    <w:rsid w:val="0006032C"/>
    <w:rsid w:val="0006111C"/>
    <w:rsid w:val="00065F04"/>
    <w:rsid w:val="000670B3"/>
    <w:rsid w:val="00070D9D"/>
    <w:rsid w:val="000713C8"/>
    <w:rsid w:val="00074512"/>
    <w:rsid w:val="00074A79"/>
    <w:rsid w:val="00075556"/>
    <w:rsid w:val="000765DD"/>
    <w:rsid w:val="000821EF"/>
    <w:rsid w:val="000859E9"/>
    <w:rsid w:val="00086D3B"/>
    <w:rsid w:val="0009009A"/>
    <w:rsid w:val="00090EDA"/>
    <w:rsid w:val="00092F81"/>
    <w:rsid w:val="00093F7B"/>
    <w:rsid w:val="000953A4"/>
    <w:rsid w:val="000A400A"/>
    <w:rsid w:val="000A75E3"/>
    <w:rsid w:val="000A7E56"/>
    <w:rsid w:val="000B15A5"/>
    <w:rsid w:val="000B2186"/>
    <w:rsid w:val="000C0A63"/>
    <w:rsid w:val="000C3244"/>
    <w:rsid w:val="000C36CA"/>
    <w:rsid w:val="000C6859"/>
    <w:rsid w:val="000D21B5"/>
    <w:rsid w:val="000D3D51"/>
    <w:rsid w:val="000E0A2D"/>
    <w:rsid w:val="000E0E30"/>
    <w:rsid w:val="000E4AD9"/>
    <w:rsid w:val="000E6627"/>
    <w:rsid w:val="000F0FDA"/>
    <w:rsid w:val="000F12E5"/>
    <w:rsid w:val="000F7A32"/>
    <w:rsid w:val="00102136"/>
    <w:rsid w:val="001023BA"/>
    <w:rsid w:val="00102427"/>
    <w:rsid w:val="00106823"/>
    <w:rsid w:val="001170C1"/>
    <w:rsid w:val="001171DC"/>
    <w:rsid w:val="00117D1E"/>
    <w:rsid w:val="00121F9D"/>
    <w:rsid w:val="00123B85"/>
    <w:rsid w:val="00124167"/>
    <w:rsid w:val="00127525"/>
    <w:rsid w:val="00127903"/>
    <w:rsid w:val="00130EF1"/>
    <w:rsid w:val="00132700"/>
    <w:rsid w:val="001338C8"/>
    <w:rsid w:val="00135874"/>
    <w:rsid w:val="0013733B"/>
    <w:rsid w:val="00142A2B"/>
    <w:rsid w:val="0014323D"/>
    <w:rsid w:val="001440F9"/>
    <w:rsid w:val="00146AA5"/>
    <w:rsid w:val="001523DD"/>
    <w:rsid w:val="001528E1"/>
    <w:rsid w:val="00154060"/>
    <w:rsid w:val="001547AB"/>
    <w:rsid w:val="00156771"/>
    <w:rsid w:val="00156E02"/>
    <w:rsid w:val="00161452"/>
    <w:rsid w:val="00161561"/>
    <w:rsid w:val="00162145"/>
    <w:rsid w:val="00163B97"/>
    <w:rsid w:val="00164AD2"/>
    <w:rsid w:val="0016699E"/>
    <w:rsid w:val="001672DF"/>
    <w:rsid w:val="00176175"/>
    <w:rsid w:val="00176B6B"/>
    <w:rsid w:val="00181ED7"/>
    <w:rsid w:val="0018265C"/>
    <w:rsid w:val="001835D3"/>
    <w:rsid w:val="001863F1"/>
    <w:rsid w:val="00187B57"/>
    <w:rsid w:val="001902DB"/>
    <w:rsid w:val="00191A7A"/>
    <w:rsid w:val="001A0A4E"/>
    <w:rsid w:val="001A4212"/>
    <w:rsid w:val="001A5531"/>
    <w:rsid w:val="001A6B96"/>
    <w:rsid w:val="001A7537"/>
    <w:rsid w:val="001B08C6"/>
    <w:rsid w:val="001B0EAD"/>
    <w:rsid w:val="001B1825"/>
    <w:rsid w:val="001B565D"/>
    <w:rsid w:val="001C20BF"/>
    <w:rsid w:val="001C22B4"/>
    <w:rsid w:val="001C2B98"/>
    <w:rsid w:val="001C30E9"/>
    <w:rsid w:val="001C3FCF"/>
    <w:rsid w:val="001C4142"/>
    <w:rsid w:val="001D0444"/>
    <w:rsid w:val="001D10B9"/>
    <w:rsid w:val="001D1F9C"/>
    <w:rsid w:val="001D7B27"/>
    <w:rsid w:val="001E1920"/>
    <w:rsid w:val="001E2331"/>
    <w:rsid w:val="001E5806"/>
    <w:rsid w:val="001F0365"/>
    <w:rsid w:val="001F34CE"/>
    <w:rsid w:val="00205AB0"/>
    <w:rsid w:val="00206EB6"/>
    <w:rsid w:val="00210583"/>
    <w:rsid w:val="0021233C"/>
    <w:rsid w:val="002126BC"/>
    <w:rsid w:val="002157F6"/>
    <w:rsid w:val="00215F49"/>
    <w:rsid w:val="00221417"/>
    <w:rsid w:val="00222CF9"/>
    <w:rsid w:val="00224C10"/>
    <w:rsid w:val="00230D23"/>
    <w:rsid w:val="00233FC0"/>
    <w:rsid w:val="00234DA6"/>
    <w:rsid w:val="00235B46"/>
    <w:rsid w:val="002360C0"/>
    <w:rsid w:val="002405D8"/>
    <w:rsid w:val="0024291B"/>
    <w:rsid w:val="00246210"/>
    <w:rsid w:val="00247A1E"/>
    <w:rsid w:val="002506D1"/>
    <w:rsid w:val="00251822"/>
    <w:rsid w:val="00251B44"/>
    <w:rsid w:val="00251B5C"/>
    <w:rsid w:val="00255BBA"/>
    <w:rsid w:val="00264038"/>
    <w:rsid w:val="00265898"/>
    <w:rsid w:val="002716C2"/>
    <w:rsid w:val="00271A29"/>
    <w:rsid w:val="00272742"/>
    <w:rsid w:val="00273813"/>
    <w:rsid w:val="00273962"/>
    <w:rsid w:val="00273EF1"/>
    <w:rsid w:val="00274F7D"/>
    <w:rsid w:val="00276606"/>
    <w:rsid w:val="00280609"/>
    <w:rsid w:val="00280C10"/>
    <w:rsid w:val="0028635F"/>
    <w:rsid w:val="002901D7"/>
    <w:rsid w:val="00290351"/>
    <w:rsid w:val="00293594"/>
    <w:rsid w:val="00293E2E"/>
    <w:rsid w:val="00297285"/>
    <w:rsid w:val="002A145F"/>
    <w:rsid w:val="002A1BA6"/>
    <w:rsid w:val="002A2B2B"/>
    <w:rsid w:val="002A2FD3"/>
    <w:rsid w:val="002A44C3"/>
    <w:rsid w:val="002A7990"/>
    <w:rsid w:val="002B0B80"/>
    <w:rsid w:val="002B0E3A"/>
    <w:rsid w:val="002B127C"/>
    <w:rsid w:val="002B391C"/>
    <w:rsid w:val="002B3AC1"/>
    <w:rsid w:val="002B4771"/>
    <w:rsid w:val="002B4AE0"/>
    <w:rsid w:val="002C0D22"/>
    <w:rsid w:val="002C1C5B"/>
    <w:rsid w:val="002C30EC"/>
    <w:rsid w:val="002C72D2"/>
    <w:rsid w:val="002D1A88"/>
    <w:rsid w:val="002E07C4"/>
    <w:rsid w:val="002E285F"/>
    <w:rsid w:val="002E4E6F"/>
    <w:rsid w:val="002E6696"/>
    <w:rsid w:val="002E79D0"/>
    <w:rsid w:val="002E7A51"/>
    <w:rsid w:val="002F70DF"/>
    <w:rsid w:val="002F7C71"/>
    <w:rsid w:val="003028C8"/>
    <w:rsid w:val="00303044"/>
    <w:rsid w:val="003044DA"/>
    <w:rsid w:val="0030689B"/>
    <w:rsid w:val="003100A0"/>
    <w:rsid w:val="00311459"/>
    <w:rsid w:val="00312031"/>
    <w:rsid w:val="00312A15"/>
    <w:rsid w:val="00314818"/>
    <w:rsid w:val="00314A27"/>
    <w:rsid w:val="0031511A"/>
    <w:rsid w:val="00315459"/>
    <w:rsid w:val="00320C5E"/>
    <w:rsid w:val="00323B8D"/>
    <w:rsid w:val="003247BF"/>
    <w:rsid w:val="00326C14"/>
    <w:rsid w:val="00330D98"/>
    <w:rsid w:val="003318B9"/>
    <w:rsid w:val="00331E78"/>
    <w:rsid w:val="003354AD"/>
    <w:rsid w:val="00337F71"/>
    <w:rsid w:val="0034008E"/>
    <w:rsid w:val="00340CF1"/>
    <w:rsid w:val="003424CC"/>
    <w:rsid w:val="00342FF4"/>
    <w:rsid w:val="00343C5A"/>
    <w:rsid w:val="003447FD"/>
    <w:rsid w:val="003464A9"/>
    <w:rsid w:val="00347610"/>
    <w:rsid w:val="0036107E"/>
    <w:rsid w:val="00363823"/>
    <w:rsid w:val="00363E9D"/>
    <w:rsid w:val="00364A0A"/>
    <w:rsid w:val="003657E9"/>
    <w:rsid w:val="0036626F"/>
    <w:rsid w:val="00367085"/>
    <w:rsid w:val="00370B61"/>
    <w:rsid w:val="003716C3"/>
    <w:rsid w:val="003722E2"/>
    <w:rsid w:val="00372E65"/>
    <w:rsid w:val="00373E49"/>
    <w:rsid w:val="00374611"/>
    <w:rsid w:val="003756CE"/>
    <w:rsid w:val="00376DBD"/>
    <w:rsid w:val="003773B9"/>
    <w:rsid w:val="0038185B"/>
    <w:rsid w:val="00384F81"/>
    <w:rsid w:val="00386404"/>
    <w:rsid w:val="003876D4"/>
    <w:rsid w:val="0039293C"/>
    <w:rsid w:val="003A1BF8"/>
    <w:rsid w:val="003A1F81"/>
    <w:rsid w:val="003A3184"/>
    <w:rsid w:val="003A5218"/>
    <w:rsid w:val="003A5326"/>
    <w:rsid w:val="003A6775"/>
    <w:rsid w:val="003A731F"/>
    <w:rsid w:val="003B1A07"/>
    <w:rsid w:val="003B1F18"/>
    <w:rsid w:val="003B6771"/>
    <w:rsid w:val="003B6A65"/>
    <w:rsid w:val="003C18F8"/>
    <w:rsid w:val="003C7E8D"/>
    <w:rsid w:val="003D1662"/>
    <w:rsid w:val="003D2C7F"/>
    <w:rsid w:val="003D7758"/>
    <w:rsid w:val="003E145A"/>
    <w:rsid w:val="003E49EE"/>
    <w:rsid w:val="003E5224"/>
    <w:rsid w:val="003E70A6"/>
    <w:rsid w:val="003E779F"/>
    <w:rsid w:val="003F1A89"/>
    <w:rsid w:val="003F1F52"/>
    <w:rsid w:val="003F2C4A"/>
    <w:rsid w:val="003F5710"/>
    <w:rsid w:val="003F719F"/>
    <w:rsid w:val="003F7531"/>
    <w:rsid w:val="00400C33"/>
    <w:rsid w:val="004021D5"/>
    <w:rsid w:val="0040310F"/>
    <w:rsid w:val="00404310"/>
    <w:rsid w:val="0040593F"/>
    <w:rsid w:val="004069F2"/>
    <w:rsid w:val="004109E8"/>
    <w:rsid w:val="00410DC6"/>
    <w:rsid w:val="00412F23"/>
    <w:rsid w:val="00414734"/>
    <w:rsid w:val="004148A2"/>
    <w:rsid w:val="00415029"/>
    <w:rsid w:val="0041607E"/>
    <w:rsid w:val="00416AFC"/>
    <w:rsid w:val="004172A8"/>
    <w:rsid w:val="00421E6F"/>
    <w:rsid w:val="0042652D"/>
    <w:rsid w:val="00430BFB"/>
    <w:rsid w:val="00430DE2"/>
    <w:rsid w:val="00430F66"/>
    <w:rsid w:val="00432F0E"/>
    <w:rsid w:val="00433B2B"/>
    <w:rsid w:val="0043411D"/>
    <w:rsid w:val="00434E25"/>
    <w:rsid w:val="00435CCD"/>
    <w:rsid w:val="0043666C"/>
    <w:rsid w:val="00441355"/>
    <w:rsid w:val="0044215B"/>
    <w:rsid w:val="00443C70"/>
    <w:rsid w:val="00444E85"/>
    <w:rsid w:val="0044629B"/>
    <w:rsid w:val="00446DD1"/>
    <w:rsid w:val="00450094"/>
    <w:rsid w:val="004519D9"/>
    <w:rsid w:val="00453F67"/>
    <w:rsid w:val="00454FB2"/>
    <w:rsid w:val="004602AE"/>
    <w:rsid w:val="00460975"/>
    <w:rsid w:val="00460DAE"/>
    <w:rsid w:val="0046194F"/>
    <w:rsid w:val="00461B4D"/>
    <w:rsid w:val="004625D4"/>
    <w:rsid w:val="00462A89"/>
    <w:rsid w:val="004712B2"/>
    <w:rsid w:val="00472E53"/>
    <w:rsid w:val="0047346E"/>
    <w:rsid w:val="004746B1"/>
    <w:rsid w:val="00480921"/>
    <w:rsid w:val="00483E49"/>
    <w:rsid w:val="00484EB7"/>
    <w:rsid w:val="00485109"/>
    <w:rsid w:val="0048664D"/>
    <w:rsid w:val="00487094"/>
    <w:rsid w:val="00490AE0"/>
    <w:rsid w:val="00493685"/>
    <w:rsid w:val="00493D9F"/>
    <w:rsid w:val="00493FA1"/>
    <w:rsid w:val="004957A9"/>
    <w:rsid w:val="00496212"/>
    <w:rsid w:val="004A20EC"/>
    <w:rsid w:val="004A40DB"/>
    <w:rsid w:val="004A6DF8"/>
    <w:rsid w:val="004B0FE1"/>
    <w:rsid w:val="004B2A89"/>
    <w:rsid w:val="004B619F"/>
    <w:rsid w:val="004B62A3"/>
    <w:rsid w:val="004B65EB"/>
    <w:rsid w:val="004B68E4"/>
    <w:rsid w:val="004B6D1E"/>
    <w:rsid w:val="004B7ECD"/>
    <w:rsid w:val="004C088C"/>
    <w:rsid w:val="004C3016"/>
    <w:rsid w:val="004C306C"/>
    <w:rsid w:val="004C5156"/>
    <w:rsid w:val="004C553F"/>
    <w:rsid w:val="004C5ABA"/>
    <w:rsid w:val="004C651E"/>
    <w:rsid w:val="004D1368"/>
    <w:rsid w:val="004D1579"/>
    <w:rsid w:val="004D2312"/>
    <w:rsid w:val="004D3F8F"/>
    <w:rsid w:val="004D437B"/>
    <w:rsid w:val="004D4F6B"/>
    <w:rsid w:val="004D64F9"/>
    <w:rsid w:val="004E226B"/>
    <w:rsid w:val="004E6213"/>
    <w:rsid w:val="004E76B3"/>
    <w:rsid w:val="004E7B82"/>
    <w:rsid w:val="004F12CA"/>
    <w:rsid w:val="004F21D4"/>
    <w:rsid w:val="004F23D7"/>
    <w:rsid w:val="004F27B9"/>
    <w:rsid w:val="004F3AFD"/>
    <w:rsid w:val="00501594"/>
    <w:rsid w:val="00501B4A"/>
    <w:rsid w:val="00502B68"/>
    <w:rsid w:val="00504EBF"/>
    <w:rsid w:val="00506B77"/>
    <w:rsid w:val="005072BE"/>
    <w:rsid w:val="00510CDB"/>
    <w:rsid w:val="00510F61"/>
    <w:rsid w:val="005110FA"/>
    <w:rsid w:val="00513946"/>
    <w:rsid w:val="0051604E"/>
    <w:rsid w:val="005162A2"/>
    <w:rsid w:val="0052313B"/>
    <w:rsid w:val="00524068"/>
    <w:rsid w:val="00526793"/>
    <w:rsid w:val="00526F0B"/>
    <w:rsid w:val="00527D1A"/>
    <w:rsid w:val="005308E7"/>
    <w:rsid w:val="00530ABC"/>
    <w:rsid w:val="0053161E"/>
    <w:rsid w:val="00531E5D"/>
    <w:rsid w:val="00532307"/>
    <w:rsid w:val="00533A92"/>
    <w:rsid w:val="0053517B"/>
    <w:rsid w:val="00536114"/>
    <w:rsid w:val="00540F62"/>
    <w:rsid w:val="00540FD2"/>
    <w:rsid w:val="00544A75"/>
    <w:rsid w:val="00550261"/>
    <w:rsid w:val="0055029A"/>
    <w:rsid w:val="00550A32"/>
    <w:rsid w:val="0055156B"/>
    <w:rsid w:val="00551A10"/>
    <w:rsid w:val="005554C7"/>
    <w:rsid w:val="00561ADD"/>
    <w:rsid w:val="00564B71"/>
    <w:rsid w:val="005663B0"/>
    <w:rsid w:val="005666A6"/>
    <w:rsid w:val="00571EE5"/>
    <w:rsid w:val="00573F27"/>
    <w:rsid w:val="00574195"/>
    <w:rsid w:val="00574333"/>
    <w:rsid w:val="00577BEA"/>
    <w:rsid w:val="00580822"/>
    <w:rsid w:val="00580D4F"/>
    <w:rsid w:val="00581EF1"/>
    <w:rsid w:val="00584DBD"/>
    <w:rsid w:val="0058520E"/>
    <w:rsid w:val="00586A43"/>
    <w:rsid w:val="005928A5"/>
    <w:rsid w:val="00592AE4"/>
    <w:rsid w:val="00595A6F"/>
    <w:rsid w:val="0059639A"/>
    <w:rsid w:val="005A0841"/>
    <w:rsid w:val="005A26DD"/>
    <w:rsid w:val="005A3242"/>
    <w:rsid w:val="005A38DE"/>
    <w:rsid w:val="005A5AA7"/>
    <w:rsid w:val="005A7F43"/>
    <w:rsid w:val="005B58E9"/>
    <w:rsid w:val="005B6453"/>
    <w:rsid w:val="005B6607"/>
    <w:rsid w:val="005B678A"/>
    <w:rsid w:val="005C03F4"/>
    <w:rsid w:val="005C1096"/>
    <w:rsid w:val="005C4097"/>
    <w:rsid w:val="005C493C"/>
    <w:rsid w:val="005C4B47"/>
    <w:rsid w:val="005C4C17"/>
    <w:rsid w:val="005C5494"/>
    <w:rsid w:val="005C5DE7"/>
    <w:rsid w:val="005C5F6C"/>
    <w:rsid w:val="005C7F80"/>
    <w:rsid w:val="005D2280"/>
    <w:rsid w:val="005D23D7"/>
    <w:rsid w:val="005D2B30"/>
    <w:rsid w:val="005D3670"/>
    <w:rsid w:val="005D3721"/>
    <w:rsid w:val="005D435A"/>
    <w:rsid w:val="005D56DB"/>
    <w:rsid w:val="005D78BD"/>
    <w:rsid w:val="005E0A0D"/>
    <w:rsid w:val="005E2F18"/>
    <w:rsid w:val="005E41B3"/>
    <w:rsid w:val="005E5E71"/>
    <w:rsid w:val="005E6E27"/>
    <w:rsid w:val="005E76F5"/>
    <w:rsid w:val="005F1422"/>
    <w:rsid w:val="005F2F6D"/>
    <w:rsid w:val="005F4B60"/>
    <w:rsid w:val="005F5883"/>
    <w:rsid w:val="0060191A"/>
    <w:rsid w:val="00603623"/>
    <w:rsid w:val="00605111"/>
    <w:rsid w:val="006053CE"/>
    <w:rsid w:val="00607CF7"/>
    <w:rsid w:val="00610305"/>
    <w:rsid w:val="00610663"/>
    <w:rsid w:val="00610CAB"/>
    <w:rsid w:val="00611D2A"/>
    <w:rsid w:val="0061298A"/>
    <w:rsid w:val="0061435F"/>
    <w:rsid w:val="00614625"/>
    <w:rsid w:val="0061683F"/>
    <w:rsid w:val="006177A1"/>
    <w:rsid w:val="006213BC"/>
    <w:rsid w:val="0062334D"/>
    <w:rsid w:val="0062556B"/>
    <w:rsid w:val="00625641"/>
    <w:rsid w:val="00625B1F"/>
    <w:rsid w:val="006270C8"/>
    <w:rsid w:val="006307FB"/>
    <w:rsid w:val="00636D71"/>
    <w:rsid w:val="00637651"/>
    <w:rsid w:val="006377A3"/>
    <w:rsid w:val="0064534A"/>
    <w:rsid w:val="00646FAC"/>
    <w:rsid w:val="00647DD8"/>
    <w:rsid w:val="00650515"/>
    <w:rsid w:val="006541AA"/>
    <w:rsid w:val="006548CE"/>
    <w:rsid w:val="006551CC"/>
    <w:rsid w:val="00655CAB"/>
    <w:rsid w:val="00656BD8"/>
    <w:rsid w:val="00661737"/>
    <w:rsid w:val="006619BE"/>
    <w:rsid w:val="00661C7E"/>
    <w:rsid w:val="006701A8"/>
    <w:rsid w:val="006716B0"/>
    <w:rsid w:val="006755C4"/>
    <w:rsid w:val="00675FDD"/>
    <w:rsid w:val="00676E0C"/>
    <w:rsid w:val="006772B8"/>
    <w:rsid w:val="00681C4F"/>
    <w:rsid w:val="0068253E"/>
    <w:rsid w:val="00682D9B"/>
    <w:rsid w:val="00684FC3"/>
    <w:rsid w:val="0068555E"/>
    <w:rsid w:val="00685657"/>
    <w:rsid w:val="00687FCE"/>
    <w:rsid w:val="00690D9C"/>
    <w:rsid w:val="0069570D"/>
    <w:rsid w:val="00695CBA"/>
    <w:rsid w:val="0069681F"/>
    <w:rsid w:val="006A3DF6"/>
    <w:rsid w:val="006A7BC7"/>
    <w:rsid w:val="006B27A6"/>
    <w:rsid w:val="006B63E9"/>
    <w:rsid w:val="006B795B"/>
    <w:rsid w:val="006C20E5"/>
    <w:rsid w:val="006C3836"/>
    <w:rsid w:val="006C4964"/>
    <w:rsid w:val="006D02E2"/>
    <w:rsid w:val="006D1BD5"/>
    <w:rsid w:val="006D2513"/>
    <w:rsid w:val="006D4434"/>
    <w:rsid w:val="006D45AE"/>
    <w:rsid w:val="006D45E8"/>
    <w:rsid w:val="006D4639"/>
    <w:rsid w:val="006D5C77"/>
    <w:rsid w:val="006D6AE4"/>
    <w:rsid w:val="006D7973"/>
    <w:rsid w:val="006E079E"/>
    <w:rsid w:val="006E72D5"/>
    <w:rsid w:val="006E7CE4"/>
    <w:rsid w:val="006F0B99"/>
    <w:rsid w:val="006F221D"/>
    <w:rsid w:val="006F24E8"/>
    <w:rsid w:val="006F2F8D"/>
    <w:rsid w:val="006F46F2"/>
    <w:rsid w:val="006F4C20"/>
    <w:rsid w:val="006F6345"/>
    <w:rsid w:val="006F7959"/>
    <w:rsid w:val="00703D02"/>
    <w:rsid w:val="0070569F"/>
    <w:rsid w:val="00705EFF"/>
    <w:rsid w:val="00706431"/>
    <w:rsid w:val="00711376"/>
    <w:rsid w:val="00715AC4"/>
    <w:rsid w:val="007200F3"/>
    <w:rsid w:val="00723DAE"/>
    <w:rsid w:val="0072452D"/>
    <w:rsid w:val="00726FE4"/>
    <w:rsid w:val="007309E4"/>
    <w:rsid w:val="00732037"/>
    <w:rsid w:val="007334F7"/>
    <w:rsid w:val="007378E8"/>
    <w:rsid w:val="00740A6D"/>
    <w:rsid w:val="0074224E"/>
    <w:rsid w:val="00743FC0"/>
    <w:rsid w:val="007456B7"/>
    <w:rsid w:val="00747DE4"/>
    <w:rsid w:val="00747FE7"/>
    <w:rsid w:val="007503DE"/>
    <w:rsid w:val="00752DE7"/>
    <w:rsid w:val="00757835"/>
    <w:rsid w:val="00767BFB"/>
    <w:rsid w:val="00771401"/>
    <w:rsid w:val="007722AD"/>
    <w:rsid w:val="0077619E"/>
    <w:rsid w:val="00776A45"/>
    <w:rsid w:val="00776C34"/>
    <w:rsid w:val="00780E83"/>
    <w:rsid w:val="007829E1"/>
    <w:rsid w:val="00784177"/>
    <w:rsid w:val="00784A98"/>
    <w:rsid w:val="00785335"/>
    <w:rsid w:val="00787CC0"/>
    <w:rsid w:val="00793DFF"/>
    <w:rsid w:val="007954A9"/>
    <w:rsid w:val="007961E1"/>
    <w:rsid w:val="007A0342"/>
    <w:rsid w:val="007A0AF9"/>
    <w:rsid w:val="007A16F9"/>
    <w:rsid w:val="007A57CE"/>
    <w:rsid w:val="007B022D"/>
    <w:rsid w:val="007B0D80"/>
    <w:rsid w:val="007B158C"/>
    <w:rsid w:val="007B1D0B"/>
    <w:rsid w:val="007B3476"/>
    <w:rsid w:val="007B4EDF"/>
    <w:rsid w:val="007C07B5"/>
    <w:rsid w:val="007C4226"/>
    <w:rsid w:val="007C55A8"/>
    <w:rsid w:val="007D2B5C"/>
    <w:rsid w:val="007D2D18"/>
    <w:rsid w:val="007D38A9"/>
    <w:rsid w:val="007D3C47"/>
    <w:rsid w:val="007D3F2D"/>
    <w:rsid w:val="007D40F7"/>
    <w:rsid w:val="007D6914"/>
    <w:rsid w:val="007D753D"/>
    <w:rsid w:val="007D7F1D"/>
    <w:rsid w:val="007E4C81"/>
    <w:rsid w:val="007F204A"/>
    <w:rsid w:val="007F20DD"/>
    <w:rsid w:val="007F36BC"/>
    <w:rsid w:val="007F495A"/>
    <w:rsid w:val="007F58DD"/>
    <w:rsid w:val="00800A12"/>
    <w:rsid w:val="00802322"/>
    <w:rsid w:val="008027B7"/>
    <w:rsid w:val="00803882"/>
    <w:rsid w:val="00807199"/>
    <w:rsid w:val="00807CD2"/>
    <w:rsid w:val="008108B4"/>
    <w:rsid w:val="008114DB"/>
    <w:rsid w:val="00811D47"/>
    <w:rsid w:val="008156FF"/>
    <w:rsid w:val="0081579F"/>
    <w:rsid w:val="00820321"/>
    <w:rsid w:val="0082189C"/>
    <w:rsid w:val="008241EF"/>
    <w:rsid w:val="008266A3"/>
    <w:rsid w:val="00834233"/>
    <w:rsid w:val="00837B09"/>
    <w:rsid w:val="00837ECC"/>
    <w:rsid w:val="008400FE"/>
    <w:rsid w:val="008428AD"/>
    <w:rsid w:val="00842949"/>
    <w:rsid w:val="00843649"/>
    <w:rsid w:val="00852AA0"/>
    <w:rsid w:val="00852CC4"/>
    <w:rsid w:val="00854E9F"/>
    <w:rsid w:val="00857B92"/>
    <w:rsid w:val="00857F4A"/>
    <w:rsid w:val="00861E85"/>
    <w:rsid w:val="008644CC"/>
    <w:rsid w:val="008646AA"/>
    <w:rsid w:val="00865364"/>
    <w:rsid w:val="00867320"/>
    <w:rsid w:val="00867D7F"/>
    <w:rsid w:val="008711AA"/>
    <w:rsid w:val="00871E84"/>
    <w:rsid w:val="00872CCA"/>
    <w:rsid w:val="00873808"/>
    <w:rsid w:val="008777B3"/>
    <w:rsid w:val="0087794A"/>
    <w:rsid w:val="0088036B"/>
    <w:rsid w:val="0088422B"/>
    <w:rsid w:val="00885AF3"/>
    <w:rsid w:val="00887006"/>
    <w:rsid w:val="0089386D"/>
    <w:rsid w:val="0089418C"/>
    <w:rsid w:val="008A10EE"/>
    <w:rsid w:val="008A2128"/>
    <w:rsid w:val="008A69DD"/>
    <w:rsid w:val="008A748D"/>
    <w:rsid w:val="008B041D"/>
    <w:rsid w:val="008B116E"/>
    <w:rsid w:val="008B46EE"/>
    <w:rsid w:val="008B47A4"/>
    <w:rsid w:val="008B602C"/>
    <w:rsid w:val="008B7686"/>
    <w:rsid w:val="008C03FA"/>
    <w:rsid w:val="008C0ABF"/>
    <w:rsid w:val="008C1175"/>
    <w:rsid w:val="008C1871"/>
    <w:rsid w:val="008C2A3E"/>
    <w:rsid w:val="008C2EEE"/>
    <w:rsid w:val="008C6843"/>
    <w:rsid w:val="008C6F11"/>
    <w:rsid w:val="008D1C0D"/>
    <w:rsid w:val="008D4C57"/>
    <w:rsid w:val="008E0182"/>
    <w:rsid w:val="008E426E"/>
    <w:rsid w:val="008E6C37"/>
    <w:rsid w:val="008E7295"/>
    <w:rsid w:val="008F1369"/>
    <w:rsid w:val="008F183E"/>
    <w:rsid w:val="008F2637"/>
    <w:rsid w:val="008F42AB"/>
    <w:rsid w:val="008F5E4F"/>
    <w:rsid w:val="008F6182"/>
    <w:rsid w:val="008F7C3E"/>
    <w:rsid w:val="00900F87"/>
    <w:rsid w:val="00901151"/>
    <w:rsid w:val="0090262D"/>
    <w:rsid w:val="00903497"/>
    <w:rsid w:val="00906792"/>
    <w:rsid w:val="009070C4"/>
    <w:rsid w:val="00907A4B"/>
    <w:rsid w:val="00907E67"/>
    <w:rsid w:val="009149F1"/>
    <w:rsid w:val="00914E06"/>
    <w:rsid w:val="00914E1A"/>
    <w:rsid w:val="009152F9"/>
    <w:rsid w:val="00915B13"/>
    <w:rsid w:val="009160F6"/>
    <w:rsid w:val="00916B02"/>
    <w:rsid w:val="0092041F"/>
    <w:rsid w:val="0092043A"/>
    <w:rsid w:val="00924B53"/>
    <w:rsid w:val="0092511C"/>
    <w:rsid w:val="00925582"/>
    <w:rsid w:val="00926E4B"/>
    <w:rsid w:val="00927B5E"/>
    <w:rsid w:val="00930F33"/>
    <w:rsid w:val="00932DB4"/>
    <w:rsid w:val="00937297"/>
    <w:rsid w:val="0094374E"/>
    <w:rsid w:val="00943947"/>
    <w:rsid w:val="0094664F"/>
    <w:rsid w:val="00946941"/>
    <w:rsid w:val="00950327"/>
    <w:rsid w:val="00951A6E"/>
    <w:rsid w:val="0095481E"/>
    <w:rsid w:val="00954C0C"/>
    <w:rsid w:val="0095552B"/>
    <w:rsid w:val="009571CC"/>
    <w:rsid w:val="00957D45"/>
    <w:rsid w:val="0096004F"/>
    <w:rsid w:val="00962217"/>
    <w:rsid w:val="0096527C"/>
    <w:rsid w:val="00965ED9"/>
    <w:rsid w:val="00966BD5"/>
    <w:rsid w:val="00970BE9"/>
    <w:rsid w:val="00972057"/>
    <w:rsid w:val="00972658"/>
    <w:rsid w:val="009727AD"/>
    <w:rsid w:val="00972B7A"/>
    <w:rsid w:val="00972E0F"/>
    <w:rsid w:val="009766A0"/>
    <w:rsid w:val="00976C17"/>
    <w:rsid w:val="00977127"/>
    <w:rsid w:val="00980A77"/>
    <w:rsid w:val="00983AFE"/>
    <w:rsid w:val="0098444C"/>
    <w:rsid w:val="00984A91"/>
    <w:rsid w:val="00984DAC"/>
    <w:rsid w:val="009853DC"/>
    <w:rsid w:val="0098577A"/>
    <w:rsid w:val="00985C06"/>
    <w:rsid w:val="0099129B"/>
    <w:rsid w:val="0099236B"/>
    <w:rsid w:val="00993CBE"/>
    <w:rsid w:val="00994FFF"/>
    <w:rsid w:val="009A1630"/>
    <w:rsid w:val="009A2832"/>
    <w:rsid w:val="009A5B17"/>
    <w:rsid w:val="009A73B9"/>
    <w:rsid w:val="009A79CE"/>
    <w:rsid w:val="009B232D"/>
    <w:rsid w:val="009B3ADC"/>
    <w:rsid w:val="009B3AFC"/>
    <w:rsid w:val="009B6748"/>
    <w:rsid w:val="009B6BF6"/>
    <w:rsid w:val="009C5B21"/>
    <w:rsid w:val="009C5F8B"/>
    <w:rsid w:val="009C6280"/>
    <w:rsid w:val="009C69F5"/>
    <w:rsid w:val="009D1D26"/>
    <w:rsid w:val="009D2C6B"/>
    <w:rsid w:val="009D31EE"/>
    <w:rsid w:val="009D392B"/>
    <w:rsid w:val="009D4FE0"/>
    <w:rsid w:val="009D6A75"/>
    <w:rsid w:val="009D6E78"/>
    <w:rsid w:val="009E1074"/>
    <w:rsid w:val="009E23B2"/>
    <w:rsid w:val="009E2580"/>
    <w:rsid w:val="009E3F2C"/>
    <w:rsid w:val="009E5064"/>
    <w:rsid w:val="009F0BD4"/>
    <w:rsid w:val="00A01AD4"/>
    <w:rsid w:val="00A0298E"/>
    <w:rsid w:val="00A04ACA"/>
    <w:rsid w:val="00A057E2"/>
    <w:rsid w:val="00A06CCD"/>
    <w:rsid w:val="00A07B8A"/>
    <w:rsid w:val="00A11D70"/>
    <w:rsid w:val="00A15007"/>
    <w:rsid w:val="00A1789B"/>
    <w:rsid w:val="00A22BE9"/>
    <w:rsid w:val="00A23085"/>
    <w:rsid w:val="00A2316A"/>
    <w:rsid w:val="00A2622F"/>
    <w:rsid w:val="00A305B6"/>
    <w:rsid w:val="00A32AB1"/>
    <w:rsid w:val="00A36AF3"/>
    <w:rsid w:val="00A407F1"/>
    <w:rsid w:val="00A42B6D"/>
    <w:rsid w:val="00A43438"/>
    <w:rsid w:val="00A450A4"/>
    <w:rsid w:val="00A47B83"/>
    <w:rsid w:val="00A47E8C"/>
    <w:rsid w:val="00A51178"/>
    <w:rsid w:val="00A515D3"/>
    <w:rsid w:val="00A52EF7"/>
    <w:rsid w:val="00A54280"/>
    <w:rsid w:val="00A569A8"/>
    <w:rsid w:val="00A719DB"/>
    <w:rsid w:val="00A72A1F"/>
    <w:rsid w:val="00A74B18"/>
    <w:rsid w:val="00A75FA6"/>
    <w:rsid w:val="00A77C1D"/>
    <w:rsid w:val="00A81371"/>
    <w:rsid w:val="00A83AB8"/>
    <w:rsid w:val="00A843B6"/>
    <w:rsid w:val="00A86767"/>
    <w:rsid w:val="00A86BAF"/>
    <w:rsid w:val="00A86F5E"/>
    <w:rsid w:val="00A87E7D"/>
    <w:rsid w:val="00A90B12"/>
    <w:rsid w:val="00A9307F"/>
    <w:rsid w:val="00A9770B"/>
    <w:rsid w:val="00AA02D5"/>
    <w:rsid w:val="00AA10DE"/>
    <w:rsid w:val="00AA2335"/>
    <w:rsid w:val="00AA2ED2"/>
    <w:rsid w:val="00AA4EE1"/>
    <w:rsid w:val="00AA53CD"/>
    <w:rsid w:val="00AA6F94"/>
    <w:rsid w:val="00AA7526"/>
    <w:rsid w:val="00AB0570"/>
    <w:rsid w:val="00AB7898"/>
    <w:rsid w:val="00AC2180"/>
    <w:rsid w:val="00AC40C7"/>
    <w:rsid w:val="00AC538B"/>
    <w:rsid w:val="00AD197F"/>
    <w:rsid w:val="00AD5452"/>
    <w:rsid w:val="00AD7C74"/>
    <w:rsid w:val="00AE2C17"/>
    <w:rsid w:val="00AE65FB"/>
    <w:rsid w:val="00AF148E"/>
    <w:rsid w:val="00AF4CA4"/>
    <w:rsid w:val="00AF7C51"/>
    <w:rsid w:val="00B0374B"/>
    <w:rsid w:val="00B04993"/>
    <w:rsid w:val="00B05DC7"/>
    <w:rsid w:val="00B1015C"/>
    <w:rsid w:val="00B136C0"/>
    <w:rsid w:val="00B14326"/>
    <w:rsid w:val="00B14898"/>
    <w:rsid w:val="00B15898"/>
    <w:rsid w:val="00B20ADA"/>
    <w:rsid w:val="00B215C9"/>
    <w:rsid w:val="00B2295B"/>
    <w:rsid w:val="00B23E5F"/>
    <w:rsid w:val="00B26712"/>
    <w:rsid w:val="00B27635"/>
    <w:rsid w:val="00B3028B"/>
    <w:rsid w:val="00B302CA"/>
    <w:rsid w:val="00B30BD9"/>
    <w:rsid w:val="00B315FB"/>
    <w:rsid w:val="00B34445"/>
    <w:rsid w:val="00B34D8D"/>
    <w:rsid w:val="00B374B5"/>
    <w:rsid w:val="00B375A8"/>
    <w:rsid w:val="00B40679"/>
    <w:rsid w:val="00B4070A"/>
    <w:rsid w:val="00B41400"/>
    <w:rsid w:val="00B43A24"/>
    <w:rsid w:val="00B43B1C"/>
    <w:rsid w:val="00B43D7B"/>
    <w:rsid w:val="00B451A9"/>
    <w:rsid w:val="00B4630A"/>
    <w:rsid w:val="00B51135"/>
    <w:rsid w:val="00B52CA4"/>
    <w:rsid w:val="00B556CF"/>
    <w:rsid w:val="00B62058"/>
    <w:rsid w:val="00B62A4F"/>
    <w:rsid w:val="00B63AF1"/>
    <w:rsid w:val="00B65F8B"/>
    <w:rsid w:val="00B665A5"/>
    <w:rsid w:val="00B67A15"/>
    <w:rsid w:val="00B71039"/>
    <w:rsid w:val="00B71191"/>
    <w:rsid w:val="00B72FB5"/>
    <w:rsid w:val="00B755A9"/>
    <w:rsid w:val="00B77D87"/>
    <w:rsid w:val="00B827E0"/>
    <w:rsid w:val="00B83202"/>
    <w:rsid w:val="00B8639D"/>
    <w:rsid w:val="00B86861"/>
    <w:rsid w:val="00B87F80"/>
    <w:rsid w:val="00B902D2"/>
    <w:rsid w:val="00B97087"/>
    <w:rsid w:val="00BA3566"/>
    <w:rsid w:val="00BA578E"/>
    <w:rsid w:val="00BA5F39"/>
    <w:rsid w:val="00BA6689"/>
    <w:rsid w:val="00BB05AC"/>
    <w:rsid w:val="00BB158E"/>
    <w:rsid w:val="00BB3E3F"/>
    <w:rsid w:val="00BC3A76"/>
    <w:rsid w:val="00BC64B1"/>
    <w:rsid w:val="00BC682C"/>
    <w:rsid w:val="00BD137E"/>
    <w:rsid w:val="00BD1A3E"/>
    <w:rsid w:val="00BD2795"/>
    <w:rsid w:val="00BD354C"/>
    <w:rsid w:val="00BD6015"/>
    <w:rsid w:val="00BD61F1"/>
    <w:rsid w:val="00BD7E94"/>
    <w:rsid w:val="00BE0217"/>
    <w:rsid w:val="00BE040C"/>
    <w:rsid w:val="00BE23C9"/>
    <w:rsid w:val="00BE73C5"/>
    <w:rsid w:val="00C01D5E"/>
    <w:rsid w:val="00C02A8B"/>
    <w:rsid w:val="00C05494"/>
    <w:rsid w:val="00C055EA"/>
    <w:rsid w:val="00C0641D"/>
    <w:rsid w:val="00C11B52"/>
    <w:rsid w:val="00C15706"/>
    <w:rsid w:val="00C22DC7"/>
    <w:rsid w:val="00C26921"/>
    <w:rsid w:val="00C279E1"/>
    <w:rsid w:val="00C32821"/>
    <w:rsid w:val="00C33798"/>
    <w:rsid w:val="00C3636D"/>
    <w:rsid w:val="00C4095A"/>
    <w:rsid w:val="00C410ED"/>
    <w:rsid w:val="00C41B97"/>
    <w:rsid w:val="00C456B9"/>
    <w:rsid w:val="00C46DDC"/>
    <w:rsid w:val="00C47B42"/>
    <w:rsid w:val="00C52CCE"/>
    <w:rsid w:val="00C53499"/>
    <w:rsid w:val="00C53A45"/>
    <w:rsid w:val="00C55E97"/>
    <w:rsid w:val="00C56685"/>
    <w:rsid w:val="00C66355"/>
    <w:rsid w:val="00C66C20"/>
    <w:rsid w:val="00C74928"/>
    <w:rsid w:val="00C77EF3"/>
    <w:rsid w:val="00C81962"/>
    <w:rsid w:val="00C83A60"/>
    <w:rsid w:val="00C83BF5"/>
    <w:rsid w:val="00C872F6"/>
    <w:rsid w:val="00C90FDF"/>
    <w:rsid w:val="00C91A81"/>
    <w:rsid w:val="00C9448F"/>
    <w:rsid w:val="00CA45AE"/>
    <w:rsid w:val="00CA4FFA"/>
    <w:rsid w:val="00CB09F8"/>
    <w:rsid w:val="00CB1E59"/>
    <w:rsid w:val="00CB3730"/>
    <w:rsid w:val="00CB4B9F"/>
    <w:rsid w:val="00CB605C"/>
    <w:rsid w:val="00CB6F3F"/>
    <w:rsid w:val="00CB7B87"/>
    <w:rsid w:val="00CC3088"/>
    <w:rsid w:val="00CC437C"/>
    <w:rsid w:val="00CC4894"/>
    <w:rsid w:val="00CC5B64"/>
    <w:rsid w:val="00CC6772"/>
    <w:rsid w:val="00CC6AB5"/>
    <w:rsid w:val="00CD1AF1"/>
    <w:rsid w:val="00CD206D"/>
    <w:rsid w:val="00CD2EFC"/>
    <w:rsid w:val="00CD5947"/>
    <w:rsid w:val="00CE12F4"/>
    <w:rsid w:val="00CE1BA1"/>
    <w:rsid w:val="00CE3E41"/>
    <w:rsid w:val="00CE48B4"/>
    <w:rsid w:val="00CE7E71"/>
    <w:rsid w:val="00CF048B"/>
    <w:rsid w:val="00CF3834"/>
    <w:rsid w:val="00CF3AC9"/>
    <w:rsid w:val="00CF42C8"/>
    <w:rsid w:val="00CF4C55"/>
    <w:rsid w:val="00CF50D3"/>
    <w:rsid w:val="00D00EC9"/>
    <w:rsid w:val="00D00F7D"/>
    <w:rsid w:val="00D023AB"/>
    <w:rsid w:val="00D02C13"/>
    <w:rsid w:val="00D0477F"/>
    <w:rsid w:val="00D04D24"/>
    <w:rsid w:val="00D105EC"/>
    <w:rsid w:val="00D1632A"/>
    <w:rsid w:val="00D178AF"/>
    <w:rsid w:val="00D202B4"/>
    <w:rsid w:val="00D27831"/>
    <w:rsid w:val="00D3018B"/>
    <w:rsid w:val="00D30DF7"/>
    <w:rsid w:val="00D33C87"/>
    <w:rsid w:val="00D34EFC"/>
    <w:rsid w:val="00D415B0"/>
    <w:rsid w:val="00D43FFF"/>
    <w:rsid w:val="00D44C60"/>
    <w:rsid w:val="00D44CAF"/>
    <w:rsid w:val="00D46132"/>
    <w:rsid w:val="00D51655"/>
    <w:rsid w:val="00D57CE0"/>
    <w:rsid w:val="00D6394D"/>
    <w:rsid w:val="00D649AB"/>
    <w:rsid w:val="00D64F99"/>
    <w:rsid w:val="00D6720D"/>
    <w:rsid w:val="00D70D5B"/>
    <w:rsid w:val="00D71BD4"/>
    <w:rsid w:val="00D72ABE"/>
    <w:rsid w:val="00D73A2A"/>
    <w:rsid w:val="00D73BAC"/>
    <w:rsid w:val="00D74DBE"/>
    <w:rsid w:val="00D757B7"/>
    <w:rsid w:val="00D770F3"/>
    <w:rsid w:val="00D772C2"/>
    <w:rsid w:val="00D80BEF"/>
    <w:rsid w:val="00D82D58"/>
    <w:rsid w:val="00D83905"/>
    <w:rsid w:val="00D874B3"/>
    <w:rsid w:val="00D92E3B"/>
    <w:rsid w:val="00D94A1C"/>
    <w:rsid w:val="00D955F6"/>
    <w:rsid w:val="00DA0DFC"/>
    <w:rsid w:val="00DA1ADE"/>
    <w:rsid w:val="00DA2244"/>
    <w:rsid w:val="00DA43DE"/>
    <w:rsid w:val="00DA705E"/>
    <w:rsid w:val="00DB088E"/>
    <w:rsid w:val="00DB2C1B"/>
    <w:rsid w:val="00DB3141"/>
    <w:rsid w:val="00DB3A90"/>
    <w:rsid w:val="00DC1130"/>
    <w:rsid w:val="00DC23F5"/>
    <w:rsid w:val="00DC25A9"/>
    <w:rsid w:val="00DC5067"/>
    <w:rsid w:val="00DD01A4"/>
    <w:rsid w:val="00DD0A90"/>
    <w:rsid w:val="00DD1143"/>
    <w:rsid w:val="00DD4217"/>
    <w:rsid w:val="00DD47D1"/>
    <w:rsid w:val="00DD7B30"/>
    <w:rsid w:val="00DE04DC"/>
    <w:rsid w:val="00DE092B"/>
    <w:rsid w:val="00DE393C"/>
    <w:rsid w:val="00DE4D20"/>
    <w:rsid w:val="00DE6F9B"/>
    <w:rsid w:val="00DE7E2A"/>
    <w:rsid w:val="00DE7FD5"/>
    <w:rsid w:val="00DF541F"/>
    <w:rsid w:val="00E05043"/>
    <w:rsid w:val="00E06D88"/>
    <w:rsid w:val="00E117D3"/>
    <w:rsid w:val="00E11DBD"/>
    <w:rsid w:val="00E177C5"/>
    <w:rsid w:val="00E210CA"/>
    <w:rsid w:val="00E2230E"/>
    <w:rsid w:val="00E224BA"/>
    <w:rsid w:val="00E25C4F"/>
    <w:rsid w:val="00E27DB1"/>
    <w:rsid w:val="00E3360F"/>
    <w:rsid w:val="00E362EB"/>
    <w:rsid w:val="00E37C65"/>
    <w:rsid w:val="00E42817"/>
    <w:rsid w:val="00E434C7"/>
    <w:rsid w:val="00E5576E"/>
    <w:rsid w:val="00E5654C"/>
    <w:rsid w:val="00E60A0C"/>
    <w:rsid w:val="00E628BF"/>
    <w:rsid w:val="00E62A4B"/>
    <w:rsid w:val="00E63973"/>
    <w:rsid w:val="00E71B49"/>
    <w:rsid w:val="00E72CD2"/>
    <w:rsid w:val="00E804E7"/>
    <w:rsid w:val="00E82F6B"/>
    <w:rsid w:val="00E861CD"/>
    <w:rsid w:val="00E90F2E"/>
    <w:rsid w:val="00E956B4"/>
    <w:rsid w:val="00EA0D6C"/>
    <w:rsid w:val="00EA19FD"/>
    <w:rsid w:val="00EA54CE"/>
    <w:rsid w:val="00EB301F"/>
    <w:rsid w:val="00EB4675"/>
    <w:rsid w:val="00EC1B2E"/>
    <w:rsid w:val="00EC3371"/>
    <w:rsid w:val="00EC4523"/>
    <w:rsid w:val="00EC46A4"/>
    <w:rsid w:val="00EC4FF2"/>
    <w:rsid w:val="00EC5F7E"/>
    <w:rsid w:val="00ED0AEC"/>
    <w:rsid w:val="00ED3BE8"/>
    <w:rsid w:val="00ED68BD"/>
    <w:rsid w:val="00EE0182"/>
    <w:rsid w:val="00EE0E6D"/>
    <w:rsid w:val="00EE5410"/>
    <w:rsid w:val="00EE55DC"/>
    <w:rsid w:val="00EE574A"/>
    <w:rsid w:val="00EE601E"/>
    <w:rsid w:val="00EE6564"/>
    <w:rsid w:val="00EE707A"/>
    <w:rsid w:val="00EE7E0A"/>
    <w:rsid w:val="00EF6CE1"/>
    <w:rsid w:val="00F00C98"/>
    <w:rsid w:val="00F038D7"/>
    <w:rsid w:val="00F044E9"/>
    <w:rsid w:val="00F046B2"/>
    <w:rsid w:val="00F0531F"/>
    <w:rsid w:val="00F07A50"/>
    <w:rsid w:val="00F12474"/>
    <w:rsid w:val="00F126CC"/>
    <w:rsid w:val="00F15A35"/>
    <w:rsid w:val="00F16FE5"/>
    <w:rsid w:val="00F17086"/>
    <w:rsid w:val="00F2227A"/>
    <w:rsid w:val="00F24D96"/>
    <w:rsid w:val="00F262E4"/>
    <w:rsid w:val="00F30126"/>
    <w:rsid w:val="00F3255D"/>
    <w:rsid w:val="00F341A2"/>
    <w:rsid w:val="00F4222F"/>
    <w:rsid w:val="00F42820"/>
    <w:rsid w:val="00F431FB"/>
    <w:rsid w:val="00F45B87"/>
    <w:rsid w:val="00F46EA0"/>
    <w:rsid w:val="00F504F9"/>
    <w:rsid w:val="00F54C13"/>
    <w:rsid w:val="00F57CF9"/>
    <w:rsid w:val="00F57F26"/>
    <w:rsid w:val="00F60C1B"/>
    <w:rsid w:val="00F61400"/>
    <w:rsid w:val="00F62907"/>
    <w:rsid w:val="00F62FCC"/>
    <w:rsid w:val="00F67938"/>
    <w:rsid w:val="00F72527"/>
    <w:rsid w:val="00F742ED"/>
    <w:rsid w:val="00F80229"/>
    <w:rsid w:val="00F80D5E"/>
    <w:rsid w:val="00F87BC4"/>
    <w:rsid w:val="00F91222"/>
    <w:rsid w:val="00F912E8"/>
    <w:rsid w:val="00F923E4"/>
    <w:rsid w:val="00F95DC3"/>
    <w:rsid w:val="00F97875"/>
    <w:rsid w:val="00FA16FB"/>
    <w:rsid w:val="00FA20A4"/>
    <w:rsid w:val="00FA2445"/>
    <w:rsid w:val="00FA3BEA"/>
    <w:rsid w:val="00FA4DD4"/>
    <w:rsid w:val="00FA4F9E"/>
    <w:rsid w:val="00FB12A0"/>
    <w:rsid w:val="00FB3A3A"/>
    <w:rsid w:val="00FB57B7"/>
    <w:rsid w:val="00FB5E66"/>
    <w:rsid w:val="00FC0D84"/>
    <w:rsid w:val="00FC5C0B"/>
    <w:rsid w:val="00FD6206"/>
    <w:rsid w:val="00FD7262"/>
    <w:rsid w:val="00FE4C9B"/>
    <w:rsid w:val="00FE5436"/>
    <w:rsid w:val="00FE7955"/>
    <w:rsid w:val="00FF105B"/>
    <w:rsid w:val="00FF1868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09E168"/>
  <w15:docId w15:val="{ACBE0CA7-8B8D-4516-838F-8AB8C3026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438"/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8444C"/>
    <w:pPr>
      <w:keepNext/>
      <w:outlineLvl w:val="0"/>
    </w:pPr>
    <w:rPr>
      <w:rFonts w:ascii="FL Romanski 4" w:hAnsi="FL Romanski 4" w:cs="FL Romanski 4"/>
      <w:color w:val="333399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8444C"/>
    <w:pPr>
      <w:keepNext/>
      <w:outlineLvl w:val="1"/>
    </w:pPr>
    <w:rPr>
      <w:rFonts w:ascii="FL Romanski 4" w:hAnsi="FL Romanski 4" w:cs="FL Romanski 4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444C"/>
    <w:pPr>
      <w:keepNext/>
      <w:spacing w:line="360" w:lineRule="auto"/>
      <w:outlineLvl w:val="2"/>
    </w:pPr>
    <w:rPr>
      <w:rFonts w:ascii="Arial" w:hAnsi="Arial" w:cs="Arial"/>
      <w:b/>
      <w:b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8444C"/>
    <w:pPr>
      <w:keepNext/>
      <w:jc w:val="center"/>
      <w:outlineLvl w:val="3"/>
    </w:pPr>
    <w:rPr>
      <w:rFonts w:ascii="Tahoma" w:hAnsi="Tahoma" w:cs="Tahoma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8444C"/>
    <w:pPr>
      <w:keepNext/>
      <w:spacing w:line="360" w:lineRule="auto"/>
      <w:jc w:val="center"/>
      <w:outlineLvl w:val="4"/>
    </w:pPr>
    <w:rPr>
      <w:rFonts w:eastAsia="Arial Unicode MS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D5947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D5947"/>
    <w:pPr>
      <w:keepNext/>
      <w:outlineLvl w:val="6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0026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0026B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0026B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0026B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0026B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0026B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rsid w:val="000026BA"/>
    <w:rPr>
      <w:rFonts w:ascii="Calibri" w:eastAsia="Times New Roman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98444C"/>
    <w:rPr>
      <w:rFonts w:ascii="FL Romanski 4" w:hAnsi="FL Romanski 4" w:cs="FL Romanski 4"/>
      <w:color w:val="0000FF"/>
      <w:sz w:val="44"/>
      <w:szCs w:val="44"/>
    </w:rPr>
  </w:style>
  <w:style w:type="character" w:customStyle="1" w:styleId="TekstpodstawowyZnak">
    <w:name w:val="Tekst podstawowy Znak"/>
    <w:link w:val="Tekstpodstawowy"/>
    <w:uiPriority w:val="99"/>
    <w:semiHidden/>
    <w:rsid w:val="000026BA"/>
    <w:rPr>
      <w:sz w:val="24"/>
      <w:szCs w:val="24"/>
    </w:rPr>
  </w:style>
  <w:style w:type="paragraph" w:styleId="Tekstdymka">
    <w:name w:val="Balloon Text"/>
    <w:basedOn w:val="Normalny"/>
    <w:link w:val="TekstdymkaZnak1"/>
    <w:uiPriority w:val="99"/>
    <w:semiHidden/>
    <w:rsid w:val="0098444C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26BA"/>
    <w:rPr>
      <w:sz w:val="0"/>
      <w:szCs w:val="0"/>
    </w:rPr>
  </w:style>
  <w:style w:type="character" w:customStyle="1" w:styleId="TekstdymkaZnak">
    <w:name w:val="Tekst dymka Znak"/>
    <w:uiPriority w:val="99"/>
    <w:semiHidden/>
    <w:rsid w:val="0098444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98444C"/>
    <w:pPr>
      <w:ind w:firstLine="708"/>
      <w:jc w:val="both"/>
    </w:pPr>
    <w:rPr>
      <w:rFonts w:ascii="Tahoma" w:hAnsi="Tahoma" w:cs="Tahoma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026BA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98444C"/>
    <w:pPr>
      <w:jc w:val="both"/>
    </w:pPr>
    <w:rPr>
      <w:rFonts w:ascii="Tahoma" w:hAnsi="Tahoma" w:cs="Tahoma"/>
    </w:rPr>
  </w:style>
  <w:style w:type="character" w:customStyle="1" w:styleId="Tekstpodstawowy3Znak">
    <w:name w:val="Tekst podstawowy 3 Znak"/>
    <w:link w:val="Tekstpodstawowy3"/>
    <w:rsid w:val="000026BA"/>
    <w:rPr>
      <w:sz w:val="16"/>
      <w:szCs w:val="16"/>
    </w:rPr>
  </w:style>
  <w:style w:type="character" w:styleId="Hipercze">
    <w:name w:val="Hyperlink"/>
    <w:rsid w:val="00D105EC"/>
    <w:rPr>
      <w:color w:val="0000FF"/>
      <w:u w:val="single"/>
    </w:rPr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"/>
    <w:uiPriority w:val="99"/>
    <w:rsid w:val="001D7B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Znak1 Znak,Nagłówek Znak Znak Znak,Nagłówek strony Znak Znak Znak,Nagłówek strony Znak1 Znak,Nagłówek strony Znak Znak1,Nagłówek strony Znak2"/>
    <w:link w:val="Nagwek"/>
    <w:uiPriority w:val="99"/>
    <w:rsid w:val="001D7B2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D7B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D7B27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CD5947"/>
    <w:rPr>
      <w:b/>
      <w:bCs/>
    </w:rPr>
  </w:style>
  <w:style w:type="character" w:customStyle="1" w:styleId="Tekstpodstawowy2Znak">
    <w:name w:val="Tekst podstawowy 2 Znak"/>
    <w:link w:val="Tekstpodstawowy2"/>
    <w:uiPriority w:val="99"/>
    <w:semiHidden/>
    <w:rsid w:val="000026BA"/>
    <w:rPr>
      <w:sz w:val="24"/>
      <w:szCs w:val="24"/>
    </w:rPr>
  </w:style>
  <w:style w:type="paragraph" w:customStyle="1" w:styleId="Standard">
    <w:name w:val="Standard"/>
    <w:rsid w:val="00CD5947"/>
    <w:pPr>
      <w:widowControl w:val="0"/>
      <w:autoSpaceDE w:val="0"/>
      <w:autoSpaceDN w:val="0"/>
      <w:adjustRightInd w:val="0"/>
    </w:pPr>
    <w:rPr>
      <w:sz w:val="24"/>
      <w:szCs w:val="24"/>
      <w:lang w:val="pl-PL" w:eastAsia="pl-PL"/>
    </w:rPr>
  </w:style>
  <w:style w:type="paragraph" w:styleId="Akapitzlist">
    <w:name w:val="List Paragraph"/>
    <w:aliases w:val="Numerowanie,Akapit z listą BS,Akapit z listą2,List Paragraph,CW_Lista,normalny tekst,List Paragraph2,maz_wyliczenie,opis dzialania,K-P_odwolanie,A_wyliczenie,Akapit z listą 1,L1,Akapit z listą5,Nagłowek 3,Kolorowa lista — akcent 11,Dot pt"/>
    <w:basedOn w:val="Normalny"/>
    <w:link w:val="AkapitzlistZnak"/>
    <w:uiPriority w:val="34"/>
    <w:qFormat/>
    <w:rsid w:val="00CD5947"/>
    <w:pPr>
      <w:ind w:left="708"/>
    </w:pPr>
  </w:style>
  <w:style w:type="character" w:customStyle="1" w:styleId="grame">
    <w:name w:val="grame"/>
    <w:basedOn w:val="Domylnaczcionkaakapitu"/>
    <w:rsid w:val="0006111C"/>
  </w:style>
  <w:style w:type="paragraph" w:styleId="NormalnyWeb">
    <w:name w:val="Normal (Web)"/>
    <w:basedOn w:val="Normalny"/>
    <w:uiPriority w:val="99"/>
    <w:rsid w:val="009D1D26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lb">
    <w:name w:val="a_lb"/>
    <w:uiPriority w:val="99"/>
    <w:rsid w:val="009D1D26"/>
  </w:style>
  <w:style w:type="paragraph" w:styleId="Bezodstpw">
    <w:name w:val="No Spacing"/>
    <w:qFormat/>
    <w:rsid w:val="00F87BC4"/>
    <w:pPr>
      <w:suppressAutoHyphens/>
    </w:pPr>
    <w:rPr>
      <w:lang w:val="pl-PL" w:eastAsia="ar-SA"/>
    </w:rPr>
  </w:style>
  <w:style w:type="character" w:styleId="Numerstrony">
    <w:name w:val="page number"/>
    <w:basedOn w:val="Domylnaczcionkaakapitu"/>
    <w:uiPriority w:val="99"/>
    <w:rsid w:val="00930F33"/>
  </w:style>
  <w:style w:type="character" w:customStyle="1" w:styleId="col26">
    <w:name w:val="col26"/>
    <w:uiPriority w:val="99"/>
    <w:rsid w:val="00930F33"/>
  </w:style>
  <w:style w:type="character" w:styleId="Odwoaniedokomentarza">
    <w:name w:val="annotation reference"/>
    <w:semiHidden/>
    <w:rsid w:val="00951A6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51A6E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0026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51A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026BA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430DE2"/>
    <w:pPr>
      <w:ind w:left="708"/>
    </w:pPr>
  </w:style>
  <w:style w:type="paragraph" w:styleId="Tekstprzypisudolnego">
    <w:name w:val="footnote text"/>
    <w:basedOn w:val="Normalny"/>
    <w:link w:val="TekstprzypisudolnegoZnak"/>
    <w:rsid w:val="00430DE2"/>
    <w:rPr>
      <w:rFonts w:ascii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0DE2"/>
    <w:rPr>
      <w:rFonts w:ascii="Calibri" w:hAnsi="Calibri"/>
      <w:sz w:val="24"/>
      <w:szCs w:val="24"/>
      <w:lang w:val="pl-PL"/>
    </w:rPr>
  </w:style>
  <w:style w:type="paragraph" w:styleId="Podtytu">
    <w:name w:val="Subtitle"/>
    <w:basedOn w:val="Normalny"/>
    <w:link w:val="PodtytuZnak"/>
    <w:qFormat/>
    <w:rsid w:val="00B77D87"/>
    <w:pPr>
      <w:jc w:val="center"/>
    </w:pPr>
    <w:rPr>
      <w:b/>
      <w:sz w:val="36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B77D87"/>
    <w:rPr>
      <w:b/>
      <w:sz w:val="36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FA16FB"/>
    <w:rPr>
      <w:color w:val="800080" w:themeColor="followedHyperlink"/>
      <w:u w:val="single"/>
    </w:rPr>
  </w:style>
  <w:style w:type="character" w:customStyle="1" w:styleId="AkapitzlistZnak">
    <w:name w:val="Akapit z listą Znak"/>
    <w:aliases w:val="Numerowanie Znak,Akapit z listą BS Znak,Akapit z listą2 Znak,List Paragraph Znak,CW_Lista Znak,normalny tekst Znak,List Paragraph2 Znak,maz_wyliczenie Znak,opis dzialania Znak,K-P_odwolanie Znak,A_wyliczenie Znak,L1 Znak,Dot pt Znak"/>
    <w:link w:val="Akapitzlist"/>
    <w:qFormat/>
    <w:rsid w:val="00230D23"/>
    <w:rPr>
      <w:sz w:val="24"/>
      <w:szCs w:val="24"/>
      <w:lang w:val="pl-PL" w:eastAsia="pl-PL"/>
    </w:rPr>
  </w:style>
  <w:style w:type="table" w:styleId="Tabela-Siatka">
    <w:name w:val="Table Grid"/>
    <w:basedOn w:val="Standardowy"/>
    <w:rsid w:val="00444E85"/>
    <w:pPr>
      <w:suppressAutoHyphens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554C7"/>
    <w:rPr>
      <w:sz w:val="24"/>
      <w:szCs w:val="24"/>
      <w:lang w:val="pl-PL" w:eastAsia="pl-PL"/>
    </w:rPr>
  </w:style>
  <w:style w:type="numbering" w:customStyle="1" w:styleId="Biecalista1">
    <w:name w:val="Bieżąca lista1"/>
    <w:uiPriority w:val="99"/>
    <w:rsid w:val="00415029"/>
    <w:pPr>
      <w:numPr>
        <w:numId w:val="34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07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mochowska\Desktop\Firmow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459DD-408C-4294-A0B5-AB702F411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Firmowka.dot</Template>
  <TotalTime>4270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GZajkowski</dc:creator>
  <cp:keywords/>
  <dc:description/>
  <cp:lastModifiedBy>Beata Brzozowska</cp:lastModifiedBy>
  <cp:revision>557</cp:revision>
  <cp:lastPrinted>2026-04-21T07:37:00Z</cp:lastPrinted>
  <dcterms:created xsi:type="dcterms:W3CDTF">2018-11-06T06:56:00Z</dcterms:created>
  <dcterms:modified xsi:type="dcterms:W3CDTF">2026-04-21T07:56:00Z</dcterms:modified>
</cp:coreProperties>
</file>