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3D8E0" w14:textId="77777777" w:rsidR="00AF2010" w:rsidRPr="00E54F6E" w:rsidRDefault="00AF2010" w:rsidP="00AF2010">
      <w:pPr>
        <w:rPr>
          <w:rFonts w:cs="Verdana"/>
          <w:szCs w:val="20"/>
        </w:rPr>
      </w:pPr>
      <w:r w:rsidRPr="00E54F6E">
        <w:rPr>
          <w:rFonts w:cs="Verdana"/>
          <w:szCs w:val="20"/>
        </w:rPr>
        <w:t xml:space="preserve">Załącznik nr 1 </w:t>
      </w:r>
    </w:p>
    <w:p w14:paraId="2943F3C6" w14:textId="77777777" w:rsidR="00AF2010" w:rsidRPr="00E54F6E" w:rsidRDefault="00AF2010" w:rsidP="00AF2010">
      <w:pPr>
        <w:rPr>
          <w:rFonts w:cs="Verdana"/>
          <w:szCs w:val="20"/>
        </w:rPr>
      </w:pPr>
    </w:p>
    <w:p w14:paraId="2EEBCA13" w14:textId="77777777" w:rsidR="00AF2010" w:rsidRPr="00E54F6E" w:rsidRDefault="00AF2010" w:rsidP="00AF2010">
      <w:pPr>
        <w:jc w:val="center"/>
        <w:rPr>
          <w:rFonts w:cs="Verdana"/>
          <w:szCs w:val="20"/>
        </w:rPr>
      </w:pPr>
      <w:r w:rsidRPr="00E54F6E">
        <w:rPr>
          <w:rFonts w:cs="Verdana"/>
          <w:szCs w:val="20"/>
        </w:rPr>
        <w:t>FORMULARZ OFERTOWY</w:t>
      </w:r>
    </w:p>
    <w:p w14:paraId="26B3F7E5" w14:textId="77777777" w:rsidR="00AF2010" w:rsidRPr="00E54F6E" w:rsidRDefault="00AF2010" w:rsidP="00AF2010">
      <w:pPr>
        <w:ind w:left="5664" w:firstLine="708"/>
        <w:rPr>
          <w:rFonts w:cs="Verdana"/>
          <w:szCs w:val="20"/>
        </w:rPr>
      </w:pPr>
    </w:p>
    <w:p w14:paraId="6139E07C" w14:textId="77777777" w:rsidR="00AF2010" w:rsidRPr="00E54F6E" w:rsidRDefault="00AF2010" w:rsidP="00AF2010">
      <w:pPr>
        <w:pStyle w:val="Akapitzlist1"/>
        <w:ind w:left="0"/>
        <w:rPr>
          <w:rFonts w:ascii="Verdana" w:hAnsi="Verdana" w:cs="Verdana"/>
        </w:rPr>
      </w:pPr>
      <w:r w:rsidRPr="00E54F6E">
        <w:rPr>
          <w:rFonts w:ascii="Verdana" w:hAnsi="Verdana" w:cs="Verdana"/>
          <w:b/>
        </w:rPr>
        <w:t xml:space="preserve">1. Dane Wykonawcy (pieczęć, nazwa i dokładny adres): </w:t>
      </w:r>
      <w:r w:rsidRPr="00E54F6E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…………………………………………………………………………………………………………………………………………………</w:t>
      </w:r>
    </w:p>
    <w:p w14:paraId="0465DC27" w14:textId="77777777" w:rsidR="00AF2010" w:rsidRDefault="00AF2010" w:rsidP="00AF2010">
      <w:pPr>
        <w:pStyle w:val="Akapitzlist1"/>
        <w:ind w:left="0"/>
        <w:rPr>
          <w:rFonts w:ascii="Verdana" w:eastAsia="Verdana" w:hAnsi="Verdana" w:cs="Verdana"/>
        </w:rPr>
      </w:pPr>
    </w:p>
    <w:p w14:paraId="52BB753F" w14:textId="77777777" w:rsidR="00AF2010" w:rsidRPr="00E54F6E" w:rsidRDefault="00AF2010" w:rsidP="00AF2010">
      <w:pPr>
        <w:pStyle w:val="Akapitzlist1"/>
        <w:ind w:left="0"/>
        <w:rPr>
          <w:rFonts w:ascii="Verdana" w:eastAsia="Verdana" w:hAnsi="Verdana" w:cs="Verdana"/>
        </w:rPr>
      </w:pPr>
      <w:r w:rsidRPr="00E54F6E">
        <w:rPr>
          <w:rFonts w:ascii="Verdana" w:eastAsia="Verdana" w:hAnsi="Verdana" w:cs="Verdana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eastAsia="Verdana" w:hAnsi="Verdana" w:cs="Verdana"/>
        </w:rPr>
        <w:t>…</w:t>
      </w:r>
    </w:p>
    <w:p w14:paraId="7C8DCAC0" w14:textId="77777777" w:rsidR="00AF2010" w:rsidRDefault="00AF2010" w:rsidP="00AF2010">
      <w:pPr>
        <w:pStyle w:val="Akapitzlist1"/>
        <w:ind w:left="0"/>
        <w:rPr>
          <w:rFonts w:ascii="Verdana" w:hAnsi="Verdana" w:cs="Verdana"/>
          <w:b/>
        </w:rPr>
      </w:pPr>
    </w:p>
    <w:p w14:paraId="66A811EC" w14:textId="77777777" w:rsidR="00AF2010" w:rsidRPr="00E54F6E" w:rsidRDefault="00AF2010" w:rsidP="00AF2010">
      <w:pPr>
        <w:pStyle w:val="Akapitzlist1"/>
        <w:ind w:left="0"/>
        <w:rPr>
          <w:rFonts w:ascii="Verdana" w:hAnsi="Verdana" w:cs="Verdana"/>
          <w:b/>
        </w:rPr>
      </w:pPr>
      <w:r w:rsidRPr="00E54F6E">
        <w:rPr>
          <w:rFonts w:ascii="Verdana" w:hAnsi="Verdana" w:cs="Verdana"/>
          <w:b/>
        </w:rPr>
        <w:t>nr telefonu</w:t>
      </w:r>
      <w:r w:rsidRPr="00E54F6E">
        <w:rPr>
          <w:rFonts w:ascii="Verdana" w:hAnsi="Verdana" w:cs="Verdana"/>
        </w:rPr>
        <w:t xml:space="preserve"> ……………………………………………… </w:t>
      </w:r>
    </w:p>
    <w:p w14:paraId="58C47368" w14:textId="77777777" w:rsidR="00AF2010" w:rsidRPr="00E54F6E" w:rsidRDefault="00AF2010" w:rsidP="00AF2010">
      <w:pPr>
        <w:pStyle w:val="Akapitzlist1"/>
        <w:ind w:left="0"/>
        <w:rPr>
          <w:rFonts w:ascii="Verdana" w:hAnsi="Verdana" w:cs="Verdana"/>
          <w:b/>
        </w:rPr>
      </w:pPr>
    </w:p>
    <w:p w14:paraId="038C5379" w14:textId="77777777" w:rsidR="00AF2010" w:rsidRPr="00E54F6E" w:rsidRDefault="00AF2010" w:rsidP="00AF2010">
      <w:pPr>
        <w:pStyle w:val="Akapitzlist1"/>
        <w:ind w:left="0"/>
        <w:rPr>
          <w:rFonts w:ascii="Verdana" w:hAnsi="Verdana" w:cs="Verdana"/>
        </w:rPr>
      </w:pPr>
      <w:r w:rsidRPr="00E54F6E">
        <w:rPr>
          <w:rFonts w:ascii="Verdana" w:hAnsi="Verdana" w:cs="Verdana"/>
          <w:b/>
        </w:rPr>
        <w:t xml:space="preserve">e- mail: </w:t>
      </w:r>
      <w:r w:rsidRPr="00E54F6E">
        <w:rPr>
          <w:rFonts w:ascii="Verdana" w:hAnsi="Verdana" w:cs="Verdana"/>
        </w:rPr>
        <w:t>……………………………………………………</w:t>
      </w:r>
    </w:p>
    <w:p w14:paraId="396AF1A5" w14:textId="77777777" w:rsidR="00AF2010" w:rsidRPr="00E54F6E" w:rsidRDefault="00AF2010" w:rsidP="00AF2010">
      <w:pPr>
        <w:pStyle w:val="Akapitzlist1"/>
        <w:ind w:left="0"/>
        <w:rPr>
          <w:rFonts w:ascii="Verdana" w:hAnsi="Verdana" w:cs="Verdana"/>
        </w:rPr>
      </w:pPr>
    </w:p>
    <w:p w14:paraId="56C5129E" w14:textId="77777777" w:rsidR="00AF2010" w:rsidRPr="00E54F6E" w:rsidRDefault="00AF2010" w:rsidP="00AF2010">
      <w:pPr>
        <w:pStyle w:val="Akapitzlist1"/>
        <w:ind w:left="0"/>
        <w:rPr>
          <w:rFonts w:ascii="Verdana" w:hAnsi="Verdana" w:cs="Verdana"/>
        </w:rPr>
      </w:pPr>
      <w:r w:rsidRPr="00E54F6E">
        <w:rPr>
          <w:rFonts w:ascii="Verdana" w:hAnsi="Verdana" w:cs="Verdana"/>
        </w:rPr>
        <w:t>NIP ……………………………..…….Regon…………………………………..KRS…………………………………………</w:t>
      </w:r>
      <w:r>
        <w:rPr>
          <w:rFonts w:ascii="Verdana" w:hAnsi="Verdana" w:cs="Verdana"/>
        </w:rPr>
        <w:t>….</w:t>
      </w:r>
    </w:p>
    <w:p w14:paraId="616822C5" w14:textId="77777777" w:rsidR="00AF2010" w:rsidRPr="00E54F6E" w:rsidRDefault="00AF2010" w:rsidP="00AF2010">
      <w:pPr>
        <w:spacing w:line="360" w:lineRule="auto"/>
        <w:rPr>
          <w:b/>
          <w:szCs w:val="20"/>
        </w:rPr>
      </w:pPr>
      <w:r w:rsidRPr="00E54F6E">
        <w:rPr>
          <w:rFonts w:cs="Verdana"/>
          <w:bCs/>
          <w:szCs w:val="20"/>
        </w:rPr>
        <w:t>Odpowiadając na zapytanie ofertowe dotyczące:</w:t>
      </w:r>
      <w:r w:rsidRPr="00E54F6E">
        <w:rPr>
          <w:rFonts w:eastAsia="Times New Roman" w:cs="Times New Roman"/>
          <w:szCs w:val="20"/>
        </w:rPr>
        <w:t xml:space="preserve"> </w:t>
      </w:r>
      <w:r w:rsidRPr="00190642">
        <w:rPr>
          <w:rFonts w:cs="Verdana"/>
          <w:b/>
          <w:bCs/>
          <w:szCs w:val="20"/>
        </w:rPr>
        <w:t>„</w:t>
      </w:r>
      <w:r>
        <w:rPr>
          <w:rFonts w:eastAsia="Times New Roman" w:cs="Times New Roman"/>
          <w:b/>
          <w:bCs/>
          <w:szCs w:val="20"/>
          <w:lang w:eastAsia="pl-PL"/>
        </w:rPr>
        <w:t>wynajem toalet, umywalek i barierek</w:t>
      </w:r>
      <w:r w:rsidRPr="00190642">
        <w:rPr>
          <w:rFonts w:eastAsia="Times New Roman" w:cs="Times New Roman"/>
          <w:b/>
          <w:bCs/>
          <w:szCs w:val="20"/>
          <w:lang w:eastAsia="pl-PL"/>
        </w:rPr>
        <w:t>”</w:t>
      </w:r>
      <w:r w:rsidRPr="00190642">
        <w:rPr>
          <w:b/>
          <w:szCs w:val="20"/>
        </w:rPr>
        <w:t>.</w:t>
      </w:r>
    </w:p>
    <w:p w14:paraId="730AC491" w14:textId="77777777" w:rsidR="00AF2010" w:rsidRPr="00E54F6E" w:rsidRDefault="00AF2010" w:rsidP="00AF2010">
      <w:pPr>
        <w:spacing w:line="360" w:lineRule="auto"/>
        <w:rPr>
          <w:rFonts w:cs="Verdana"/>
          <w:b/>
          <w:szCs w:val="20"/>
        </w:rPr>
      </w:pPr>
      <w:r w:rsidRPr="00E54F6E">
        <w:rPr>
          <w:b/>
          <w:szCs w:val="20"/>
        </w:rPr>
        <w:t xml:space="preserve">2. </w:t>
      </w:r>
      <w:r w:rsidRPr="00E54F6E">
        <w:rPr>
          <w:rFonts w:cs="Verdana"/>
          <w:b/>
          <w:szCs w:val="20"/>
        </w:rPr>
        <w:t>Oferuję/my:</w:t>
      </w:r>
    </w:p>
    <w:p w14:paraId="7F23E92E" w14:textId="77777777" w:rsidR="00AF2010" w:rsidRPr="00E54F6E" w:rsidRDefault="00AF2010" w:rsidP="00AF2010">
      <w:pPr>
        <w:tabs>
          <w:tab w:val="left" w:pos="1420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 xml:space="preserve">Cena całkowita brutto: ………………………………………………………………. złotych, </w:t>
      </w:r>
    </w:p>
    <w:p w14:paraId="1FB58951" w14:textId="77777777" w:rsidR="00AF2010" w:rsidRPr="00E54F6E" w:rsidRDefault="00AF2010" w:rsidP="00AF2010">
      <w:pPr>
        <w:tabs>
          <w:tab w:val="left" w:pos="1420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 xml:space="preserve">słownie: ………………………………………………………..…………………………………………………………………….zł Wartość całkowita netto: …………………………………………………………………. złotych, </w:t>
      </w:r>
    </w:p>
    <w:p w14:paraId="1261A8CB" w14:textId="77777777" w:rsidR="00AF2010" w:rsidRPr="00E54F6E" w:rsidRDefault="00AF2010" w:rsidP="00AF2010">
      <w:pPr>
        <w:tabs>
          <w:tab w:val="left" w:pos="1420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>słownie: ……</w:t>
      </w:r>
      <w:r>
        <w:rPr>
          <w:rFonts w:cs="Verdana"/>
          <w:szCs w:val="20"/>
        </w:rPr>
        <w:t>..</w:t>
      </w:r>
      <w:r w:rsidRPr="00E54F6E">
        <w:rPr>
          <w:rFonts w:cs="Verdana"/>
          <w:szCs w:val="20"/>
        </w:rPr>
        <w:t>…………………………………………………..……………………………………………………………………zł</w:t>
      </w:r>
    </w:p>
    <w:p w14:paraId="47952858" w14:textId="77777777" w:rsidR="00AF2010" w:rsidRPr="00E54F6E" w:rsidRDefault="00AF2010" w:rsidP="00AF2010">
      <w:pPr>
        <w:spacing w:before="240" w:after="240"/>
        <w:contextualSpacing/>
        <w:rPr>
          <w:rFonts w:eastAsia="Calibri" w:cs="Times New Roman"/>
          <w:szCs w:val="20"/>
        </w:rPr>
      </w:pPr>
      <w:r w:rsidRPr="00E54F6E">
        <w:rPr>
          <w:rFonts w:eastAsia="Calibri" w:cs="Verdana"/>
          <w:b/>
          <w:szCs w:val="20"/>
        </w:rPr>
        <w:t xml:space="preserve">3. Oświadczam/my, że: </w:t>
      </w:r>
    </w:p>
    <w:p w14:paraId="4039A570" w14:textId="77777777" w:rsidR="00AF2010" w:rsidRPr="00E54F6E" w:rsidRDefault="00AF2010" w:rsidP="00AF2010">
      <w:pPr>
        <w:numPr>
          <w:ilvl w:val="0"/>
          <w:numId w:val="2"/>
        </w:numPr>
        <w:tabs>
          <w:tab w:val="clear" w:pos="720"/>
          <w:tab w:val="left" w:pos="284"/>
        </w:tabs>
        <w:suppressAutoHyphens/>
        <w:ind w:left="0" w:hanging="11"/>
        <w:contextualSpacing/>
        <w:rPr>
          <w:rFonts w:eastAsia="Calibri" w:cs="Verdana"/>
          <w:szCs w:val="20"/>
        </w:rPr>
      </w:pPr>
      <w:r w:rsidRPr="00E54F6E">
        <w:rPr>
          <w:rFonts w:eastAsia="Calibri" w:cs="Verdana"/>
          <w:szCs w:val="20"/>
        </w:rPr>
        <w:t>Spełniam warunki niezbędne do realizacji zamówienia określonego w cz. III Zapytania Ofertowego.</w:t>
      </w:r>
    </w:p>
    <w:p w14:paraId="7E8CA1FC" w14:textId="77777777" w:rsidR="00AF2010" w:rsidRPr="00E54F6E" w:rsidRDefault="00AF2010" w:rsidP="00AF2010">
      <w:pPr>
        <w:pStyle w:val="Akapitzlist"/>
        <w:numPr>
          <w:ilvl w:val="0"/>
          <w:numId w:val="2"/>
        </w:numPr>
        <w:tabs>
          <w:tab w:val="clear" w:pos="720"/>
          <w:tab w:val="left" w:pos="284"/>
        </w:tabs>
        <w:suppressAutoHyphens/>
        <w:ind w:left="0" w:hanging="11"/>
        <w:rPr>
          <w:rFonts w:cs="Verdana"/>
          <w:szCs w:val="20"/>
        </w:rPr>
      </w:pPr>
      <w:r w:rsidRPr="00E54F6E">
        <w:rPr>
          <w:rFonts w:eastAsia="Times New Roman"/>
          <w:szCs w:val="20"/>
          <w:shd w:val="clear" w:color="auto" w:fill="FFFFFF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eastAsia="Times New Roman"/>
          <w:szCs w:val="20"/>
          <w:shd w:val="clear" w:color="auto" w:fill="FFFFFF"/>
          <w:lang w:eastAsia="pl-PL"/>
        </w:rPr>
        <w:t xml:space="preserve"> </w:t>
      </w:r>
      <w:r w:rsidRPr="00E54F6E">
        <w:rPr>
          <w:rFonts w:eastAsia="Times New Roman"/>
          <w:szCs w:val="20"/>
          <w:shd w:val="clear" w:color="auto" w:fill="FFFFFF"/>
          <w:lang w:eastAsia="pl-PL"/>
        </w:rPr>
        <w:t>(Dz. U. poz. 835).</w:t>
      </w:r>
    </w:p>
    <w:p w14:paraId="742F3AC1" w14:textId="77777777" w:rsidR="00AF2010" w:rsidRPr="00FD72E7" w:rsidRDefault="00AF2010" w:rsidP="00AF2010">
      <w:pPr>
        <w:pStyle w:val="Akapitzlist"/>
        <w:numPr>
          <w:ilvl w:val="0"/>
          <w:numId w:val="2"/>
        </w:numPr>
        <w:tabs>
          <w:tab w:val="clear" w:pos="720"/>
          <w:tab w:val="left" w:pos="284"/>
        </w:tabs>
        <w:suppressAutoHyphens/>
        <w:ind w:left="0" w:hanging="11"/>
        <w:rPr>
          <w:rFonts w:cs="Verdana"/>
          <w:szCs w:val="20"/>
        </w:rPr>
      </w:pPr>
      <w:r w:rsidRPr="00E54F6E">
        <w:rPr>
          <w:rFonts w:cs="Verdana"/>
          <w:szCs w:val="20"/>
        </w:rPr>
        <w:t xml:space="preserve">Oświadczam, że </w:t>
      </w:r>
      <w:r w:rsidRPr="00E54F6E">
        <w:rPr>
          <w:rFonts w:cs="Verdana"/>
          <w:b/>
          <w:szCs w:val="20"/>
        </w:rPr>
        <w:t>spełniam/nie spełniam*</w:t>
      </w:r>
      <w:r w:rsidRPr="00E54F6E">
        <w:rPr>
          <w:rFonts w:cs="Verdana"/>
          <w:szCs w:val="20"/>
        </w:rPr>
        <w:t xml:space="preserve"> kryterium określonego jako klauzula społeczna.</w:t>
      </w:r>
    </w:p>
    <w:p w14:paraId="52EDE1D8" w14:textId="77777777" w:rsidR="00AF2010" w:rsidRPr="00E54F6E" w:rsidRDefault="00AF2010" w:rsidP="00AF2010">
      <w:pPr>
        <w:spacing w:before="240"/>
        <w:contextualSpacing/>
        <w:rPr>
          <w:rFonts w:eastAsia="Calibri" w:cs="Times New Roman"/>
          <w:szCs w:val="20"/>
        </w:rPr>
      </w:pPr>
      <w:r w:rsidRPr="00E54F6E">
        <w:rPr>
          <w:rFonts w:eastAsia="Calibri" w:cs="Verdana"/>
          <w:b/>
          <w:szCs w:val="20"/>
        </w:rPr>
        <w:t>4. Ponadto oświadczam/my, że:</w:t>
      </w:r>
    </w:p>
    <w:p w14:paraId="0AFDEC52" w14:textId="77777777" w:rsidR="00AF2010" w:rsidRPr="00E54F6E" w:rsidRDefault="00AF2010" w:rsidP="00AF2010">
      <w:pPr>
        <w:pStyle w:val="Akapitzlist"/>
        <w:numPr>
          <w:ilvl w:val="0"/>
          <w:numId w:val="3"/>
        </w:numPr>
        <w:suppressAutoHyphens/>
        <w:spacing w:after="200"/>
        <w:ind w:left="426"/>
        <w:rPr>
          <w:szCs w:val="20"/>
        </w:rPr>
      </w:pPr>
      <w:r w:rsidRPr="00E54F6E">
        <w:rPr>
          <w:rFonts w:cs="Verdana"/>
          <w:szCs w:val="20"/>
        </w:rPr>
        <w:t>zapoznałem/</w:t>
      </w:r>
      <w:proofErr w:type="spellStart"/>
      <w:r w:rsidRPr="00E54F6E">
        <w:rPr>
          <w:rFonts w:cs="Verdana"/>
          <w:szCs w:val="20"/>
        </w:rPr>
        <w:t>am</w:t>
      </w:r>
      <w:proofErr w:type="spellEnd"/>
      <w:r w:rsidRPr="00E54F6E">
        <w:rPr>
          <w:rFonts w:cs="Verdana"/>
          <w:szCs w:val="20"/>
        </w:rPr>
        <w:t xml:space="preserve"> się z opisem przedmiotu zamówienia i wymogami Zamawiającego,</w:t>
      </w:r>
    </w:p>
    <w:p w14:paraId="4A5FB8E4" w14:textId="77777777" w:rsidR="00AF2010" w:rsidRPr="00E54F6E" w:rsidRDefault="00AF2010" w:rsidP="00AF2010">
      <w:pPr>
        <w:pStyle w:val="Akapitzlist"/>
        <w:numPr>
          <w:ilvl w:val="0"/>
          <w:numId w:val="3"/>
        </w:numPr>
        <w:suppressAutoHyphens/>
        <w:spacing w:after="200"/>
        <w:ind w:left="426"/>
        <w:rPr>
          <w:szCs w:val="20"/>
        </w:rPr>
      </w:pPr>
      <w:r w:rsidRPr="00E54F6E">
        <w:rPr>
          <w:rFonts w:cs="Verdana"/>
          <w:szCs w:val="20"/>
        </w:rPr>
        <w:t xml:space="preserve">w przypadku braku zaznaczenia informacji o spełnianiu kryterium społecznego przyjmuje się, że Wykonawca nie spełnia go. </w:t>
      </w:r>
    </w:p>
    <w:p w14:paraId="5544D805" w14:textId="77777777" w:rsidR="00AF2010" w:rsidRPr="00E54F6E" w:rsidRDefault="00AF2010" w:rsidP="00AF2010">
      <w:pPr>
        <w:rPr>
          <w:rFonts w:cs="Verdana"/>
          <w:szCs w:val="20"/>
        </w:rPr>
      </w:pPr>
      <w:r w:rsidRPr="00E54F6E">
        <w:rPr>
          <w:rFonts w:cs="Verdana"/>
          <w:szCs w:val="20"/>
        </w:rPr>
        <w:t>*niepotrzebne skreślić</w:t>
      </w:r>
      <w:r>
        <w:rPr>
          <w:rFonts w:cs="Verdana"/>
          <w:szCs w:val="20"/>
        </w:rPr>
        <w:br/>
      </w:r>
    </w:p>
    <w:p w14:paraId="4D2025D0" w14:textId="77777777" w:rsidR="00AF2010" w:rsidRPr="00E54F6E" w:rsidRDefault="00AF2010" w:rsidP="00AF2010">
      <w:pPr>
        <w:suppressAutoHyphens/>
        <w:rPr>
          <w:rFonts w:cs="Verdana"/>
          <w:szCs w:val="20"/>
        </w:rPr>
      </w:pPr>
    </w:p>
    <w:p w14:paraId="655768EA" w14:textId="77777777" w:rsidR="00AF2010" w:rsidRDefault="00AF2010" w:rsidP="00AF2010">
      <w:pPr>
        <w:tabs>
          <w:tab w:val="left" w:pos="5670"/>
        </w:tabs>
        <w:rPr>
          <w:rFonts w:cs="Verdana"/>
          <w:szCs w:val="20"/>
        </w:rPr>
      </w:pPr>
      <w:r w:rsidRPr="00E54F6E">
        <w:rPr>
          <w:rFonts w:cs="Verdana"/>
          <w:szCs w:val="20"/>
        </w:rPr>
        <w:t>……………………….…….……………………………</w:t>
      </w:r>
    </w:p>
    <w:p w14:paraId="6560B65E" w14:textId="77777777" w:rsidR="00AF2010" w:rsidRDefault="00AF2010" w:rsidP="00AF2010">
      <w:pPr>
        <w:tabs>
          <w:tab w:val="left" w:pos="4962"/>
        </w:tabs>
        <w:ind w:left="1416" w:hanging="1416"/>
        <w:rPr>
          <w:rFonts w:cs="Verdana"/>
          <w:szCs w:val="20"/>
        </w:rPr>
      </w:pPr>
      <w:r w:rsidRPr="00E54F6E">
        <w:rPr>
          <w:rFonts w:cs="Verdana"/>
          <w:szCs w:val="20"/>
        </w:rPr>
        <w:t xml:space="preserve">data, miejscowość                                              </w:t>
      </w:r>
    </w:p>
    <w:p w14:paraId="4A411A6D" w14:textId="77777777" w:rsidR="00AF2010" w:rsidRPr="00E54F6E" w:rsidRDefault="00AF2010" w:rsidP="00AF2010">
      <w:pPr>
        <w:suppressAutoHyphens/>
        <w:rPr>
          <w:rFonts w:cs="Verdana"/>
          <w:szCs w:val="20"/>
        </w:rPr>
      </w:pPr>
    </w:p>
    <w:p w14:paraId="3E9F9F1D" w14:textId="77777777" w:rsidR="00AF2010" w:rsidRDefault="00AF2010" w:rsidP="00AF2010">
      <w:pPr>
        <w:tabs>
          <w:tab w:val="left" w:pos="5670"/>
        </w:tabs>
        <w:rPr>
          <w:rFonts w:cs="Verdana"/>
          <w:szCs w:val="20"/>
        </w:rPr>
      </w:pPr>
      <w:r w:rsidRPr="00E54F6E">
        <w:rPr>
          <w:rFonts w:cs="Verdana"/>
          <w:szCs w:val="20"/>
        </w:rPr>
        <w:t>……………………….…….……………………………</w:t>
      </w:r>
    </w:p>
    <w:p w14:paraId="0CA7FB5F" w14:textId="77777777" w:rsidR="00AF2010" w:rsidRDefault="00AF2010" w:rsidP="00AF2010">
      <w:pPr>
        <w:tabs>
          <w:tab w:val="left" w:pos="4962"/>
        </w:tabs>
        <w:ind w:left="1416" w:hanging="1416"/>
        <w:rPr>
          <w:rFonts w:cs="Verdana"/>
          <w:szCs w:val="20"/>
        </w:rPr>
      </w:pPr>
      <w:r w:rsidRPr="00E54F6E">
        <w:rPr>
          <w:rFonts w:cs="Verdana"/>
          <w:szCs w:val="20"/>
        </w:rPr>
        <w:t>podpis Wykonawcy/nazwa firmy, pieczęć i podpis</w:t>
      </w:r>
    </w:p>
    <w:p w14:paraId="23632B34" w14:textId="77777777" w:rsidR="00AF2010" w:rsidRDefault="00AF2010" w:rsidP="00AF2010">
      <w:pPr>
        <w:spacing w:line="240" w:lineRule="auto"/>
        <w:rPr>
          <w:rFonts w:cs="Verdana"/>
          <w:szCs w:val="20"/>
        </w:rPr>
      </w:pPr>
      <w:r>
        <w:rPr>
          <w:rFonts w:cs="Verdana"/>
          <w:szCs w:val="20"/>
        </w:rPr>
        <w:br w:type="page"/>
      </w:r>
    </w:p>
    <w:p w14:paraId="2E7D2C81" w14:textId="77777777" w:rsidR="00AF2010" w:rsidRPr="00E54F6E" w:rsidRDefault="00AF2010" w:rsidP="00AF2010">
      <w:pPr>
        <w:rPr>
          <w:szCs w:val="20"/>
        </w:rPr>
      </w:pPr>
      <w:r w:rsidRPr="00E54F6E">
        <w:rPr>
          <w:rFonts w:cs="Verdana"/>
          <w:szCs w:val="20"/>
        </w:rPr>
        <w:lastRenderedPageBreak/>
        <w:t>Załącznik nr 2</w:t>
      </w:r>
    </w:p>
    <w:p w14:paraId="132116B3" w14:textId="77777777" w:rsidR="00AF2010" w:rsidRPr="00E54F6E" w:rsidRDefault="00AF2010" w:rsidP="00AF2010">
      <w:pPr>
        <w:jc w:val="center"/>
        <w:rPr>
          <w:b/>
          <w:szCs w:val="20"/>
        </w:rPr>
      </w:pPr>
      <w:r w:rsidRPr="00E54F6E">
        <w:rPr>
          <w:b/>
          <w:szCs w:val="20"/>
        </w:rPr>
        <w:t>Klauzula Informacyjna RODO</w:t>
      </w:r>
    </w:p>
    <w:p w14:paraId="77708F97" w14:textId="77777777" w:rsidR="00AF2010" w:rsidRPr="00E54F6E" w:rsidRDefault="00AF2010" w:rsidP="00AF2010">
      <w:pPr>
        <w:rPr>
          <w:szCs w:val="20"/>
        </w:rPr>
      </w:pPr>
    </w:p>
    <w:p w14:paraId="34418765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>1. Zgodnie z art. 13 ust. 1 i 2 rozporządzenia Parlamentu Europejskiego i Rady (UE) 2016/679</w:t>
      </w:r>
      <w:r>
        <w:rPr>
          <w:szCs w:val="20"/>
        </w:rPr>
        <w:t xml:space="preserve"> </w:t>
      </w:r>
      <w:r w:rsidRPr="00E54F6E">
        <w:rPr>
          <w:szCs w:val="20"/>
        </w:rPr>
        <w:t xml:space="preserve">z dnia 27 kwietnia 2016 r. w sprawie ochrony osób fizycznych w związku z </w:t>
      </w:r>
      <w:r>
        <w:rPr>
          <w:szCs w:val="20"/>
        </w:rPr>
        <w:t> </w:t>
      </w:r>
      <w:r w:rsidRPr="00E54F6E">
        <w:rPr>
          <w:szCs w:val="20"/>
        </w:rPr>
        <w:t>przetwarzaniem danych osobowych i w sprawie swobodnego przepływu takich danych oraz uchylenia dyrektywy 95/46/WE (ogólne rozporządzenie o ochronie danych) (Dz. Urz. UE L 119 z 04.05.2016, str. 1), dalej RODO,</w:t>
      </w:r>
    </w:p>
    <w:p w14:paraId="50F40B20" w14:textId="77777777" w:rsidR="00AF2010" w:rsidRPr="00E54F6E" w:rsidRDefault="00AF2010" w:rsidP="00AF2010">
      <w:pPr>
        <w:rPr>
          <w:szCs w:val="20"/>
        </w:rPr>
      </w:pPr>
      <w:r w:rsidRPr="00E54F6E">
        <w:rPr>
          <w:b/>
          <w:szCs w:val="20"/>
        </w:rPr>
        <w:t>Zamawiający informuje, że:</w:t>
      </w:r>
    </w:p>
    <w:p w14:paraId="3D5BB7DF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 xml:space="preserve">1) Administratorem przekazanych w ofercie oraz wszelkiej dokumentacji wytworzonej na potrzeby przeprowadzenia postępowania o udzielenie zamówienia publicznego danych osobowych jest </w:t>
      </w:r>
      <w:r w:rsidRPr="00E54F6E">
        <w:rPr>
          <w:b/>
          <w:szCs w:val="20"/>
        </w:rPr>
        <w:t xml:space="preserve">Wrocławskie Centrum Rozwoju Społecznego </w:t>
      </w:r>
      <w:r w:rsidRPr="00E54F6E">
        <w:rPr>
          <w:szCs w:val="20"/>
        </w:rPr>
        <w:t>z siedzibą pl. Dominikański 6, 50-159 Wrocław,</w:t>
      </w:r>
    </w:p>
    <w:p w14:paraId="02A9B969" w14:textId="77777777" w:rsidR="00AF2010" w:rsidRPr="00E54F6E" w:rsidRDefault="00AF2010" w:rsidP="00AF2010">
      <w:pPr>
        <w:spacing w:before="120"/>
        <w:rPr>
          <w:szCs w:val="20"/>
        </w:rPr>
      </w:pPr>
      <w:r w:rsidRPr="00E54F6E">
        <w:rPr>
          <w:szCs w:val="20"/>
        </w:rPr>
        <w:t>2) W każdej sprawie dotyczącej przetwarzania danych osobowych oraz korzystania</w:t>
      </w:r>
      <w:r w:rsidRPr="00E54F6E">
        <w:rPr>
          <w:szCs w:val="20"/>
        </w:rPr>
        <w:br/>
        <w:t xml:space="preserve">z przysługujących praw związanych z przetwarzaniem danych można kontaktować się z </w:t>
      </w:r>
      <w:r>
        <w:rPr>
          <w:szCs w:val="20"/>
        </w:rPr>
        <w:t> </w:t>
      </w:r>
      <w:r w:rsidRPr="00E54F6E">
        <w:rPr>
          <w:szCs w:val="20"/>
        </w:rPr>
        <w:t>naszym Inspektorem Ochrony Danych:</w:t>
      </w:r>
    </w:p>
    <w:p w14:paraId="443AAAFD" w14:textId="77777777" w:rsidR="00AF2010" w:rsidRPr="00E54F6E" w:rsidRDefault="00AF2010" w:rsidP="00AF2010">
      <w:pPr>
        <w:numPr>
          <w:ilvl w:val="0"/>
          <w:numId w:val="1"/>
        </w:numPr>
        <w:suppressAutoHyphens/>
        <w:ind w:left="284" w:hanging="284"/>
        <w:rPr>
          <w:szCs w:val="20"/>
        </w:rPr>
      </w:pPr>
      <w:r w:rsidRPr="00E54F6E">
        <w:rPr>
          <w:szCs w:val="20"/>
        </w:rPr>
        <w:t>listownie na adres: pl. Dominikański 6, 50-159 Wrocław</w:t>
      </w:r>
    </w:p>
    <w:p w14:paraId="19BE8E72" w14:textId="77777777" w:rsidR="00AF2010" w:rsidRPr="00E54F6E" w:rsidRDefault="00AF2010" w:rsidP="00AF2010">
      <w:pPr>
        <w:numPr>
          <w:ilvl w:val="0"/>
          <w:numId w:val="1"/>
        </w:numPr>
        <w:suppressAutoHyphens/>
        <w:ind w:left="284" w:hanging="284"/>
        <w:rPr>
          <w:szCs w:val="20"/>
        </w:rPr>
      </w:pPr>
      <w:r w:rsidRPr="00E54F6E">
        <w:rPr>
          <w:szCs w:val="20"/>
        </w:rPr>
        <w:t xml:space="preserve">przez e-mail: </w:t>
      </w:r>
      <w:hyperlink r:id="rId7" w:history="1">
        <w:r w:rsidRPr="00082332">
          <w:rPr>
            <w:rStyle w:val="Hipercze"/>
            <w:szCs w:val="20"/>
          </w:rPr>
          <w:t>iod@wcrs.pl</w:t>
        </w:r>
      </w:hyperlink>
      <w:r w:rsidRPr="00E54F6E">
        <w:rPr>
          <w:szCs w:val="20"/>
        </w:rPr>
        <w:t xml:space="preserve"> </w:t>
      </w:r>
    </w:p>
    <w:p w14:paraId="3E6B706C" w14:textId="77777777" w:rsidR="00AF2010" w:rsidRPr="00E54F6E" w:rsidRDefault="00AF2010" w:rsidP="00AF2010">
      <w:pPr>
        <w:numPr>
          <w:ilvl w:val="0"/>
          <w:numId w:val="1"/>
        </w:numPr>
        <w:suppressAutoHyphens/>
        <w:ind w:left="284" w:hanging="284"/>
        <w:rPr>
          <w:szCs w:val="20"/>
        </w:rPr>
      </w:pPr>
      <w:r w:rsidRPr="00E54F6E">
        <w:rPr>
          <w:szCs w:val="20"/>
        </w:rPr>
        <w:t>telefonicznie: +48 71 77 24</w:t>
      </w:r>
      <w:r>
        <w:rPr>
          <w:szCs w:val="20"/>
        </w:rPr>
        <w:t xml:space="preserve"> </w:t>
      </w:r>
      <w:r w:rsidRPr="00E54F6E">
        <w:rPr>
          <w:szCs w:val="20"/>
        </w:rPr>
        <w:t>900</w:t>
      </w:r>
    </w:p>
    <w:p w14:paraId="3AC4C43D" w14:textId="77777777" w:rsidR="00AF2010" w:rsidRPr="00E54F6E" w:rsidRDefault="00AF2010" w:rsidP="00AF2010">
      <w:pPr>
        <w:spacing w:before="120"/>
        <w:rPr>
          <w:szCs w:val="20"/>
        </w:rPr>
      </w:pPr>
      <w:r w:rsidRPr="00E54F6E">
        <w:rPr>
          <w:szCs w:val="20"/>
        </w:rPr>
        <w:t>3) Odbiorcami Pani/Pana danych osobowych będą osoby lub podmioty, którym udostępniona zostanie dokumentacja postępowania w oparciu o ustawę o dostępie do informacji publicznej z dnia 26 września 2001 r. oraz inne podmioty upoważnione na podstawie przepisów ogólnych.;</w:t>
      </w:r>
    </w:p>
    <w:p w14:paraId="29A92C4E" w14:textId="77777777" w:rsidR="00AF2010" w:rsidRPr="00E54F6E" w:rsidRDefault="00AF2010" w:rsidP="00AF2010">
      <w:pPr>
        <w:spacing w:before="120"/>
        <w:rPr>
          <w:szCs w:val="20"/>
        </w:rPr>
      </w:pPr>
      <w:r w:rsidRPr="00E54F6E">
        <w:rPr>
          <w:szCs w:val="20"/>
        </w:rPr>
        <w:t xml:space="preserve">4) Pani/Pana dane osobowe przetwarzane będą na podstawie art. 6 ust. 1 lit. b i c RODO w celu związanym z postępowaniem o udzielenie zamówienia publicznego prowadzonym w procedurze zapytania ofertowego, obejmującego czynności związane w szczególności z </w:t>
      </w:r>
      <w:r>
        <w:rPr>
          <w:szCs w:val="20"/>
        </w:rPr>
        <w:t> </w:t>
      </w:r>
      <w:r w:rsidRPr="00E54F6E">
        <w:rPr>
          <w:szCs w:val="20"/>
        </w:rPr>
        <w:t>uzyskaniem, weryfikacją i oceną informacji wskazanych</w:t>
      </w:r>
      <w:r>
        <w:rPr>
          <w:szCs w:val="20"/>
        </w:rPr>
        <w:t xml:space="preserve"> </w:t>
      </w:r>
      <w:r w:rsidRPr="00E54F6E">
        <w:rPr>
          <w:szCs w:val="20"/>
        </w:rPr>
        <w:t>w złożonych ofertach,</w:t>
      </w:r>
    </w:p>
    <w:p w14:paraId="5A158580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 xml:space="preserve">b) przeprowadzenia czynności kontrolnych, w tym przedłożenia organom kontrolnym, na potrzeby krajowych instytucji uprawnionych do podejmowania czynności kontrolnych związanych ze sprawdzeniem zgodności postępowania o udzielenie zamówienia z </w:t>
      </w:r>
      <w:r>
        <w:rPr>
          <w:szCs w:val="20"/>
        </w:rPr>
        <w:t> p</w:t>
      </w:r>
      <w:r w:rsidRPr="00E54F6E">
        <w:rPr>
          <w:szCs w:val="20"/>
        </w:rPr>
        <w:t>rzepisami ustawy;</w:t>
      </w:r>
    </w:p>
    <w:p w14:paraId="06AF5F30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 xml:space="preserve">c) wypełnienia obowiązków wynikających z dostępu do informacji publicznej, zgodnie z </w:t>
      </w:r>
      <w:r>
        <w:rPr>
          <w:szCs w:val="20"/>
        </w:rPr>
        <w:t> </w:t>
      </w:r>
      <w:r w:rsidRPr="00E54F6E">
        <w:rPr>
          <w:szCs w:val="20"/>
        </w:rPr>
        <w:t>ustawą</w:t>
      </w:r>
      <w:r>
        <w:rPr>
          <w:szCs w:val="20"/>
        </w:rPr>
        <w:t xml:space="preserve"> </w:t>
      </w:r>
      <w:r w:rsidRPr="00E54F6E">
        <w:rPr>
          <w:szCs w:val="20"/>
        </w:rPr>
        <w:t>z dnia 6 września 2001 r. o dostępie do informacji publicznej;</w:t>
      </w:r>
    </w:p>
    <w:p w14:paraId="10E36631" w14:textId="77777777" w:rsidR="00AF2010" w:rsidRPr="00E54F6E" w:rsidRDefault="00AF2010" w:rsidP="00AF2010">
      <w:pPr>
        <w:spacing w:before="120"/>
        <w:rPr>
          <w:szCs w:val="20"/>
        </w:rPr>
      </w:pPr>
      <w:r w:rsidRPr="00E54F6E">
        <w:rPr>
          <w:szCs w:val="20"/>
        </w:rPr>
        <w:t>5) Dane osobowe będą przetwarzane i przechowywane:</w:t>
      </w:r>
    </w:p>
    <w:p w14:paraId="7ED430A7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 xml:space="preserve">Pani/Pana dane osobowe będą przetwarzane na podstawie przepisów prawa, przez okres niezbędny do realizacji celów przetwarzania, lecz nie krócej niż okres wskazany w </w:t>
      </w:r>
      <w:r>
        <w:rPr>
          <w:szCs w:val="20"/>
        </w:rPr>
        <w:t> </w:t>
      </w:r>
      <w:r w:rsidRPr="00E54F6E">
        <w:rPr>
          <w:szCs w:val="20"/>
        </w:rPr>
        <w:t>przepisach o archiwizacji.</w:t>
      </w:r>
    </w:p>
    <w:p w14:paraId="2D5B621E" w14:textId="77777777" w:rsidR="00AF2010" w:rsidRPr="00E54F6E" w:rsidRDefault="00AF2010" w:rsidP="00AF2010">
      <w:pPr>
        <w:spacing w:before="120"/>
        <w:rPr>
          <w:szCs w:val="20"/>
        </w:rPr>
      </w:pPr>
      <w:r w:rsidRPr="00E54F6E">
        <w:rPr>
          <w:szCs w:val="20"/>
        </w:rPr>
        <w:t xml:space="preserve">6) Podanie danych osobowych jest dobrowolne, jednakże niepodanie danych uniemożliwia prawidłowe złożenie oferty w ramach niniejszego postępowania o udzielenie zamówienia publicznego. </w:t>
      </w:r>
    </w:p>
    <w:p w14:paraId="25CFDEA9" w14:textId="77777777" w:rsidR="00AF2010" w:rsidRPr="00E54F6E" w:rsidRDefault="00AF2010" w:rsidP="00AF2010">
      <w:pPr>
        <w:spacing w:before="120"/>
        <w:rPr>
          <w:szCs w:val="20"/>
        </w:rPr>
      </w:pPr>
      <w:r w:rsidRPr="00E54F6E">
        <w:rPr>
          <w:szCs w:val="20"/>
        </w:rPr>
        <w:t>7) Posiada Pani/Pan:</w:t>
      </w:r>
    </w:p>
    <w:p w14:paraId="329DB0FE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>- na podstawie art. 15 RODO prawo dostępu do danych osobowych Pani/Pana dotyczących;</w:t>
      </w:r>
    </w:p>
    <w:p w14:paraId="669BD192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>- na podstawie art. 16 RODO prawo do sprostowania Pani/Pana danych osobowych *;</w:t>
      </w:r>
    </w:p>
    <w:p w14:paraId="02C3AAF4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lastRenderedPageBreak/>
        <w:t xml:space="preserve">- na podstawie art. 18 RODO prawo żądania od administratora ograniczenia przetwarzania danych osobowych z zastrzeżeniem przypadków, o których mowa w art. 18 ust. 2 RODO **; </w:t>
      </w:r>
    </w:p>
    <w:p w14:paraId="27820F1C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>- prawo do wniesienia skargi do Prezesa Urzędu Ochrony Danych Osobowych, gdy uzna Pani/Pan, że przetwarzanie danych osobowych Pani/Pana dotyczących narusza przepisy RODO;</w:t>
      </w:r>
    </w:p>
    <w:p w14:paraId="438A6F0E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>- Nie przysługuje Pani/Panu:</w:t>
      </w:r>
    </w:p>
    <w:p w14:paraId="30D33A50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>- w związku z art. 17 ust. 3 lit. b, d lub e RODO prawo do usunięcia danych osobowych;</w:t>
      </w:r>
    </w:p>
    <w:p w14:paraId="3270DAD1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>- prawo do przenoszenia danych osobowych, o którym mowa w art. 20 RODO;</w:t>
      </w:r>
    </w:p>
    <w:p w14:paraId="2E874FE8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>- na podstawie art. 21 RODO prawo sprzeciwu, wobec przetwarzania danych osobowych, gdyż podstawą prawną przetwarzania Pani/Pana danych osobowych jest art. 6 ust. 1 lit. b i c RODO.</w:t>
      </w:r>
    </w:p>
    <w:p w14:paraId="181131CE" w14:textId="77777777" w:rsidR="00AF2010" w:rsidRPr="00E54F6E" w:rsidRDefault="00AF2010" w:rsidP="00AF2010">
      <w:pPr>
        <w:ind w:left="300"/>
        <w:rPr>
          <w:szCs w:val="20"/>
        </w:rPr>
      </w:pPr>
    </w:p>
    <w:p w14:paraId="66B059FD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>*Wyjaśnienie: skorzystanie z prawa do sprostowania nie może skutkować zmianą wyniku postępowania</w:t>
      </w:r>
      <w:r w:rsidRPr="00E54F6E">
        <w:rPr>
          <w:szCs w:val="20"/>
        </w:rPr>
        <w:br/>
        <w:t>o udzielenie zamówienia publicznego ani zmianą postanowień umowy oraz nie może naruszać integralności protokołu oraz jego załączników.</w:t>
      </w:r>
    </w:p>
    <w:p w14:paraId="16793AEB" w14:textId="77777777" w:rsidR="00AF2010" w:rsidRPr="00E54F6E" w:rsidRDefault="00AF2010" w:rsidP="00AF2010">
      <w:pPr>
        <w:rPr>
          <w:szCs w:val="20"/>
        </w:rPr>
      </w:pPr>
      <w:r w:rsidRPr="00E54F6E">
        <w:rPr>
          <w:szCs w:val="20"/>
        </w:rPr>
        <w:t xml:space="preserve">** Wyjaśnienie: prawo do ograniczenia przetwarzania nie ma zastosowania w odniesieniu do przechowywania, w celu zapewnienia korzystania ze środków ochrony prawnej lub w </w:t>
      </w:r>
      <w:r>
        <w:rPr>
          <w:szCs w:val="20"/>
        </w:rPr>
        <w:t> </w:t>
      </w:r>
      <w:r w:rsidRPr="00E54F6E">
        <w:rPr>
          <w:szCs w:val="20"/>
        </w:rPr>
        <w:t>celu ochrony praw innej osoby fizycznej lub prawnej, lub z uwagi na ważne względy interesu publicznego Unii Europejskiej lub państwa członkowskiego</w:t>
      </w:r>
    </w:p>
    <w:p w14:paraId="43D61473" w14:textId="77777777" w:rsidR="00AF2010" w:rsidRDefault="00AF2010" w:rsidP="00AF2010">
      <w:pPr>
        <w:shd w:val="clear" w:color="auto" w:fill="FFFFFF"/>
        <w:rPr>
          <w:szCs w:val="20"/>
        </w:rPr>
      </w:pPr>
    </w:p>
    <w:p w14:paraId="06DB59C5" w14:textId="77777777" w:rsidR="00AF2010" w:rsidRDefault="00AF2010" w:rsidP="00AF2010">
      <w:pPr>
        <w:shd w:val="clear" w:color="auto" w:fill="FFFFFF"/>
        <w:rPr>
          <w:szCs w:val="20"/>
        </w:rPr>
      </w:pPr>
    </w:p>
    <w:p w14:paraId="280F93D0" w14:textId="77777777" w:rsidR="00AF2010" w:rsidRPr="00E54F6E" w:rsidRDefault="00AF2010" w:rsidP="00AF2010">
      <w:pPr>
        <w:shd w:val="clear" w:color="auto" w:fill="FFFFFF"/>
        <w:rPr>
          <w:szCs w:val="20"/>
        </w:rPr>
      </w:pPr>
      <w:r w:rsidRPr="00E54F6E">
        <w:rPr>
          <w:szCs w:val="20"/>
        </w:rPr>
        <w:t>……………………………………………</w:t>
      </w:r>
    </w:p>
    <w:p w14:paraId="1818A35F" w14:textId="70F20C2C" w:rsidR="00DE0AEC" w:rsidRPr="00444E8D" w:rsidRDefault="00AF2010" w:rsidP="00AF2010">
      <w:pPr>
        <w:shd w:val="clear" w:color="auto" w:fill="FFFFFF"/>
      </w:pPr>
      <w:r w:rsidRPr="00E54F6E">
        <w:rPr>
          <w:szCs w:val="20"/>
        </w:rPr>
        <w:t xml:space="preserve">Podpis Wykonawcy </w:t>
      </w:r>
    </w:p>
    <w:sectPr w:rsidR="00DE0AEC" w:rsidRPr="00444E8D" w:rsidSect="00444E8D">
      <w:headerReference w:type="default" r:id="rId8"/>
      <w:footerReference w:type="default" r:id="rId9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F4A24" w14:textId="77777777" w:rsidR="00D76F9C" w:rsidRDefault="00D76F9C" w:rsidP="00444E8D">
      <w:pPr>
        <w:spacing w:line="240" w:lineRule="auto"/>
      </w:pPr>
      <w:r>
        <w:separator/>
      </w:r>
    </w:p>
  </w:endnote>
  <w:endnote w:type="continuationSeparator" w:id="0">
    <w:p w14:paraId="6658109D" w14:textId="77777777" w:rsidR="00D76F9C" w:rsidRDefault="00D76F9C" w:rsidP="00444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5B230" w14:textId="77777777" w:rsidR="00444E8D" w:rsidRDefault="00444E8D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75BCDF" wp14:editId="69A28DA6">
          <wp:simplePos x="0" y="0"/>
          <wp:positionH relativeFrom="margin">
            <wp:align>center</wp:align>
          </wp:positionH>
          <wp:positionV relativeFrom="paragraph">
            <wp:posOffset>-179070</wp:posOffset>
          </wp:positionV>
          <wp:extent cx="6826308" cy="695272"/>
          <wp:effectExtent l="0" t="0" r="0" b="0"/>
          <wp:wrapNone/>
          <wp:docPr id="2052251813" name="Obraz 2" descr="Stopka WC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251813" name="Obraz 2" descr="Stopka WCR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6308" cy="6952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E98F1" w14:textId="77777777" w:rsidR="00D76F9C" w:rsidRDefault="00D76F9C" w:rsidP="00444E8D">
      <w:pPr>
        <w:spacing w:line="240" w:lineRule="auto"/>
      </w:pPr>
      <w:r>
        <w:separator/>
      </w:r>
    </w:p>
  </w:footnote>
  <w:footnote w:type="continuationSeparator" w:id="0">
    <w:p w14:paraId="2C8DB466" w14:textId="77777777" w:rsidR="00D76F9C" w:rsidRDefault="00D76F9C" w:rsidP="00444E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5C81D" w14:textId="77777777" w:rsidR="00444E8D" w:rsidRDefault="00444E8D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38FE76" wp14:editId="48406A00">
          <wp:simplePos x="0" y="0"/>
          <wp:positionH relativeFrom="margin">
            <wp:posOffset>-742315</wp:posOffset>
          </wp:positionH>
          <wp:positionV relativeFrom="paragraph">
            <wp:posOffset>-363855</wp:posOffset>
          </wp:positionV>
          <wp:extent cx="7245388" cy="904875"/>
          <wp:effectExtent l="0" t="0" r="0" b="0"/>
          <wp:wrapNone/>
          <wp:docPr id="2137682975" name="Obraz 1" descr="Logotyp WC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682975" name="Obraz 1" descr="Logotyp WCR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5388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9984558"/>
    <w:multiLevelType w:val="hybridMultilevel"/>
    <w:tmpl w:val="0278214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58E668D"/>
    <w:multiLevelType w:val="multilevel"/>
    <w:tmpl w:val="B188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 w16cid:durableId="1988168137">
    <w:abstractNumId w:val="0"/>
  </w:num>
  <w:num w:numId="2" w16cid:durableId="1898931365">
    <w:abstractNumId w:val="2"/>
  </w:num>
  <w:num w:numId="3" w16cid:durableId="176041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010"/>
    <w:rsid w:val="00334A98"/>
    <w:rsid w:val="00340CB8"/>
    <w:rsid w:val="00444E8D"/>
    <w:rsid w:val="00541444"/>
    <w:rsid w:val="008236D3"/>
    <w:rsid w:val="008D5F4C"/>
    <w:rsid w:val="008E24FA"/>
    <w:rsid w:val="00956594"/>
    <w:rsid w:val="00AF2010"/>
    <w:rsid w:val="00B51057"/>
    <w:rsid w:val="00B80324"/>
    <w:rsid w:val="00D202FA"/>
    <w:rsid w:val="00D76F9C"/>
    <w:rsid w:val="00DD4C2C"/>
    <w:rsid w:val="00DE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31A4D"/>
  <w15:chartTrackingRefBased/>
  <w15:docId w15:val="{CC8D9E41-0C02-4D9F-A883-2C90BCCE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010"/>
    <w:pPr>
      <w:spacing w:after="0" w:line="276" w:lineRule="auto"/>
    </w:pPr>
    <w:rPr>
      <w:rFonts w:ascii="Verdana" w:hAnsi="Verdana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24FA"/>
    <w:pPr>
      <w:keepNext/>
      <w:keepLines/>
      <w:spacing w:before="360" w:after="80"/>
      <w:outlineLvl w:val="0"/>
    </w:pPr>
    <w:rPr>
      <w:rFonts w:eastAsiaTheme="majorEastAsia" w:cstheme="majorBidi"/>
      <w:b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E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4E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4E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4E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4E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4E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4E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4E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24FA"/>
    <w:rPr>
      <w:rFonts w:ascii="Verdana" w:eastAsiaTheme="majorEastAsia" w:hAnsi="Verdana" w:cstheme="majorBidi"/>
      <w:b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E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4E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4E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4E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4E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4E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4E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4E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4E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4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4E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4E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4E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4E8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44E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4E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4E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4E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4E8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44E8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E8D"/>
  </w:style>
  <w:style w:type="paragraph" w:styleId="Stopka">
    <w:name w:val="footer"/>
    <w:basedOn w:val="Normalny"/>
    <w:link w:val="StopkaZnak"/>
    <w:uiPriority w:val="99"/>
    <w:unhideWhenUsed/>
    <w:rsid w:val="00444E8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E8D"/>
  </w:style>
  <w:style w:type="character" w:customStyle="1" w:styleId="AkapitzlistZnak">
    <w:name w:val="Akapit z listą Znak"/>
    <w:link w:val="Akapitzlist"/>
    <w:uiPriority w:val="34"/>
    <w:rsid w:val="00AF2010"/>
  </w:style>
  <w:style w:type="paragraph" w:customStyle="1" w:styleId="Akapitzlist1">
    <w:name w:val="Akapit z listą1"/>
    <w:basedOn w:val="Normalny"/>
    <w:rsid w:val="00AF2010"/>
    <w:pPr>
      <w:suppressAutoHyphens/>
      <w:ind w:left="720"/>
    </w:pPr>
    <w:rPr>
      <w:rFonts w:ascii="Calibri" w:eastAsia="Calibri" w:hAnsi="Calibri" w:cs="Calibri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AF201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Sonia%20Pi&#243;rek\Desktop\iod@wcr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ia%20Pi&#243;rek\Documents\Niestandardowe%20szablony%20pakietu%20Office\papier%20firm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2</TotalTime>
  <Pages>3</Pages>
  <Words>797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- toalety i barierki</dc:title>
  <dc:subject/>
  <dc:creator>Sonia Piórek</dc:creator>
  <cp:keywords/>
  <dc:description/>
  <cp:lastModifiedBy>Pracownik 50</cp:lastModifiedBy>
  <cp:revision>1</cp:revision>
  <dcterms:created xsi:type="dcterms:W3CDTF">2026-04-23T10:18:00Z</dcterms:created>
  <dcterms:modified xsi:type="dcterms:W3CDTF">2026-04-23T10:20:00Z</dcterms:modified>
</cp:coreProperties>
</file>