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6C6AD6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1E5D54">
        <w:rPr>
          <w:rFonts w:ascii="Calibri" w:hAnsi="Calibri" w:cs="Calibri"/>
          <w:sz w:val="22"/>
          <w:szCs w:val="22"/>
        </w:rPr>
        <w:t>.</w:t>
      </w:r>
      <w:r w:rsidR="00043F2D">
        <w:rPr>
          <w:rFonts w:ascii="Calibri" w:hAnsi="Calibri" w:cs="Calibri"/>
          <w:sz w:val="22"/>
          <w:szCs w:val="22"/>
        </w:rPr>
        <w:t>74.</w:t>
      </w:r>
      <w:r w:rsidR="006C6AD6">
        <w:rPr>
          <w:rFonts w:ascii="Calibri" w:hAnsi="Calibri" w:cs="Calibri"/>
          <w:sz w:val="22"/>
          <w:szCs w:val="22"/>
        </w:rPr>
        <w:t>2</w:t>
      </w:r>
      <w:r w:rsidR="00043F2D">
        <w:rPr>
          <w:rFonts w:ascii="Calibri" w:hAnsi="Calibri" w:cs="Calibri"/>
          <w:sz w:val="22"/>
          <w:szCs w:val="22"/>
        </w:rPr>
        <w:t>026</w:t>
      </w:r>
    </w:p>
    <w:p w:rsidR="000B3787" w:rsidRDefault="000B3787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Zapotrzebowanie TMO/2110/25/2026</w:t>
      </w:r>
    </w:p>
    <w:p w:rsidR="00765B0E" w:rsidRDefault="00765B0E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</w:t>
      </w:r>
      <w:r w:rsidR="00B20815">
        <w:rPr>
          <w:rFonts w:ascii="Calibri" w:hAnsi="Calibri" w:cs="Calibri"/>
          <w:sz w:val="22"/>
          <w:szCs w:val="22"/>
        </w:rPr>
        <w:t>do zapytania ofertowego</w:t>
      </w:r>
    </w:p>
    <w:p w:rsidR="00765B0E" w:rsidRPr="00765B0E" w:rsidRDefault="00765B0E" w:rsidP="00765B0E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765B0E">
        <w:rPr>
          <w:rFonts w:ascii="Calibri" w:hAnsi="Calibri" w:cs="Calibri"/>
          <w:b/>
          <w:sz w:val="22"/>
          <w:szCs w:val="22"/>
        </w:rPr>
        <w:t>F</w:t>
      </w:r>
      <w:r w:rsidR="00561593">
        <w:rPr>
          <w:rFonts w:ascii="Calibri" w:hAnsi="Calibri" w:cs="Calibri"/>
          <w:b/>
          <w:sz w:val="22"/>
          <w:szCs w:val="22"/>
        </w:rPr>
        <w:t>ormularz ofertowy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503FA8">
        <w:rPr>
          <w:rFonts w:ascii="Calibri" w:hAnsi="Calibri" w:cs="Calibri"/>
          <w:b/>
          <w:sz w:val="22"/>
          <w:szCs w:val="22"/>
        </w:rPr>
        <w:t>: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DF2E06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3F5AA4" w:rsidRDefault="003F5AA4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</w:t>
      </w:r>
      <w:r w:rsidR="00503FA8">
        <w:rPr>
          <w:rFonts w:ascii="Calibri" w:hAnsi="Calibri" w:cs="Calibri"/>
          <w:b/>
          <w:sz w:val="22"/>
          <w:szCs w:val="22"/>
        </w:rPr>
        <w:t>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</w:t>
      </w:r>
    </w:p>
    <w:p w:rsidR="003F5AA4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REGON:</w:t>
      </w:r>
    </w:p>
    <w:p w:rsidR="00215708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telefonu: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e-mail: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kontaktu z naszą Firmą upoważniam/y: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Wszelką korespondencje w sprawie niniejszego zamówienia należy kierować na adres:</w:t>
      </w:r>
    </w:p>
    <w:p w:rsidR="003F5AA4" w:rsidRDefault="003F5AA4" w:rsidP="003F5AA4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odpowiedzi na zapytanie ofertowe dotyczące wykonania usługi:</w:t>
      </w:r>
    </w:p>
    <w:p w:rsidR="003F5AA4" w:rsidRPr="003F5AA4" w:rsidRDefault="002D45F8" w:rsidP="003F5AA4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1E5D54">
        <w:rPr>
          <w:rFonts w:ascii="Calibri" w:hAnsi="Calibri" w:cs="Calibri"/>
          <w:sz w:val="22"/>
          <w:szCs w:val="22"/>
        </w:rPr>
        <w:t xml:space="preserve">olegającej </w:t>
      </w:r>
      <w:r w:rsidR="008E4564">
        <w:rPr>
          <w:rFonts w:ascii="Calibri" w:hAnsi="Calibri" w:cs="Calibri"/>
          <w:sz w:val="22"/>
          <w:szCs w:val="22"/>
        </w:rPr>
        <w:t xml:space="preserve">na wykonaniu </w:t>
      </w:r>
      <w:r w:rsidR="000B3787">
        <w:rPr>
          <w:sz w:val="22"/>
          <w:szCs w:val="22"/>
        </w:rPr>
        <w:t>operatu brakarskiego drewna pozyskanego z przeprowadzonej wycinki drzew na terenie Centrum Medycyny Doświadczalnej przy ul. Medyków 4 w Katowicach-Ligocie</w:t>
      </w:r>
      <w:r w:rsidR="001E5D54">
        <w:rPr>
          <w:rFonts w:ascii="Calibri" w:hAnsi="Calibri" w:cs="Calibri"/>
          <w:sz w:val="22"/>
          <w:szCs w:val="22"/>
        </w:rPr>
        <w:t xml:space="preserve"> </w:t>
      </w:r>
      <w:r w:rsidR="003F5AA4" w:rsidRPr="003F5AA4">
        <w:rPr>
          <w:rFonts w:ascii="Calibri" w:hAnsi="Calibri" w:cs="Calibri"/>
          <w:sz w:val="22"/>
          <w:szCs w:val="22"/>
        </w:rPr>
        <w:t>oferujemy następujące cenę:</w:t>
      </w:r>
    </w:p>
    <w:p w:rsidR="003F5AA4" w:rsidRDefault="003F5AA4" w:rsidP="003F5AA4">
      <w:pPr>
        <w:spacing w:before="264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Tabela: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1560"/>
        <w:gridCol w:w="590"/>
        <w:gridCol w:w="1812"/>
      </w:tblGrid>
      <w:tr w:rsidR="003F5AA4" w:rsidTr="00345ED7">
        <w:tc>
          <w:tcPr>
            <w:tcW w:w="56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Nazwa towaru usługi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VAT</w:t>
            </w: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3F5AA4" w:rsidTr="00345ED7">
        <w:tc>
          <w:tcPr>
            <w:tcW w:w="562" w:type="dxa"/>
          </w:tcPr>
          <w:p w:rsidR="003F5AA4" w:rsidRPr="00345ED7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503FA8" w:rsidRPr="00503FA8" w:rsidRDefault="008E4564" w:rsidP="003F5AA4">
            <w:pPr>
              <w:spacing w:before="24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Usługa polegająca na wykonaniu </w:t>
            </w:r>
            <w:r w:rsidR="000B3787">
              <w:rPr>
                <w:rFonts w:ascii="Calibri" w:hAnsi="Calibri" w:cs="Calibri"/>
                <w:sz w:val="22"/>
                <w:szCs w:val="22"/>
              </w:rPr>
              <w:t>operatu brakarskiego</w:t>
            </w:r>
            <w:r w:rsidR="008B29F1">
              <w:rPr>
                <w:rFonts w:ascii="Calibri" w:hAnsi="Calibri" w:cs="Calibri"/>
                <w:sz w:val="22"/>
                <w:szCs w:val="22"/>
              </w:rPr>
              <w:t xml:space="preserve"> (obejmującego obmiar i klasyfikację)</w:t>
            </w:r>
            <w:r w:rsidR="000B3787">
              <w:rPr>
                <w:rFonts w:ascii="Calibri" w:hAnsi="Calibri" w:cs="Calibri"/>
                <w:sz w:val="22"/>
                <w:szCs w:val="22"/>
              </w:rPr>
              <w:t xml:space="preserve"> drewna pozyskanego z przeprowadzonej wycinki na terenie CMD w Katowicach-Ligocie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F5AA4" w:rsidTr="00345ED7">
        <w:tc>
          <w:tcPr>
            <w:tcW w:w="562" w:type="dxa"/>
          </w:tcPr>
          <w:p w:rsidR="003F5AA4" w:rsidRPr="00345ED7" w:rsidRDefault="001E5D54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345ED7" w:rsidRPr="00345ED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:rsidR="003F5AA4" w:rsidRPr="00345ED7" w:rsidRDefault="002D45F8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R</w:t>
            </w:r>
            <w:r w:rsidR="00345ED7" w:rsidRPr="00345ED7">
              <w:rPr>
                <w:rFonts w:ascii="Calibri" w:hAnsi="Calibri" w:cs="Calibri"/>
                <w:sz w:val="22"/>
                <w:szCs w:val="22"/>
              </w:rPr>
              <w:t>azem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0B3787" w:rsidRPr="000B3787" w:rsidRDefault="000B3787" w:rsidP="000B3787">
      <w:pPr>
        <w:spacing w:before="240" w:after="0" w:line="276" w:lineRule="auto"/>
        <w:rPr>
          <w:rFonts w:ascii="Calibri" w:hAnsi="Calibri" w:cs="Calibri"/>
          <w:sz w:val="22"/>
          <w:szCs w:val="22"/>
        </w:rPr>
      </w:pPr>
      <w:r w:rsidRPr="000B3787">
        <w:rPr>
          <w:rFonts w:ascii="Calibri" w:hAnsi="Calibri" w:cs="Calibri"/>
          <w:sz w:val="22"/>
          <w:szCs w:val="22"/>
        </w:rPr>
        <w:t>Z obmiaru i klasyfikacji drewna Wykonawca sporządzi dokument (operat brakarski) w 1 egzemplarzu w formie papierowej oraz 1 egzemplarzu w formacie pdf wysłany na adres e-mail: tsulkowski@sum.edu.pl</w:t>
      </w:r>
    </w:p>
    <w:p w:rsidR="00215708" w:rsidRPr="00503FA8" w:rsidRDefault="00787B2B" w:rsidP="00503FA8">
      <w:pPr>
        <w:spacing w:before="240" w:after="0" w:line="276" w:lineRule="auto"/>
      </w:pPr>
      <w:r>
        <w:rPr>
          <w:rFonts w:ascii="Calibri" w:hAnsi="Calibri" w:cs="Calibri"/>
          <w:b/>
          <w:sz w:val="22"/>
          <w:szCs w:val="22"/>
        </w:rPr>
        <w:t>Ponadto oświadczam, że</w:t>
      </w:r>
      <w:r w:rsidR="001106BE" w:rsidRPr="003F5AA4">
        <w:rPr>
          <w:rFonts w:ascii="Calibri" w:hAnsi="Calibri" w:cs="Calibri"/>
          <w:b/>
          <w:sz w:val="22"/>
          <w:szCs w:val="22"/>
        </w:rPr>
        <w:t>:</w:t>
      </w:r>
    </w:p>
    <w:p w:rsidR="001106BE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że: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Składana oferta jest ważna przez cały okres związania ofertą.</w:t>
      </w:r>
    </w:p>
    <w:p w:rsidR="00043F2D" w:rsidRDefault="00043F2D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Posiadam aktualne uprawnienia brakarskie, pozwalające na rzetelne wykonanie przedmiotu zamówienia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>.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Oferowana cena zawiera wszystkie koszty związane z realizacją przedmiotu zamówienia.</w:t>
      </w:r>
    </w:p>
    <w:p w:rsidR="00FB0DD4" w:rsidRPr="001E5D54" w:rsidRDefault="00FB0DD4" w:rsidP="001E5D5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 w:rsidRPr="00FB0DD4">
        <w:rPr>
          <w:rFonts w:ascii="Calibri" w:hAnsi="Calibri" w:cs="Calibri"/>
          <w:sz w:val="22"/>
          <w:szCs w:val="22"/>
        </w:rPr>
        <w:t>Wyrażam zgod</w:t>
      </w:r>
      <w:r>
        <w:rPr>
          <w:rFonts w:ascii="Calibri" w:hAnsi="Calibri" w:cs="Calibri"/>
          <w:sz w:val="22"/>
          <w:szCs w:val="22"/>
        </w:rPr>
        <w:t>ę</w:t>
      </w:r>
      <w:r w:rsidRPr="00FB0DD4">
        <w:rPr>
          <w:rFonts w:ascii="Calibri" w:hAnsi="Calibri" w:cs="Calibri"/>
          <w:sz w:val="22"/>
          <w:szCs w:val="22"/>
        </w:rPr>
        <w:t xml:space="preserve"> na warunki płatności: przelew 30 dni od daty otrzymania faktury</w:t>
      </w:r>
      <w:r>
        <w:rPr>
          <w:rFonts w:ascii="Calibri" w:hAnsi="Calibri" w:cs="Calibri"/>
          <w:sz w:val="22"/>
          <w:szCs w:val="22"/>
        </w:rPr>
        <w:t>.</w:t>
      </w:r>
    </w:p>
    <w:p w:rsidR="00FB0DD4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Jednocześnie oświadczam, że jestem świadomy odpowiedzialności karnej związanej ze składaniem fałszywych oświadczeń.</w:t>
      </w:r>
    </w:p>
    <w:p w:rsidR="00787B2B" w:rsidRPr="00FB0DD4" w:rsidRDefault="00787B2B" w:rsidP="00FB0DD4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FB0DD4">
        <w:rPr>
          <w:rFonts w:cs="Calibri"/>
          <w:sz w:val="22"/>
          <w:szCs w:val="22"/>
        </w:rPr>
        <w:t>Podpis i pieczęć Wykonawcy lub dokument podpisany elektronicznie:</w:t>
      </w:r>
    </w:p>
    <w:p w:rsidR="00787B2B" w:rsidRDefault="00787B2B" w:rsidP="00615110">
      <w:pPr>
        <w:spacing w:before="600" w:after="0" w:line="276" w:lineRule="auto"/>
        <w:rPr>
          <w:rFonts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Miejscowość dnia:</w:t>
      </w:r>
    </w:p>
    <w:p w:rsidR="00B91924" w:rsidRPr="00492FA3" w:rsidRDefault="00B91924" w:rsidP="008E4564">
      <w:pPr>
        <w:spacing w:before="1200" w:after="60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</w:t>
      </w:r>
      <w:r w:rsidR="00787B2B">
        <w:rPr>
          <w:rFonts w:cs="Calibri"/>
          <w:sz w:val="20"/>
          <w:szCs w:val="20"/>
        </w:rPr>
        <w:t xml:space="preserve"> ze strony Zamwiającego</w:t>
      </w:r>
      <w:r w:rsidRPr="000C345D">
        <w:rPr>
          <w:rFonts w:cs="Calibri"/>
          <w:sz w:val="20"/>
          <w:szCs w:val="20"/>
        </w:rPr>
        <w:t>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3B1DCD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0C345D">
        <w:rPr>
          <w:rFonts w:cs="Calibri"/>
          <w:sz w:val="20"/>
          <w:szCs w:val="20"/>
        </w:rPr>
        <w:t xml:space="preserve"> 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043F2D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5ABE8AD0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43F2D"/>
    <w:rsid w:val="00046159"/>
    <w:rsid w:val="000606AE"/>
    <w:rsid w:val="00066565"/>
    <w:rsid w:val="00066A5F"/>
    <w:rsid w:val="00083005"/>
    <w:rsid w:val="000A0482"/>
    <w:rsid w:val="000A0F1D"/>
    <w:rsid w:val="000B0F3D"/>
    <w:rsid w:val="000B3787"/>
    <w:rsid w:val="000C1232"/>
    <w:rsid w:val="000C345D"/>
    <w:rsid w:val="000D49BC"/>
    <w:rsid w:val="001002A6"/>
    <w:rsid w:val="0010336F"/>
    <w:rsid w:val="001060CB"/>
    <w:rsid w:val="00107C6F"/>
    <w:rsid w:val="001106BE"/>
    <w:rsid w:val="00116E5B"/>
    <w:rsid w:val="00121E41"/>
    <w:rsid w:val="00121EA7"/>
    <w:rsid w:val="00132A35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5D54"/>
    <w:rsid w:val="001E76B4"/>
    <w:rsid w:val="001F3F24"/>
    <w:rsid w:val="00200574"/>
    <w:rsid w:val="002112AE"/>
    <w:rsid w:val="00211402"/>
    <w:rsid w:val="00215708"/>
    <w:rsid w:val="00217DDD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D45F8"/>
    <w:rsid w:val="002E0293"/>
    <w:rsid w:val="002F6DFA"/>
    <w:rsid w:val="00300EF5"/>
    <w:rsid w:val="003022B7"/>
    <w:rsid w:val="0030522E"/>
    <w:rsid w:val="00320382"/>
    <w:rsid w:val="00340C55"/>
    <w:rsid w:val="00345ED7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B1DCD"/>
    <w:rsid w:val="003C1454"/>
    <w:rsid w:val="003C3078"/>
    <w:rsid w:val="003D1EF8"/>
    <w:rsid w:val="003E33BF"/>
    <w:rsid w:val="003E78A0"/>
    <w:rsid w:val="003F5AA4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132F"/>
    <w:rsid w:val="00503FA8"/>
    <w:rsid w:val="00507C7C"/>
    <w:rsid w:val="00511D6F"/>
    <w:rsid w:val="0051425C"/>
    <w:rsid w:val="00522A02"/>
    <w:rsid w:val="00526D47"/>
    <w:rsid w:val="00527706"/>
    <w:rsid w:val="00535FFD"/>
    <w:rsid w:val="005444EC"/>
    <w:rsid w:val="005512B4"/>
    <w:rsid w:val="00561593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6112E2"/>
    <w:rsid w:val="00615110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C6AD6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5B0E"/>
    <w:rsid w:val="007676CC"/>
    <w:rsid w:val="0077626D"/>
    <w:rsid w:val="00777201"/>
    <w:rsid w:val="00783D15"/>
    <w:rsid w:val="007840E3"/>
    <w:rsid w:val="00787AA2"/>
    <w:rsid w:val="00787B2B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724D9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B29F1"/>
    <w:rsid w:val="008E4564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815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2E06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0DD4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63CB883C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DBF3C-549C-43AB-9772-D6F427B9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183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24</cp:revision>
  <cp:lastPrinted>2026-03-04T10:21:00Z</cp:lastPrinted>
  <dcterms:created xsi:type="dcterms:W3CDTF">2026-04-09T06:43:00Z</dcterms:created>
  <dcterms:modified xsi:type="dcterms:W3CDTF">2026-05-15T07:12:00Z</dcterms:modified>
</cp:coreProperties>
</file>