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6C6AD6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1E5D54">
        <w:rPr>
          <w:rFonts w:ascii="Calibri" w:hAnsi="Calibri" w:cs="Calibri"/>
          <w:sz w:val="22"/>
          <w:szCs w:val="22"/>
        </w:rPr>
        <w:t>.</w:t>
      </w:r>
      <w:r w:rsidR="00DF2E06">
        <w:rPr>
          <w:rFonts w:ascii="Calibri" w:hAnsi="Calibri" w:cs="Calibri"/>
          <w:sz w:val="22"/>
          <w:szCs w:val="22"/>
        </w:rPr>
        <w:t>62</w:t>
      </w:r>
      <w:r w:rsidR="006C6AD6">
        <w:rPr>
          <w:rFonts w:ascii="Calibri" w:hAnsi="Calibri" w:cs="Calibri"/>
          <w:sz w:val="22"/>
          <w:szCs w:val="22"/>
        </w:rPr>
        <w:t>.26</w:t>
      </w:r>
    </w:p>
    <w:p w:rsidR="00765B0E" w:rsidRDefault="00765B0E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</w:t>
      </w:r>
      <w:r w:rsidR="00B20815">
        <w:rPr>
          <w:rFonts w:ascii="Calibri" w:hAnsi="Calibri" w:cs="Calibri"/>
          <w:sz w:val="22"/>
          <w:szCs w:val="22"/>
        </w:rPr>
        <w:t>do zapytania ofertowego</w:t>
      </w:r>
    </w:p>
    <w:p w:rsidR="00765B0E" w:rsidRPr="00765B0E" w:rsidRDefault="00765B0E" w:rsidP="00765B0E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765B0E">
        <w:rPr>
          <w:rFonts w:ascii="Calibri" w:hAnsi="Calibri" w:cs="Calibri"/>
          <w:b/>
          <w:sz w:val="22"/>
          <w:szCs w:val="22"/>
        </w:rPr>
        <w:t>F</w:t>
      </w:r>
      <w:r w:rsidR="00561593">
        <w:rPr>
          <w:rFonts w:ascii="Calibri" w:hAnsi="Calibri" w:cs="Calibri"/>
          <w:b/>
          <w:sz w:val="22"/>
          <w:szCs w:val="22"/>
        </w:rPr>
        <w:t>ormularz ofertowy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DF2E06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3F5AA4" w:rsidRDefault="003F5AA4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</w:t>
      </w:r>
    </w:p>
    <w:p w:rsidR="003F5AA4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REGON:</w:t>
      </w:r>
    </w:p>
    <w:p w:rsidR="00215708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telefonu: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kontaktu z naszą Firmą upoważniam/y: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Wszelką korespondencje w sprawie niniejszego zamówienia należy kierować na adres:</w:t>
      </w:r>
    </w:p>
    <w:p w:rsidR="003F5AA4" w:rsidRDefault="003F5AA4" w:rsidP="003F5AA4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odpowiedzi na zapytanie ofertowe dotyczące wykonania usługi:</w:t>
      </w:r>
    </w:p>
    <w:p w:rsidR="003F5AA4" w:rsidRPr="003F5AA4" w:rsidRDefault="001E5D54" w:rsidP="003F5AA4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Polegającej na </w:t>
      </w:r>
      <w:r w:rsidR="00DF2E06">
        <w:rPr>
          <w:rFonts w:ascii="Calibri" w:hAnsi="Calibri" w:cs="Calibri"/>
          <w:sz w:val="22"/>
          <w:szCs w:val="22"/>
        </w:rPr>
        <w:t xml:space="preserve">załadunku, transporcie i zniszczeniu 4 000 kg dokumentów poufnych </w:t>
      </w:r>
      <w:r w:rsidR="00083005">
        <w:rPr>
          <w:rFonts w:ascii="Calibri" w:hAnsi="Calibri" w:cs="Calibri"/>
          <w:sz w:val="22"/>
          <w:szCs w:val="22"/>
        </w:rPr>
        <w:t>po sesjach egzaminacyjnych z Centrum Innowacji i Symulacyjnej Edukacji Medycznej z Katowic-Ligoty.</w:t>
      </w:r>
      <w:r w:rsidR="00DF2E06">
        <w:rPr>
          <w:rFonts w:ascii="Calibri" w:hAnsi="Calibri" w:cs="Calibri"/>
          <w:sz w:val="22"/>
          <w:szCs w:val="22"/>
        </w:rPr>
        <w:t xml:space="preserve"> Katowic-Ligoty</w:t>
      </w:r>
      <w:r>
        <w:rPr>
          <w:rFonts w:ascii="Calibri" w:hAnsi="Calibri" w:cs="Calibri"/>
          <w:sz w:val="22"/>
          <w:szCs w:val="22"/>
        </w:rPr>
        <w:t xml:space="preserve"> </w:t>
      </w:r>
      <w:r w:rsidR="003F5AA4" w:rsidRPr="003F5AA4">
        <w:rPr>
          <w:rFonts w:ascii="Calibri" w:hAnsi="Calibri" w:cs="Calibri"/>
          <w:sz w:val="22"/>
          <w:szCs w:val="22"/>
        </w:rPr>
        <w:t>oferujemy następujące cenę:</w:t>
      </w:r>
    </w:p>
    <w:p w:rsidR="003F5AA4" w:rsidRDefault="003F5AA4" w:rsidP="003F5AA4">
      <w:pPr>
        <w:spacing w:before="264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Tabela: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1560"/>
        <w:gridCol w:w="590"/>
        <w:gridCol w:w="1812"/>
      </w:tblGrid>
      <w:tr w:rsidR="003F5AA4" w:rsidTr="00345ED7">
        <w:tc>
          <w:tcPr>
            <w:tcW w:w="56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towaru usługi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VAT</w:t>
            </w: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3F5AA4" w:rsidTr="00345ED7">
        <w:tc>
          <w:tcPr>
            <w:tcW w:w="562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3F5AA4" w:rsidRPr="00345ED7" w:rsidRDefault="00DF2E06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>Wykonanie usługi polegającej na odbiorze, załadunku, transporcie i zniszczeniu 4</w:t>
            </w:r>
            <w:r w:rsidR="008724D9">
              <w:t xml:space="preserve"> </w:t>
            </w:r>
            <w:r>
              <w:t xml:space="preserve">000 kg dokumentów poufnych z </w:t>
            </w:r>
            <w:r w:rsidR="008724D9">
              <w:t>Katowic-Ligoty</w:t>
            </w:r>
            <w:r w:rsidR="001E5D54">
              <w:t>.</w:t>
            </w:r>
            <w:bookmarkStart w:id="0" w:name="_GoBack"/>
            <w:bookmarkEnd w:id="0"/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F5AA4" w:rsidTr="00345ED7">
        <w:tc>
          <w:tcPr>
            <w:tcW w:w="562" w:type="dxa"/>
          </w:tcPr>
          <w:p w:rsidR="003F5AA4" w:rsidRPr="00345ED7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215708" w:rsidRPr="003F5AA4" w:rsidRDefault="00787B2B" w:rsidP="00787B2B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Ponadto oświadczam, że</w:t>
      </w:r>
      <w:r w:rsidR="001106BE" w:rsidRPr="003F5AA4">
        <w:rPr>
          <w:rFonts w:ascii="Calibri" w:hAnsi="Calibri" w:cs="Calibri"/>
          <w:b/>
          <w:sz w:val="22"/>
          <w:szCs w:val="22"/>
        </w:rPr>
        <w:t>:</w:t>
      </w:r>
    </w:p>
    <w:p w:rsidR="001106BE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że: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Składana oferta jest ważna przez cały okres związania ofertą.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Oferowana cena zawiera wszystkie koszty związane z realizacją przedmiotu zamówienia.</w:t>
      </w:r>
    </w:p>
    <w:p w:rsidR="00FB0DD4" w:rsidRPr="001E5D54" w:rsidRDefault="00FB0DD4" w:rsidP="001E5D5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 w:rsidRPr="00FB0DD4">
        <w:rPr>
          <w:rFonts w:ascii="Calibri" w:hAnsi="Calibri" w:cs="Calibri"/>
          <w:sz w:val="22"/>
          <w:szCs w:val="22"/>
        </w:rPr>
        <w:t>Wyrażam zgod</w:t>
      </w:r>
      <w:r>
        <w:rPr>
          <w:rFonts w:ascii="Calibri" w:hAnsi="Calibri" w:cs="Calibri"/>
          <w:sz w:val="22"/>
          <w:szCs w:val="22"/>
        </w:rPr>
        <w:t>ę</w:t>
      </w:r>
      <w:r w:rsidRPr="00FB0DD4">
        <w:rPr>
          <w:rFonts w:ascii="Calibri" w:hAnsi="Calibri" w:cs="Calibri"/>
          <w:sz w:val="22"/>
          <w:szCs w:val="22"/>
        </w:rPr>
        <w:t xml:space="preserve"> na warunki płatności: przelew 30 dni od daty otrzymania faktury</w:t>
      </w:r>
      <w:r>
        <w:rPr>
          <w:rFonts w:ascii="Calibri" w:hAnsi="Calibri" w:cs="Calibri"/>
          <w:sz w:val="22"/>
          <w:szCs w:val="22"/>
        </w:rPr>
        <w:t>.</w:t>
      </w:r>
    </w:p>
    <w:p w:rsidR="00FB0DD4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oświadczam, że jestem świadomy odpowiedzialności karnej związanej ze składaniem fałszywych oświadczeń.</w:t>
      </w:r>
    </w:p>
    <w:p w:rsidR="00787B2B" w:rsidRPr="00FB0DD4" w:rsidRDefault="00787B2B" w:rsidP="00FB0DD4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FB0DD4">
        <w:rPr>
          <w:rFonts w:cs="Calibri"/>
          <w:sz w:val="22"/>
          <w:szCs w:val="22"/>
        </w:rPr>
        <w:t>Podpis i pieczęć Wykonawcy lub dokument podpisany elektronicznie:</w:t>
      </w:r>
    </w:p>
    <w:p w:rsidR="00787B2B" w:rsidRDefault="00787B2B" w:rsidP="00615110">
      <w:pPr>
        <w:spacing w:before="600" w:after="0" w:line="276" w:lineRule="auto"/>
        <w:rPr>
          <w:rFonts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Miejscowość dnia:</w:t>
      </w:r>
    </w:p>
    <w:p w:rsidR="00B91924" w:rsidRPr="00492FA3" w:rsidRDefault="00B91924" w:rsidP="008724D9">
      <w:pPr>
        <w:spacing w:before="600" w:after="48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</w:t>
      </w:r>
      <w:r w:rsidR="00787B2B">
        <w:rPr>
          <w:rFonts w:cs="Calibri"/>
          <w:sz w:val="20"/>
          <w:szCs w:val="20"/>
        </w:rPr>
        <w:t xml:space="preserve"> ze strony Zamwiającego</w:t>
      </w:r>
      <w:r w:rsidRPr="000C345D">
        <w:rPr>
          <w:rFonts w:cs="Calibri"/>
          <w:sz w:val="20"/>
          <w:szCs w:val="20"/>
        </w:rPr>
        <w:t>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3B1DCD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0C345D">
        <w:rPr>
          <w:rFonts w:cs="Calibri"/>
          <w:sz w:val="20"/>
          <w:szCs w:val="20"/>
        </w:rPr>
        <w:t xml:space="preserve"> 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083005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5ABE8AD0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46159"/>
    <w:rsid w:val="000606AE"/>
    <w:rsid w:val="00066565"/>
    <w:rsid w:val="00066A5F"/>
    <w:rsid w:val="00083005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06BE"/>
    <w:rsid w:val="00116E5B"/>
    <w:rsid w:val="00121E41"/>
    <w:rsid w:val="00121EA7"/>
    <w:rsid w:val="00132A35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5D54"/>
    <w:rsid w:val="001E76B4"/>
    <w:rsid w:val="001F3F24"/>
    <w:rsid w:val="00200574"/>
    <w:rsid w:val="002112AE"/>
    <w:rsid w:val="00211402"/>
    <w:rsid w:val="00215708"/>
    <w:rsid w:val="00217DDD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5ED7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B1DCD"/>
    <w:rsid w:val="003C1454"/>
    <w:rsid w:val="003C3078"/>
    <w:rsid w:val="003D1EF8"/>
    <w:rsid w:val="003E33BF"/>
    <w:rsid w:val="003E78A0"/>
    <w:rsid w:val="003F5AA4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132F"/>
    <w:rsid w:val="00507C7C"/>
    <w:rsid w:val="00511D6F"/>
    <w:rsid w:val="0051425C"/>
    <w:rsid w:val="00522A02"/>
    <w:rsid w:val="00526D47"/>
    <w:rsid w:val="00527706"/>
    <w:rsid w:val="00535FFD"/>
    <w:rsid w:val="005444EC"/>
    <w:rsid w:val="005512B4"/>
    <w:rsid w:val="00561593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6112E2"/>
    <w:rsid w:val="00615110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C6AD6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5B0E"/>
    <w:rsid w:val="007676CC"/>
    <w:rsid w:val="0077626D"/>
    <w:rsid w:val="00777201"/>
    <w:rsid w:val="00783D15"/>
    <w:rsid w:val="007840E3"/>
    <w:rsid w:val="00787AA2"/>
    <w:rsid w:val="00787B2B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4D9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815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2E06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0DD4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7F89AF77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55619-6BDE-41F2-84D7-D3C4CC11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157</TotalTime>
  <Pages>2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18</cp:revision>
  <cp:lastPrinted>2026-03-04T10:21:00Z</cp:lastPrinted>
  <dcterms:created xsi:type="dcterms:W3CDTF">2026-04-09T06:43:00Z</dcterms:created>
  <dcterms:modified xsi:type="dcterms:W3CDTF">2026-04-23T10:21:00Z</dcterms:modified>
</cp:coreProperties>
</file>