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CC9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6C6AD6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1E5D54">
        <w:rPr>
          <w:rFonts w:ascii="Calibri" w:hAnsi="Calibri" w:cs="Calibri"/>
          <w:sz w:val="22"/>
          <w:szCs w:val="22"/>
        </w:rPr>
        <w:t>.59</w:t>
      </w:r>
      <w:r w:rsidR="006C6AD6">
        <w:rPr>
          <w:rFonts w:ascii="Calibri" w:hAnsi="Calibri" w:cs="Calibri"/>
          <w:sz w:val="22"/>
          <w:szCs w:val="22"/>
        </w:rPr>
        <w:t>.26</w:t>
      </w:r>
    </w:p>
    <w:p w:rsidR="00765B0E" w:rsidRDefault="00765B0E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1 </w:t>
      </w:r>
      <w:r w:rsidR="00B20815">
        <w:rPr>
          <w:rFonts w:ascii="Calibri" w:hAnsi="Calibri" w:cs="Calibri"/>
          <w:sz w:val="22"/>
          <w:szCs w:val="22"/>
        </w:rPr>
        <w:t>do zapytania ofertowego</w:t>
      </w:r>
      <w:bookmarkStart w:id="0" w:name="_GoBack"/>
      <w:bookmarkEnd w:id="0"/>
    </w:p>
    <w:p w:rsidR="00765B0E" w:rsidRPr="00765B0E" w:rsidRDefault="00765B0E" w:rsidP="00765B0E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765B0E">
        <w:rPr>
          <w:rFonts w:ascii="Calibri" w:hAnsi="Calibri" w:cs="Calibri"/>
          <w:b/>
          <w:sz w:val="22"/>
          <w:szCs w:val="22"/>
        </w:rPr>
        <w:t>F</w:t>
      </w:r>
      <w:r w:rsidR="00561593">
        <w:rPr>
          <w:rFonts w:ascii="Calibri" w:hAnsi="Calibri" w:cs="Calibri"/>
          <w:b/>
          <w:sz w:val="22"/>
          <w:szCs w:val="22"/>
        </w:rPr>
        <w:t>ormularz ofertowy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>
        <w:rPr>
          <w:rFonts w:ascii="Calibri" w:hAnsi="Calibri" w:cs="Calibri"/>
          <w:sz w:val="22"/>
          <w:szCs w:val="22"/>
        </w:rPr>
        <w:t> 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3F5AA4" w:rsidRDefault="003F5AA4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</w:t>
      </w:r>
    </w:p>
    <w:p w:rsidR="003F5AA4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REGON:</w:t>
      </w:r>
    </w:p>
    <w:p w:rsidR="00215708" w:rsidRP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telefonu:</w:t>
      </w:r>
    </w:p>
    <w:p w:rsidR="00215708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e-mail: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kontaktu z naszą Firmą upoważniam/y:</w:t>
      </w:r>
    </w:p>
    <w:p w:rsidR="003F5AA4" w:rsidRDefault="003F5AA4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Wszelką korespondencje w sprawie niniejszego zamówienia należy kierować na adres:</w:t>
      </w:r>
    </w:p>
    <w:p w:rsidR="003F5AA4" w:rsidRDefault="003F5AA4" w:rsidP="003F5AA4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odpowiedzi na zapytanie ofertowe dotyczące wykonania usługi:</w:t>
      </w:r>
    </w:p>
    <w:p w:rsidR="003F5AA4" w:rsidRPr="003F5AA4" w:rsidRDefault="001E5D54" w:rsidP="003F5AA4">
      <w:pPr>
        <w:spacing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Polegającej na dostawie, posadzeniu i opalikowaniu jednego drzewa gatunku klon pospolity </w:t>
      </w:r>
      <w:proofErr w:type="spellStart"/>
      <w:r>
        <w:rPr>
          <w:rFonts w:ascii="Calibri" w:hAnsi="Calibri" w:cs="Calibri"/>
          <w:sz w:val="22"/>
          <w:szCs w:val="22"/>
        </w:rPr>
        <w:t>Globosum</w:t>
      </w:r>
      <w:proofErr w:type="spellEnd"/>
      <w:r>
        <w:rPr>
          <w:rFonts w:ascii="Calibri" w:hAnsi="Calibri" w:cs="Calibri"/>
          <w:sz w:val="22"/>
          <w:szCs w:val="22"/>
        </w:rPr>
        <w:t xml:space="preserve"> kulisty, </w:t>
      </w:r>
      <w:r w:rsidR="003F5AA4" w:rsidRPr="003F5AA4">
        <w:rPr>
          <w:rFonts w:ascii="Calibri" w:hAnsi="Calibri" w:cs="Calibri"/>
          <w:sz w:val="22"/>
          <w:szCs w:val="22"/>
        </w:rPr>
        <w:t>oferujemy następujące cenę:</w:t>
      </w:r>
    </w:p>
    <w:p w:rsidR="003F5AA4" w:rsidRDefault="003F5AA4" w:rsidP="003F5AA4">
      <w:pPr>
        <w:spacing w:before="264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Tabela: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1560"/>
        <w:gridCol w:w="590"/>
        <w:gridCol w:w="1812"/>
      </w:tblGrid>
      <w:tr w:rsidR="003F5AA4" w:rsidTr="00345ED7">
        <w:tc>
          <w:tcPr>
            <w:tcW w:w="56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536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Nazwa towaru usługi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VAT</w:t>
            </w: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3F5AA4" w:rsidTr="00345ED7">
        <w:tc>
          <w:tcPr>
            <w:tcW w:w="562" w:type="dxa"/>
          </w:tcPr>
          <w:p w:rsidR="003F5AA4" w:rsidRPr="00345ED7" w:rsidRDefault="00345ED7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3F5AA4" w:rsidRPr="00345ED7" w:rsidRDefault="001E5D54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t xml:space="preserve">Dostawa wraz z posadzeniem i opalikowaniem trzema palikami - Klonu pospolitego </w:t>
            </w:r>
            <w:proofErr w:type="spellStart"/>
            <w:r>
              <w:t>Globosum</w:t>
            </w:r>
            <w:proofErr w:type="spellEnd"/>
            <w:r>
              <w:t xml:space="preserve"> kulistego o obwodzie pnia min 10 cm mierzonym na wysokości 1m. Konieczność dokonania </w:t>
            </w:r>
            <w:proofErr w:type="spellStart"/>
            <w:r>
              <w:t>nasadzeń</w:t>
            </w:r>
            <w:proofErr w:type="spellEnd"/>
            <w:r>
              <w:t xml:space="preserve"> uzupełniających w ramach </w:t>
            </w:r>
            <w:proofErr w:type="spellStart"/>
            <w:r>
              <w:t>nasadzeń</w:t>
            </w:r>
            <w:proofErr w:type="spellEnd"/>
            <w:r>
              <w:t xml:space="preserve"> rekompensacyjnych za wycięte drzewa, zgodnie z wydaną Decyzją Urzędu Marszałkowskiego Województwa Śląskiego w Katowicach nr OE-ZD.7120.821.2023.AW z dnia 28.09.2023r.,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F5AA4" w:rsidTr="00345ED7">
        <w:tc>
          <w:tcPr>
            <w:tcW w:w="562" w:type="dxa"/>
          </w:tcPr>
          <w:p w:rsidR="003F5AA4" w:rsidRPr="00345ED7" w:rsidRDefault="001E5D54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345ED7" w:rsidRPr="00345ED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536" w:type="dxa"/>
          </w:tcPr>
          <w:p w:rsidR="003F5AA4" w:rsidRPr="00345ED7" w:rsidRDefault="00345ED7" w:rsidP="003F5AA4">
            <w:pPr>
              <w:spacing w:before="24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45ED7">
              <w:rPr>
                <w:rFonts w:ascii="Calibri" w:hAnsi="Calibri" w:cs="Calibri"/>
                <w:sz w:val="22"/>
                <w:szCs w:val="22"/>
              </w:rPr>
              <w:t>razem</w:t>
            </w:r>
          </w:p>
        </w:tc>
        <w:tc>
          <w:tcPr>
            <w:tcW w:w="156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90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:rsidR="003F5AA4" w:rsidRDefault="003F5AA4" w:rsidP="003F5AA4">
            <w:pPr>
              <w:spacing w:before="24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215708" w:rsidRPr="003F5AA4" w:rsidRDefault="00787B2B" w:rsidP="00787B2B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Ponadto oświadczam, że</w:t>
      </w:r>
      <w:r w:rsidR="001106BE" w:rsidRPr="003F5AA4">
        <w:rPr>
          <w:rFonts w:ascii="Calibri" w:hAnsi="Calibri" w:cs="Calibri"/>
          <w:b/>
          <w:sz w:val="22"/>
          <w:szCs w:val="22"/>
        </w:rPr>
        <w:t>:</w:t>
      </w:r>
    </w:p>
    <w:p w:rsidR="001106BE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że: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Składana oferta jest ważna przez cały okres związania ofertą.</w:t>
      </w:r>
    </w:p>
    <w:p w:rsidR="00FB0DD4" w:rsidRDefault="00FB0DD4" w:rsidP="00FB0DD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Oferowana cena zawiera wszystkie koszty związane z realizacją przedmiotu zamówienia.</w:t>
      </w:r>
    </w:p>
    <w:p w:rsidR="00FB0DD4" w:rsidRPr="001E5D54" w:rsidRDefault="00FB0DD4" w:rsidP="001E5D54">
      <w:pPr>
        <w:pStyle w:val="Akapitzlist"/>
        <w:numPr>
          <w:ilvl w:val="1"/>
          <w:numId w:val="9"/>
        </w:numPr>
        <w:spacing w:before="240" w:after="0" w:line="276" w:lineRule="auto"/>
        <w:ind w:left="567" w:hanging="283"/>
        <w:rPr>
          <w:rFonts w:ascii="Calibri" w:hAnsi="Calibri" w:cs="Calibri"/>
          <w:sz w:val="22"/>
          <w:szCs w:val="22"/>
        </w:rPr>
      </w:pPr>
      <w:r w:rsidRPr="00FB0DD4">
        <w:rPr>
          <w:rFonts w:ascii="Calibri" w:hAnsi="Calibri" w:cs="Calibri"/>
          <w:sz w:val="22"/>
          <w:szCs w:val="22"/>
        </w:rPr>
        <w:t>Wyrażam zgod</w:t>
      </w:r>
      <w:r>
        <w:rPr>
          <w:rFonts w:ascii="Calibri" w:hAnsi="Calibri" w:cs="Calibri"/>
          <w:sz w:val="22"/>
          <w:szCs w:val="22"/>
        </w:rPr>
        <w:t>ę</w:t>
      </w:r>
      <w:r w:rsidRPr="00FB0DD4">
        <w:rPr>
          <w:rFonts w:ascii="Calibri" w:hAnsi="Calibri" w:cs="Calibri"/>
          <w:sz w:val="22"/>
          <w:szCs w:val="22"/>
        </w:rPr>
        <w:t xml:space="preserve"> na warunki płatności: przelew 30 dni od daty otrzymania faktury</w:t>
      </w:r>
      <w:r>
        <w:rPr>
          <w:rFonts w:ascii="Calibri" w:hAnsi="Calibri" w:cs="Calibri"/>
          <w:sz w:val="22"/>
          <w:szCs w:val="22"/>
        </w:rPr>
        <w:t>.</w:t>
      </w:r>
    </w:p>
    <w:p w:rsidR="00FB0DD4" w:rsidRDefault="00FB0DD4" w:rsidP="00FB0DD4">
      <w:pPr>
        <w:pStyle w:val="Akapitzlist"/>
        <w:numPr>
          <w:ilvl w:val="0"/>
          <w:numId w:val="9"/>
        </w:numPr>
        <w:spacing w:before="24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Jednocześnie oświadczam, że jestem świadomy odpowiedzialności karnej związanej ze składaniem fałszywych oświadczeń.</w:t>
      </w:r>
    </w:p>
    <w:p w:rsidR="00787B2B" w:rsidRPr="00FB0DD4" w:rsidRDefault="00787B2B" w:rsidP="00FB0DD4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FB0DD4">
        <w:rPr>
          <w:rFonts w:cs="Calibri"/>
          <w:sz w:val="22"/>
          <w:szCs w:val="22"/>
        </w:rPr>
        <w:t>Podpis i pieczęć Wykonawcy lub dokument podpisany elektronicznie:</w:t>
      </w:r>
    </w:p>
    <w:p w:rsidR="00787B2B" w:rsidRDefault="00787B2B" w:rsidP="00615110">
      <w:pPr>
        <w:spacing w:before="600" w:after="0" w:line="276" w:lineRule="auto"/>
        <w:rPr>
          <w:rFonts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Miejscowość dnia:</w:t>
      </w:r>
    </w:p>
    <w:p w:rsidR="00B91924" w:rsidRPr="00492FA3" w:rsidRDefault="00B91924" w:rsidP="00492FA3">
      <w:pPr>
        <w:spacing w:after="480" w:line="276" w:lineRule="auto"/>
        <w:rPr>
          <w:rFonts w:cs="Calibri"/>
          <w:sz w:val="20"/>
          <w:szCs w:val="20"/>
        </w:rPr>
      </w:pPr>
      <w:r w:rsidRPr="000C345D">
        <w:rPr>
          <w:rFonts w:cs="Calibri"/>
          <w:sz w:val="20"/>
          <w:szCs w:val="20"/>
        </w:rPr>
        <w:t>Dane kontaktowe</w:t>
      </w:r>
      <w:r w:rsidR="00787B2B">
        <w:rPr>
          <w:rFonts w:cs="Calibri"/>
          <w:sz w:val="20"/>
          <w:szCs w:val="20"/>
        </w:rPr>
        <w:t xml:space="preserve"> ze strony Zamwiającego</w:t>
      </w:r>
      <w:r w:rsidRPr="000C345D">
        <w:rPr>
          <w:rFonts w:cs="Calibri"/>
          <w:sz w:val="20"/>
          <w:szCs w:val="20"/>
        </w:rPr>
        <w:t>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3B1DCD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0C345D">
        <w:rPr>
          <w:rFonts w:cs="Calibri"/>
          <w:sz w:val="20"/>
          <w:szCs w:val="20"/>
        </w:rPr>
        <w:t xml:space="preserve"> 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B20815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5ABE8AD0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68"/>
    <w:rsid w:val="0004169C"/>
    <w:rsid w:val="000419ED"/>
    <w:rsid w:val="000427B7"/>
    <w:rsid w:val="00046159"/>
    <w:rsid w:val="000606AE"/>
    <w:rsid w:val="00066565"/>
    <w:rsid w:val="00066A5F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06BE"/>
    <w:rsid w:val="00116E5B"/>
    <w:rsid w:val="00121E41"/>
    <w:rsid w:val="00121EA7"/>
    <w:rsid w:val="00132A35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5D54"/>
    <w:rsid w:val="001E76B4"/>
    <w:rsid w:val="001F3F24"/>
    <w:rsid w:val="00200574"/>
    <w:rsid w:val="002112AE"/>
    <w:rsid w:val="00211402"/>
    <w:rsid w:val="00215708"/>
    <w:rsid w:val="00217DDD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E0293"/>
    <w:rsid w:val="002F6DFA"/>
    <w:rsid w:val="00300EF5"/>
    <w:rsid w:val="003022B7"/>
    <w:rsid w:val="0030522E"/>
    <w:rsid w:val="00320382"/>
    <w:rsid w:val="00340C55"/>
    <w:rsid w:val="00345ED7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B1DCD"/>
    <w:rsid w:val="003C1454"/>
    <w:rsid w:val="003C3078"/>
    <w:rsid w:val="003D1EF8"/>
    <w:rsid w:val="003E33BF"/>
    <w:rsid w:val="003E78A0"/>
    <w:rsid w:val="003F5AA4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132F"/>
    <w:rsid w:val="00507C7C"/>
    <w:rsid w:val="00511D6F"/>
    <w:rsid w:val="0051425C"/>
    <w:rsid w:val="00522A02"/>
    <w:rsid w:val="00526D47"/>
    <w:rsid w:val="00527706"/>
    <w:rsid w:val="00535FFD"/>
    <w:rsid w:val="005444EC"/>
    <w:rsid w:val="005512B4"/>
    <w:rsid w:val="00561593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6112E2"/>
    <w:rsid w:val="00615110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C6AD6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5B0E"/>
    <w:rsid w:val="007676CC"/>
    <w:rsid w:val="0077626D"/>
    <w:rsid w:val="00777201"/>
    <w:rsid w:val="00783D15"/>
    <w:rsid w:val="007840E3"/>
    <w:rsid w:val="00787AA2"/>
    <w:rsid w:val="00787B2B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815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33D8"/>
    <w:rsid w:val="00DF52E1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0DD4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2F2A9D36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6414-A9EA-4278-BC57-95D7DC66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142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16</cp:revision>
  <cp:lastPrinted>2026-03-04T10:21:00Z</cp:lastPrinted>
  <dcterms:created xsi:type="dcterms:W3CDTF">2026-04-09T06:43:00Z</dcterms:created>
  <dcterms:modified xsi:type="dcterms:W3CDTF">2026-04-23T06:02:00Z</dcterms:modified>
</cp:coreProperties>
</file>