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F6C13" w14:textId="77777777" w:rsidR="007D33DC" w:rsidRDefault="007D33DC" w:rsidP="006C5CC2">
      <w:pPr>
        <w:sectPr w:rsidR="007D33DC" w:rsidSect="00B72A49">
          <w:headerReference w:type="default" r:id="rId7"/>
          <w:footerReference w:type="default" r:id="rId8"/>
          <w:pgSz w:w="11906" w:h="16838"/>
          <w:pgMar w:top="2101" w:right="1274" w:bottom="1417" w:left="1276" w:header="708" w:footer="682" w:gutter="0"/>
          <w:cols w:space="708"/>
          <w:docGrid w:linePitch="360"/>
        </w:sectPr>
      </w:pPr>
    </w:p>
    <w:p w14:paraId="42D065CD" w14:textId="64926B6B" w:rsidR="00B97B57" w:rsidRDefault="00B97B57" w:rsidP="006C1A60">
      <w:pPr>
        <w:ind w:left="7090" w:firstLine="709"/>
      </w:pPr>
      <w:r>
        <w:t xml:space="preserve">Załącznik nr </w:t>
      </w:r>
      <w:r w:rsidR="00C91DE9">
        <w:t>2</w:t>
      </w:r>
    </w:p>
    <w:p w14:paraId="09180970" w14:textId="77777777" w:rsidR="006C1A60" w:rsidRDefault="006C1A60" w:rsidP="006C1A60">
      <w:pPr>
        <w:ind w:left="7090" w:firstLine="709"/>
      </w:pPr>
    </w:p>
    <w:p w14:paraId="4FDE4017" w14:textId="2A5B16D4" w:rsidR="00B97B57" w:rsidRDefault="00B856DA" w:rsidP="00B856D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97B57" w:rsidRPr="006C1A60">
        <w:rPr>
          <w:sz w:val="24"/>
          <w:szCs w:val="24"/>
        </w:rPr>
        <w:t>GG.6622.1.202</w:t>
      </w:r>
      <w:r>
        <w:rPr>
          <w:sz w:val="24"/>
          <w:szCs w:val="24"/>
        </w:rPr>
        <w:t>6</w:t>
      </w:r>
    </w:p>
    <w:p w14:paraId="6265B400" w14:textId="7AA86C99" w:rsidR="00B856DA" w:rsidRDefault="00B856DA" w:rsidP="00B856DA">
      <w:pPr>
        <w:spacing w:after="0"/>
        <w:rPr>
          <w:sz w:val="24"/>
          <w:szCs w:val="24"/>
        </w:rPr>
      </w:pPr>
      <w:r>
        <w:rPr>
          <w:sz w:val="24"/>
          <w:szCs w:val="24"/>
        </w:rPr>
        <w:t>(GG.6622.1.2025)</w:t>
      </w:r>
    </w:p>
    <w:p w14:paraId="03A7DA19" w14:textId="77777777" w:rsidR="00B856DA" w:rsidRPr="006C1A60" w:rsidRDefault="00B856DA" w:rsidP="00B856DA">
      <w:pPr>
        <w:spacing w:after="0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7224"/>
      </w:tblGrid>
      <w:tr w:rsidR="00B97B57" w:rsidRPr="006C1A60" w14:paraId="0E75F27D" w14:textId="77777777" w:rsidTr="00B97B57">
        <w:tc>
          <w:tcPr>
            <w:tcW w:w="2122" w:type="dxa"/>
            <w:shd w:val="clear" w:color="auto" w:fill="BFBFBF" w:themeFill="background1" w:themeFillShade="BF"/>
          </w:tcPr>
          <w:p w14:paraId="32E830B3" w14:textId="18E04632" w:rsidR="00B97B57" w:rsidRPr="006C1A60" w:rsidRDefault="00B97B57" w:rsidP="00B97B57">
            <w:pPr>
              <w:jc w:val="right"/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Nazwa firmy:</w:t>
            </w:r>
          </w:p>
        </w:tc>
        <w:tc>
          <w:tcPr>
            <w:tcW w:w="7224" w:type="dxa"/>
          </w:tcPr>
          <w:p w14:paraId="10A11381" w14:textId="77777777" w:rsidR="00B97B57" w:rsidRPr="006C1A60" w:rsidRDefault="00B97B57" w:rsidP="00B97B57">
            <w:pPr>
              <w:rPr>
                <w:sz w:val="24"/>
                <w:szCs w:val="24"/>
              </w:rPr>
            </w:pPr>
          </w:p>
        </w:tc>
      </w:tr>
      <w:tr w:rsidR="00B97B57" w:rsidRPr="006C1A60" w14:paraId="24B108D1" w14:textId="77777777" w:rsidTr="00B97B57">
        <w:tc>
          <w:tcPr>
            <w:tcW w:w="2122" w:type="dxa"/>
            <w:shd w:val="clear" w:color="auto" w:fill="BFBFBF" w:themeFill="background1" w:themeFillShade="BF"/>
          </w:tcPr>
          <w:p w14:paraId="5DE468D8" w14:textId="2EB5AD21" w:rsidR="00B97B57" w:rsidRPr="006C1A60" w:rsidRDefault="00B97B57" w:rsidP="00B97B57">
            <w:pPr>
              <w:jc w:val="right"/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Adres:</w:t>
            </w:r>
          </w:p>
        </w:tc>
        <w:tc>
          <w:tcPr>
            <w:tcW w:w="7224" w:type="dxa"/>
          </w:tcPr>
          <w:p w14:paraId="1E971298" w14:textId="77777777" w:rsidR="00B97B57" w:rsidRPr="006C1A60" w:rsidRDefault="00B97B57" w:rsidP="00B97B57">
            <w:pPr>
              <w:rPr>
                <w:sz w:val="24"/>
                <w:szCs w:val="24"/>
              </w:rPr>
            </w:pPr>
          </w:p>
        </w:tc>
      </w:tr>
      <w:tr w:rsidR="00B97B57" w:rsidRPr="006C1A60" w14:paraId="45689E3B" w14:textId="77777777" w:rsidTr="00B97B57">
        <w:tc>
          <w:tcPr>
            <w:tcW w:w="2122" w:type="dxa"/>
            <w:shd w:val="clear" w:color="auto" w:fill="BFBFBF" w:themeFill="background1" w:themeFillShade="BF"/>
          </w:tcPr>
          <w:p w14:paraId="36AC0B39" w14:textId="274EB5CF" w:rsidR="00B97B57" w:rsidRPr="006C1A60" w:rsidRDefault="00B97B57" w:rsidP="00B97B57">
            <w:pPr>
              <w:jc w:val="right"/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NIP:</w:t>
            </w:r>
          </w:p>
        </w:tc>
        <w:tc>
          <w:tcPr>
            <w:tcW w:w="7224" w:type="dxa"/>
          </w:tcPr>
          <w:p w14:paraId="0137669F" w14:textId="77777777" w:rsidR="00B97B57" w:rsidRPr="006C1A60" w:rsidRDefault="00B97B57" w:rsidP="00B97B57">
            <w:pPr>
              <w:rPr>
                <w:sz w:val="24"/>
                <w:szCs w:val="24"/>
              </w:rPr>
            </w:pPr>
          </w:p>
        </w:tc>
      </w:tr>
      <w:tr w:rsidR="00B97B57" w:rsidRPr="006C1A60" w14:paraId="50943256" w14:textId="77777777" w:rsidTr="00B97B57">
        <w:tc>
          <w:tcPr>
            <w:tcW w:w="2122" w:type="dxa"/>
            <w:shd w:val="clear" w:color="auto" w:fill="BFBFBF" w:themeFill="background1" w:themeFillShade="BF"/>
          </w:tcPr>
          <w:p w14:paraId="598B0750" w14:textId="06AF99FE" w:rsidR="00B97B57" w:rsidRPr="006C1A60" w:rsidRDefault="00B97B57" w:rsidP="00B97B57">
            <w:pPr>
              <w:jc w:val="right"/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Telefon/faks</w:t>
            </w:r>
          </w:p>
        </w:tc>
        <w:tc>
          <w:tcPr>
            <w:tcW w:w="7224" w:type="dxa"/>
          </w:tcPr>
          <w:p w14:paraId="45A4711D" w14:textId="77777777" w:rsidR="00B97B57" w:rsidRPr="006C1A60" w:rsidRDefault="00B97B57" w:rsidP="00B97B57">
            <w:pPr>
              <w:rPr>
                <w:sz w:val="24"/>
                <w:szCs w:val="24"/>
              </w:rPr>
            </w:pPr>
          </w:p>
        </w:tc>
      </w:tr>
      <w:tr w:rsidR="00B97B57" w:rsidRPr="006C1A60" w14:paraId="38D6F532" w14:textId="77777777" w:rsidTr="00B97B57">
        <w:tc>
          <w:tcPr>
            <w:tcW w:w="2122" w:type="dxa"/>
            <w:shd w:val="clear" w:color="auto" w:fill="BFBFBF" w:themeFill="background1" w:themeFillShade="BF"/>
          </w:tcPr>
          <w:p w14:paraId="605BEE0C" w14:textId="767A64D5" w:rsidR="00B97B57" w:rsidRPr="006C1A60" w:rsidRDefault="00B97B57" w:rsidP="00B97B57">
            <w:pPr>
              <w:jc w:val="right"/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e-mail:</w:t>
            </w:r>
          </w:p>
        </w:tc>
        <w:tc>
          <w:tcPr>
            <w:tcW w:w="7224" w:type="dxa"/>
          </w:tcPr>
          <w:p w14:paraId="41C83646" w14:textId="77777777" w:rsidR="00B97B57" w:rsidRPr="006C1A60" w:rsidRDefault="00B97B57" w:rsidP="00B97B57">
            <w:pPr>
              <w:rPr>
                <w:sz w:val="24"/>
                <w:szCs w:val="24"/>
              </w:rPr>
            </w:pPr>
          </w:p>
        </w:tc>
      </w:tr>
    </w:tbl>
    <w:p w14:paraId="23A7A46D" w14:textId="77777777" w:rsidR="00B97B57" w:rsidRPr="006C1A60" w:rsidRDefault="00B97B57" w:rsidP="00B97B57">
      <w:pPr>
        <w:rPr>
          <w:sz w:val="24"/>
          <w:szCs w:val="24"/>
        </w:rPr>
      </w:pPr>
    </w:p>
    <w:p w14:paraId="2CAE2E14" w14:textId="45361CD6" w:rsidR="00B97B57" w:rsidRPr="006C1A60" w:rsidRDefault="00B97B57" w:rsidP="006C1A60">
      <w:pPr>
        <w:jc w:val="both"/>
        <w:rPr>
          <w:sz w:val="24"/>
          <w:szCs w:val="24"/>
        </w:rPr>
      </w:pPr>
      <w:r w:rsidRPr="006C1A60">
        <w:rPr>
          <w:sz w:val="24"/>
          <w:szCs w:val="24"/>
        </w:rPr>
        <w:t xml:space="preserve">W odpowiedzi na zapytanie o wartość szacunkową zamówienia, którego celem jest </w:t>
      </w:r>
      <w:r w:rsidRPr="006C1A60">
        <w:rPr>
          <w:b/>
          <w:bCs/>
          <w:sz w:val="24"/>
          <w:szCs w:val="24"/>
        </w:rPr>
        <w:t xml:space="preserve">przeprowadzenie gleboznawczej klasyfikacji gruntów rolnych wchodzących w skład działki </w:t>
      </w:r>
      <w:r w:rsidR="00B65BB7">
        <w:rPr>
          <w:b/>
          <w:bCs/>
          <w:sz w:val="24"/>
          <w:szCs w:val="24"/>
        </w:rPr>
        <w:t>o </w:t>
      </w:r>
      <w:r w:rsidR="00B65BB7" w:rsidRPr="00B65BB7">
        <w:rPr>
          <w:b/>
          <w:bCs/>
          <w:sz w:val="24"/>
          <w:szCs w:val="24"/>
        </w:rPr>
        <w:t>identyfikatorze 301202_5.0015.AR_1.79/14</w:t>
      </w:r>
      <w:r w:rsidR="00B65BB7" w:rsidRPr="00B65BB7">
        <w:rPr>
          <w:sz w:val="24"/>
          <w:szCs w:val="24"/>
        </w:rPr>
        <w:t xml:space="preserve"> </w:t>
      </w:r>
      <w:r w:rsidR="00B856DA">
        <w:rPr>
          <w:sz w:val="24"/>
          <w:szCs w:val="24"/>
        </w:rPr>
        <w:t>i</w:t>
      </w:r>
      <w:r w:rsidRPr="00B65BB7">
        <w:rPr>
          <w:b/>
          <w:bCs/>
          <w:sz w:val="24"/>
          <w:szCs w:val="24"/>
        </w:rPr>
        <w:t> powierzchni 0,3500 ha zaliczonych do</w:t>
      </w:r>
      <w:r w:rsidR="00B65BB7">
        <w:rPr>
          <w:b/>
          <w:bCs/>
          <w:sz w:val="24"/>
          <w:szCs w:val="24"/>
        </w:rPr>
        <w:t> </w:t>
      </w:r>
      <w:r w:rsidRPr="00B65BB7">
        <w:rPr>
          <w:b/>
          <w:bCs/>
          <w:sz w:val="24"/>
          <w:szCs w:val="24"/>
        </w:rPr>
        <w:t>użytku gruntowego grunty orne oznaczone symbolem -</w:t>
      </w:r>
      <w:r w:rsidR="001C6F6C" w:rsidRPr="00B65BB7">
        <w:rPr>
          <w:b/>
          <w:bCs/>
          <w:sz w:val="24"/>
          <w:szCs w:val="24"/>
        </w:rPr>
        <w:t xml:space="preserve"> </w:t>
      </w:r>
      <w:r w:rsidRPr="00B65BB7">
        <w:rPr>
          <w:b/>
          <w:bCs/>
          <w:sz w:val="24"/>
          <w:szCs w:val="24"/>
        </w:rPr>
        <w:t>RIIIa i RV  położonej w obrębie ewidencyjnym</w:t>
      </w:r>
      <w:r w:rsidRPr="006C1A60">
        <w:rPr>
          <w:b/>
          <w:bCs/>
          <w:sz w:val="24"/>
          <w:szCs w:val="24"/>
        </w:rPr>
        <w:t xml:space="preserve"> Starygród</w:t>
      </w:r>
      <w:r w:rsidR="00B65BB7">
        <w:rPr>
          <w:b/>
          <w:bCs/>
          <w:sz w:val="24"/>
          <w:szCs w:val="24"/>
        </w:rPr>
        <w:t>, gmina Kobylin</w:t>
      </w:r>
      <w:r w:rsidRPr="006C1A60">
        <w:rPr>
          <w:sz w:val="24"/>
          <w:szCs w:val="24"/>
        </w:rPr>
        <w:t xml:space="preserve"> niniejszym wskazujemy szacunkową wartość realizacji przedmiotu zamówienia</w:t>
      </w:r>
    </w:p>
    <w:p w14:paraId="290D9631" w14:textId="77777777" w:rsidR="00F87D2C" w:rsidRPr="006C1A60" w:rsidRDefault="00F87D2C" w:rsidP="00B97B57">
      <w:pPr>
        <w:spacing w:after="0" w:line="240" w:lineRule="auto"/>
        <w:jc w:val="right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673"/>
      </w:tblGrid>
      <w:tr w:rsidR="00B97B57" w:rsidRPr="006C1A60" w14:paraId="239A9671" w14:textId="77777777" w:rsidTr="00B97B57">
        <w:tc>
          <w:tcPr>
            <w:tcW w:w="9346" w:type="dxa"/>
            <w:gridSpan w:val="2"/>
            <w:shd w:val="clear" w:color="auto" w:fill="BFBFBF" w:themeFill="background1" w:themeFillShade="BF"/>
          </w:tcPr>
          <w:p w14:paraId="0381BF75" w14:textId="0D6D7B8C" w:rsidR="00B97B57" w:rsidRPr="006C1A60" w:rsidRDefault="00B97B57" w:rsidP="00B97B57">
            <w:pPr>
              <w:jc w:val="center"/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Szacowanie wartości przedmiotu zamówienia</w:t>
            </w:r>
          </w:p>
        </w:tc>
      </w:tr>
      <w:tr w:rsidR="00B97B57" w:rsidRPr="006C1A60" w14:paraId="294BB777" w14:textId="77777777" w:rsidTr="00B97B57">
        <w:tc>
          <w:tcPr>
            <w:tcW w:w="4673" w:type="dxa"/>
          </w:tcPr>
          <w:p w14:paraId="7C8A2398" w14:textId="563E09E5" w:rsidR="00B97B57" w:rsidRPr="006C1A60" w:rsidRDefault="00B97B57" w:rsidP="006C5CC2">
            <w:pPr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Netto (PLN)</w:t>
            </w:r>
          </w:p>
        </w:tc>
        <w:tc>
          <w:tcPr>
            <w:tcW w:w="4673" w:type="dxa"/>
          </w:tcPr>
          <w:p w14:paraId="5A848769" w14:textId="1FBB258D" w:rsidR="00B97B57" w:rsidRPr="006C1A60" w:rsidRDefault="00B97B57" w:rsidP="006C5CC2">
            <w:pPr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Brutto (PLN)</w:t>
            </w:r>
          </w:p>
        </w:tc>
      </w:tr>
      <w:tr w:rsidR="00B97B57" w:rsidRPr="006C1A60" w14:paraId="178E3D5B" w14:textId="77777777" w:rsidTr="00B97B57">
        <w:tc>
          <w:tcPr>
            <w:tcW w:w="4673" w:type="dxa"/>
          </w:tcPr>
          <w:p w14:paraId="2AB4F202" w14:textId="77777777" w:rsidR="00B97B57" w:rsidRPr="006C1A60" w:rsidRDefault="00B97B57" w:rsidP="006C5CC2">
            <w:pPr>
              <w:rPr>
                <w:sz w:val="24"/>
                <w:szCs w:val="24"/>
              </w:rPr>
            </w:pPr>
          </w:p>
          <w:p w14:paraId="0A6F9438" w14:textId="2976BBAF" w:rsidR="00B97B57" w:rsidRPr="006C1A60" w:rsidRDefault="006C1A60" w:rsidP="006C5CC2">
            <w:pPr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…………………………………………………………PLN</w:t>
            </w:r>
          </w:p>
          <w:p w14:paraId="5CF5C149" w14:textId="77777777" w:rsidR="006C1A60" w:rsidRPr="006C1A60" w:rsidRDefault="006C1A60" w:rsidP="006C5CC2">
            <w:pPr>
              <w:rPr>
                <w:sz w:val="24"/>
                <w:szCs w:val="24"/>
              </w:rPr>
            </w:pPr>
          </w:p>
          <w:p w14:paraId="1B979929" w14:textId="4B0AEF02" w:rsidR="006C1A60" w:rsidRPr="006C1A60" w:rsidRDefault="006C1A60" w:rsidP="006C5CC2">
            <w:pPr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Słownie:……………………………………………PLN</w:t>
            </w:r>
          </w:p>
          <w:p w14:paraId="58CA0E6B" w14:textId="77777777" w:rsidR="00B97B57" w:rsidRPr="006C1A60" w:rsidRDefault="00B97B57" w:rsidP="006C5CC2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14:paraId="291C3A80" w14:textId="77777777" w:rsidR="00B97B57" w:rsidRPr="006C1A60" w:rsidRDefault="00B97B57" w:rsidP="006C5CC2">
            <w:pPr>
              <w:rPr>
                <w:sz w:val="24"/>
                <w:szCs w:val="24"/>
              </w:rPr>
            </w:pPr>
          </w:p>
          <w:p w14:paraId="3AFCFD58" w14:textId="066FF34F" w:rsidR="006C1A60" w:rsidRPr="006C1A60" w:rsidRDefault="006C1A60" w:rsidP="006C1A60">
            <w:pPr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………………………………………………………………PLN</w:t>
            </w:r>
          </w:p>
          <w:p w14:paraId="168FDF54" w14:textId="77777777" w:rsidR="006C1A60" w:rsidRPr="006C1A60" w:rsidRDefault="006C1A60" w:rsidP="006C1A60">
            <w:pPr>
              <w:rPr>
                <w:sz w:val="24"/>
                <w:szCs w:val="24"/>
              </w:rPr>
            </w:pPr>
          </w:p>
          <w:p w14:paraId="2877627F" w14:textId="01AAC145" w:rsidR="006C1A60" w:rsidRPr="006C1A60" w:rsidRDefault="006C1A60" w:rsidP="006C1A60">
            <w:pPr>
              <w:rPr>
                <w:sz w:val="24"/>
                <w:szCs w:val="24"/>
              </w:rPr>
            </w:pPr>
            <w:r w:rsidRPr="006C1A60">
              <w:rPr>
                <w:sz w:val="24"/>
                <w:szCs w:val="24"/>
              </w:rPr>
              <w:t>Słownie:………………………………………………</w:t>
            </w:r>
            <w:r>
              <w:rPr>
                <w:sz w:val="24"/>
                <w:szCs w:val="24"/>
              </w:rPr>
              <w:t>..</w:t>
            </w:r>
            <w:r w:rsidRPr="006C1A60">
              <w:rPr>
                <w:sz w:val="24"/>
                <w:szCs w:val="24"/>
              </w:rPr>
              <w:t>.PLN</w:t>
            </w:r>
          </w:p>
          <w:p w14:paraId="5A9815EE" w14:textId="77777777" w:rsidR="006C1A60" w:rsidRPr="006C1A60" w:rsidRDefault="006C1A60" w:rsidP="006C5CC2">
            <w:pPr>
              <w:rPr>
                <w:sz w:val="24"/>
                <w:szCs w:val="24"/>
              </w:rPr>
            </w:pPr>
          </w:p>
        </w:tc>
      </w:tr>
    </w:tbl>
    <w:p w14:paraId="1DF07AD7" w14:textId="77777777" w:rsidR="00F87D2C" w:rsidRPr="006C1A60" w:rsidRDefault="00F87D2C" w:rsidP="006C5CC2">
      <w:pPr>
        <w:rPr>
          <w:sz w:val="24"/>
          <w:szCs w:val="24"/>
        </w:rPr>
      </w:pPr>
    </w:p>
    <w:p w14:paraId="380185C0" w14:textId="77777777" w:rsidR="00F87D2C" w:rsidRDefault="00F87D2C" w:rsidP="006C5CC2">
      <w:pPr>
        <w:rPr>
          <w:sz w:val="24"/>
          <w:szCs w:val="24"/>
        </w:rPr>
      </w:pPr>
    </w:p>
    <w:p w14:paraId="58A3BBAD" w14:textId="77777777" w:rsidR="006C1A60" w:rsidRPr="006C1A60" w:rsidRDefault="006C1A60" w:rsidP="006C5CC2">
      <w:pPr>
        <w:rPr>
          <w:sz w:val="24"/>
          <w:szCs w:val="24"/>
        </w:rPr>
      </w:pPr>
    </w:p>
    <w:p w14:paraId="7730C5B3" w14:textId="350D8CAD" w:rsidR="00F87D2C" w:rsidRPr="006C1A60" w:rsidRDefault="006C1A60" w:rsidP="006C1A60">
      <w:pPr>
        <w:spacing w:after="0" w:line="240" w:lineRule="auto"/>
        <w:rPr>
          <w:sz w:val="24"/>
          <w:szCs w:val="24"/>
        </w:rPr>
      </w:pPr>
      <w:r w:rsidRPr="006C1A60">
        <w:rPr>
          <w:sz w:val="24"/>
          <w:szCs w:val="24"/>
        </w:rPr>
        <w:t>…………………………………………………………</w:t>
      </w:r>
      <w:r w:rsidRPr="006C1A60">
        <w:rPr>
          <w:sz w:val="24"/>
          <w:szCs w:val="24"/>
        </w:rPr>
        <w:tab/>
      </w:r>
      <w:r w:rsidRPr="006C1A60">
        <w:rPr>
          <w:sz w:val="24"/>
          <w:szCs w:val="24"/>
        </w:rPr>
        <w:tab/>
        <w:t>…………………………………………………………………..</w:t>
      </w:r>
    </w:p>
    <w:p w14:paraId="2E09C46B" w14:textId="4E313277" w:rsidR="006C1A60" w:rsidRPr="006C1A60" w:rsidRDefault="006C1A60" w:rsidP="006C1A60">
      <w:pPr>
        <w:spacing w:after="0" w:line="240" w:lineRule="auto"/>
        <w:ind w:firstLine="709"/>
        <w:rPr>
          <w:sz w:val="20"/>
          <w:szCs w:val="20"/>
        </w:rPr>
      </w:pPr>
      <w:r w:rsidRPr="006C1A60">
        <w:rPr>
          <w:sz w:val="20"/>
          <w:szCs w:val="20"/>
        </w:rPr>
        <w:t>(miejscowość i data)</w:t>
      </w:r>
      <w:r w:rsidRPr="006C1A60">
        <w:rPr>
          <w:sz w:val="20"/>
          <w:szCs w:val="20"/>
        </w:rPr>
        <w:tab/>
      </w:r>
      <w:r w:rsidRPr="006C1A60">
        <w:rPr>
          <w:sz w:val="20"/>
          <w:szCs w:val="20"/>
        </w:rPr>
        <w:tab/>
      </w:r>
      <w:r w:rsidRPr="006C1A60">
        <w:rPr>
          <w:sz w:val="20"/>
          <w:szCs w:val="20"/>
        </w:rPr>
        <w:tab/>
      </w:r>
      <w:r w:rsidRPr="006C1A60">
        <w:rPr>
          <w:sz w:val="20"/>
          <w:szCs w:val="20"/>
        </w:rPr>
        <w:tab/>
      </w:r>
      <w:r w:rsidRPr="006C1A60">
        <w:rPr>
          <w:sz w:val="20"/>
          <w:szCs w:val="20"/>
        </w:rPr>
        <w:tab/>
        <w:t>(podpis osoby upoważnionej)</w:t>
      </w:r>
    </w:p>
    <w:sectPr w:rsidR="006C1A60" w:rsidRPr="006C1A60" w:rsidSect="007373D0">
      <w:headerReference w:type="default" r:id="rId9"/>
      <w:footerReference w:type="default" r:id="rId10"/>
      <w:type w:val="continuous"/>
      <w:pgSz w:w="11906" w:h="16838"/>
      <w:pgMar w:top="993" w:right="1274" w:bottom="1417" w:left="1276" w:header="708" w:footer="68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BDBEC" w14:textId="77777777" w:rsidR="00DC28E1" w:rsidRDefault="00DC28E1" w:rsidP="00E75C55">
      <w:pPr>
        <w:spacing w:after="0" w:line="240" w:lineRule="auto"/>
      </w:pPr>
      <w:r>
        <w:separator/>
      </w:r>
    </w:p>
  </w:endnote>
  <w:endnote w:type="continuationSeparator" w:id="0">
    <w:p w14:paraId="04AACF8A" w14:textId="77777777" w:rsidR="00DC28E1" w:rsidRDefault="00DC28E1" w:rsidP="00E75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6E14C" w14:textId="77777777" w:rsidR="00A609EF" w:rsidRPr="00A609EF" w:rsidRDefault="00A609EF" w:rsidP="00A609EF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 w:val="18"/>
        <w:szCs w:val="18"/>
      </w:rPr>
    </w:pPr>
    <w:r w:rsidRPr="00A609EF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71D2B52" wp14:editId="2513A482">
              <wp:simplePos x="0" y="0"/>
              <wp:positionH relativeFrom="column">
                <wp:posOffset>-376811</wp:posOffset>
              </wp:positionH>
              <wp:positionV relativeFrom="paragraph">
                <wp:posOffset>197889</wp:posOffset>
              </wp:positionV>
              <wp:extent cx="6620494" cy="0"/>
              <wp:effectExtent l="0" t="0" r="0" b="0"/>
              <wp:wrapNone/>
              <wp:docPr id="195" name="Łącznik prosty 1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49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4EB818" id="Łącznik prosty 19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5pt,15.6pt" to="491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NkAmwEAAJQDAAAOAAAAZHJzL2Uyb0RvYy54bWysU9uO0zAQfUfiHyy/06TVq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" strokecolor="#4579b8 [3044]"/>
          </w:pict>
        </mc:Fallback>
      </mc:AlternateContent>
    </w:r>
  </w:p>
  <w:p w14:paraId="725E1618" w14:textId="77777777" w:rsidR="00A609EF" w:rsidRDefault="00A609EF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1E828FBB" w14:textId="77777777" w:rsidR="00095556" w:rsidRPr="00F96381" w:rsidRDefault="00095556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11D0B9E6" w14:textId="77777777" w:rsidR="00875D49" w:rsidRPr="00936508" w:rsidRDefault="00CC1C3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ul. 56 Pułku Piechoty Wlkp. 10</w:t>
    </w:r>
    <w:r w:rsidR="00992FAD" w:rsidRPr="00936508">
      <w:rPr>
        <w:rFonts w:asciiTheme="minorHAnsi" w:hAnsiTheme="minorHAnsi" w:cstheme="minorHAnsi"/>
        <w:sz w:val="20"/>
        <w:szCs w:val="20"/>
      </w:rPr>
      <w:tab/>
    </w:r>
    <w:r w:rsidR="00875D49" w:rsidRPr="00936508">
      <w:rPr>
        <w:rFonts w:asciiTheme="minorHAnsi" w:hAnsiTheme="minorHAnsi" w:cstheme="minorHAnsi"/>
        <w:sz w:val="20"/>
        <w:szCs w:val="20"/>
      </w:rPr>
      <w:t>www.powiat-krotoszyn.pl</w:t>
    </w:r>
  </w:p>
  <w:p w14:paraId="0F78728A" w14:textId="2FA2C572" w:rsidR="00875D49" w:rsidRPr="00936508" w:rsidRDefault="00CC1C3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63-700 Krotoszyn</w:t>
    </w:r>
    <w:r w:rsidR="00992FAD" w:rsidRPr="00936508">
      <w:rPr>
        <w:rFonts w:asciiTheme="minorHAnsi" w:hAnsiTheme="minorHAnsi" w:cstheme="minorHAnsi"/>
        <w:sz w:val="20"/>
        <w:szCs w:val="20"/>
      </w:rPr>
      <w:tab/>
    </w:r>
    <w:r w:rsidR="00875D49" w:rsidRPr="00936508">
      <w:rPr>
        <w:rFonts w:asciiTheme="minorHAnsi" w:hAnsiTheme="minorHAnsi" w:cstheme="minorHAnsi"/>
        <w:sz w:val="20"/>
        <w:szCs w:val="20"/>
      </w:rPr>
      <w:t xml:space="preserve">e-mail: </w:t>
    </w:r>
    <w:r w:rsidR="007D1C15" w:rsidRPr="007D1C15">
      <w:rPr>
        <w:rFonts w:asciiTheme="minorHAnsi" w:hAnsiTheme="minorHAnsi" w:cstheme="minorHAnsi"/>
        <w:sz w:val="20"/>
        <w:szCs w:val="20"/>
      </w:rPr>
      <w:t>kontakt@starostwo.krotoszyn.pl</w:t>
    </w:r>
  </w:p>
  <w:p w14:paraId="1309C246" w14:textId="6878F249" w:rsidR="005117D9" w:rsidRDefault="00CC1C3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tel. 62 725 42 56 d</w:t>
    </w:r>
    <w:r w:rsidR="008408E7">
      <w:rPr>
        <w:rFonts w:asciiTheme="minorHAnsi" w:hAnsiTheme="minorHAnsi" w:cstheme="minorHAnsi"/>
        <w:sz w:val="20"/>
        <w:szCs w:val="20"/>
      </w:rPr>
      <w:t>o</w:t>
    </w:r>
    <w:r w:rsidRPr="00936508">
      <w:rPr>
        <w:rFonts w:asciiTheme="minorHAnsi" w:hAnsiTheme="minorHAnsi" w:cstheme="minorHAnsi"/>
        <w:sz w:val="20"/>
        <w:szCs w:val="20"/>
      </w:rPr>
      <w:t xml:space="preserve"> 57</w:t>
    </w:r>
    <w:r w:rsidR="005117D9">
      <w:rPr>
        <w:rFonts w:asciiTheme="minorHAnsi" w:hAnsiTheme="minorHAnsi" w:cstheme="minorHAnsi"/>
        <w:sz w:val="20"/>
        <w:szCs w:val="20"/>
      </w:rPr>
      <w:tab/>
    </w:r>
    <w:r w:rsidR="005117D9" w:rsidRPr="005117D9">
      <w:rPr>
        <w:rFonts w:asciiTheme="minorHAnsi" w:hAnsiTheme="minorHAnsi" w:cstheme="minorHAnsi"/>
        <w:sz w:val="20"/>
        <w:szCs w:val="20"/>
      </w:rPr>
      <w:t>e-Doręcze</w:t>
    </w:r>
    <w:r w:rsidR="005117D9">
      <w:rPr>
        <w:rFonts w:asciiTheme="minorHAnsi" w:hAnsiTheme="minorHAnsi" w:cstheme="minorHAnsi"/>
        <w:sz w:val="20"/>
        <w:szCs w:val="20"/>
      </w:rPr>
      <w:t>nia</w:t>
    </w:r>
    <w:r w:rsidR="005117D9" w:rsidRPr="005117D9">
      <w:rPr>
        <w:rFonts w:asciiTheme="minorHAnsi" w:hAnsiTheme="minorHAnsi" w:cstheme="minorHAnsi"/>
        <w:sz w:val="20"/>
        <w:szCs w:val="20"/>
      </w:rPr>
      <w:t>: AE:PL-58010-18640-FGDJS-27</w:t>
    </w:r>
  </w:p>
  <w:p w14:paraId="1ACEE4A3" w14:textId="10299BEB" w:rsidR="00095556" w:rsidRPr="00936508" w:rsidRDefault="00095556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67E74" w14:textId="77777777" w:rsidR="008F16DA" w:rsidRPr="00A609EF" w:rsidRDefault="008F16DA" w:rsidP="00A609EF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 w:val="18"/>
        <w:szCs w:val="18"/>
      </w:rPr>
    </w:pPr>
    <w:r w:rsidRPr="00A609EF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C5CBF73" wp14:editId="0D299AF0">
              <wp:simplePos x="0" y="0"/>
              <wp:positionH relativeFrom="column">
                <wp:posOffset>-376811</wp:posOffset>
              </wp:positionH>
              <wp:positionV relativeFrom="paragraph">
                <wp:posOffset>197889</wp:posOffset>
              </wp:positionV>
              <wp:extent cx="6620494" cy="0"/>
              <wp:effectExtent l="0" t="0" r="0" b="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49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A37AE4" id="Łącznik prosty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5pt,15.6pt" to="491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NkAmwEAAJQDAAAOAAAAZHJzL2Uyb0RvYy54bWysU9uO0zAQfUfiHyy/06TVq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" strokecolor="#4579b8 [3044]"/>
          </w:pict>
        </mc:Fallback>
      </mc:AlternateContent>
    </w:r>
  </w:p>
  <w:p w14:paraId="22DE2A25" w14:textId="77777777" w:rsidR="008F16DA" w:rsidRDefault="008F16DA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4003869D" w14:textId="77777777" w:rsidR="008F16DA" w:rsidRPr="00F96381" w:rsidRDefault="008F16DA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624FFF36" w14:textId="77777777" w:rsidR="008F16DA" w:rsidRPr="00936508" w:rsidRDefault="008F16D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ul. 56 Pułku Piechoty Wlkp. 10</w:t>
    </w:r>
    <w:r w:rsidRPr="00936508">
      <w:rPr>
        <w:rFonts w:asciiTheme="minorHAnsi" w:hAnsiTheme="minorHAnsi" w:cstheme="minorHAnsi"/>
        <w:sz w:val="20"/>
        <w:szCs w:val="20"/>
      </w:rPr>
      <w:tab/>
      <w:t>www.powiat-krotoszyn.pl</w:t>
    </w:r>
  </w:p>
  <w:p w14:paraId="31FEB414" w14:textId="28298238" w:rsidR="008F16DA" w:rsidRPr="00936508" w:rsidRDefault="008F16D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63-700 Krotoszyn</w:t>
    </w:r>
    <w:r w:rsidRPr="00936508">
      <w:rPr>
        <w:rFonts w:asciiTheme="minorHAnsi" w:hAnsiTheme="minorHAnsi" w:cstheme="minorHAnsi"/>
        <w:sz w:val="20"/>
        <w:szCs w:val="20"/>
      </w:rPr>
      <w:tab/>
      <w:t xml:space="preserve">e-mail: </w:t>
    </w:r>
    <w:r w:rsidR="00F87D2C" w:rsidRPr="00F87D2C">
      <w:rPr>
        <w:rFonts w:asciiTheme="minorHAnsi" w:hAnsiTheme="minorHAnsi" w:cstheme="minorHAnsi"/>
        <w:sz w:val="20"/>
        <w:szCs w:val="20"/>
      </w:rPr>
      <w:t>kontakt@starostwo.krotoszyn.pl</w:t>
    </w:r>
  </w:p>
  <w:p w14:paraId="1C1ABBBB" w14:textId="5E127449" w:rsidR="00F87D2C" w:rsidRDefault="008F16DA" w:rsidP="009170A0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tel. 62 725 42 56 d</w:t>
    </w:r>
    <w:r>
      <w:rPr>
        <w:rFonts w:asciiTheme="minorHAnsi" w:hAnsiTheme="minorHAnsi" w:cstheme="minorHAnsi"/>
        <w:sz w:val="20"/>
        <w:szCs w:val="20"/>
      </w:rPr>
      <w:t>o</w:t>
    </w:r>
    <w:r w:rsidRPr="00936508">
      <w:rPr>
        <w:rFonts w:asciiTheme="minorHAnsi" w:hAnsiTheme="minorHAnsi" w:cstheme="minorHAnsi"/>
        <w:sz w:val="20"/>
        <w:szCs w:val="20"/>
      </w:rPr>
      <w:t xml:space="preserve"> 57</w:t>
    </w:r>
    <w:r w:rsidRPr="00936508">
      <w:rPr>
        <w:rFonts w:asciiTheme="minorHAnsi" w:hAnsiTheme="minorHAnsi" w:cstheme="minorHAnsi"/>
        <w:sz w:val="20"/>
        <w:szCs w:val="20"/>
      </w:rPr>
      <w:tab/>
    </w:r>
    <w:r w:rsidR="00F87D2C" w:rsidRPr="00F87D2C">
      <w:rPr>
        <w:rFonts w:asciiTheme="minorHAnsi" w:hAnsiTheme="minorHAnsi" w:cstheme="minorHAnsi"/>
        <w:sz w:val="20"/>
        <w:szCs w:val="20"/>
      </w:rPr>
      <w:t>e-Doręczenia: AE:PL-58010-18640-FGDJS-27</w:t>
    </w:r>
  </w:p>
  <w:p w14:paraId="5EAF0B98" w14:textId="77777777" w:rsidR="008F16DA" w:rsidRPr="00936508" w:rsidRDefault="008F16DA" w:rsidP="007B1B93">
    <w:pPr>
      <w:pStyle w:val="Stopka"/>
      <w:tabs>
        <w:tab w:val="clear" w:pos="4536"/>
        <w:tab w:val="clear" w:pos="9072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7D33DC">
      <w:rPr>
        <w:rFonts w:asciiTheme="minorHAnsi" w:hAnsiTheme="minorHAnsi" w:cstheme="minorHAnsi"/>
        <w:sz w:val="20"/>
        <w:szCs w:val="20"/>
      </w:rPr>
      <w:fldChar w:fldCharType="begin"/>
    </w:r>
    <w:r w:rsidRPr="007D33DC">
      <w:rPr>
        <w:rFonts w:asciiTheme="minorHAnsi" w:hAnsiTheme="minorHAnsi" w:cstheme="minorHAnsi"/>
        <w:sz w:val="20"/>
        <w:szCs w:val="20"/>
      </w:rPr>
      <w:instrText>PAGE   \* MERGEFORMAT</w:instrText>
    </w:r>
    <w:r w:rsidRPr="007D33DC">
      <w:rPr>
        <w:rFonts w:asciiTheme="minorHAnsi" w:hAnsiTheme="minorHAnsi" w:cstheme="minorHAnsi"/>
        <w:sz w:val="20"/>
        <w:szCs w:val="20"/>
      </w:rPr>
      <w:fldChar w:fldCharType="separate"/>
    </w:r>
    <w:r w:rsidRPr="007D33DC">
      <w:rPr>
        <w:rFonts w:asciiTheme="minorHAnsi" w:hAnsiTheme="minorHAnsi" w:cstheme="minorHAnsi"/>
        <w:sz w:val="20"/>
        <w:szCs w:val="20"/>
      </w:rPr>
      <w:t>1</w:t>
    </w:r>
    <w:r w:rsidRPr="007D33DC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181F8" w14:textId="77777777" w:rsidR="00DC28E1" w:rsidRDefault="00DC28E1" w:rsidP="00E75C55">
      <w:pPr>
        <w:spacing w:after="0" w:line="240" w:lineRule="auto"/>
      </w:pPr>
      <w:r>
        <w:separator/>
      </w:r>
    </w:p>
  </w:footnote>
  <w:footnote w:type="continuationSeparator" w:id="0">
    <w:p w14:paraId="696279E8" w14:textId="77777777" w:rsidR="00DC28E1" w:rsidRDefault="00DC28E1" w:rsidP="00E75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E323" w14:textId="77777777" w:rsidR="00095556" w:rsidRPr="00B32855" w:rsidRDefault="00CC1C3A" w:rsidP="004049D7">
    <w:pPr>
      <w:pStyle w:val="Nagwek"/>
      <w:tabs>
        <w:tab w:val="clear" w:pos="4536"/>
      </w:tabs>
      <w:rPr>
        <w:rFonts w:ascii="Georgia" w:hAnsi="Georgia"/>
        <w:sz w:val="10"/>
      </w:rPr>
    </w:pPr>
    <w:r>
      <w:rPr>
        <w:rFonts w:ascii="Georgia" w:hAnsi="Georgia"/>
        <w:noProof/>
        <w:sz w:val="10"/>
        <w:lang w:eastAsia="pl-PL"/>
      </w:rPr>
      <w:drawing>
        <wp:anchor distT="0" distB="0" distL="114300" distR="114300" simplePos="0" relativeHeight="251661312" behindDoc="0" locked="0" layoutInCell="1" allowOverlap="1" wp14:anchorId="162FA186" wp14:editId="3C545916">
          <wp:simplePos x="0" y="0"/>
          <wp:positionH relativeFrom="column">
            <wp:posOffset>-343535</wp:posOffset>
          </wp:positionH>
          <wp:positionV relativeFrom="paragraph">
            <wp:posOffset>-240030</wp:posOffset>
          </wp:positionV>
          <wp:extent cx="813435" cy="967105"/>
          <wp:effectExtent l="0" t="0" r="5715" b="4445"/>
          <wp:wrapNone/>
          <wp:docPr id="203" name="Obraz 1" descr="herb_powi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_powi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13435" cy="967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19EB76B" w14:textId="23807EB3" w:rsidR="00095556" w:rsidRPr="00581E20" w:rsidRDefault="0023433D" w:rsidP="00090B19">
    <w:pPr>
      <w:pStyle w:val="Nagwek"/>
      <w:tabs>
        <w:tab w:val="clear" w:pos="4536"/>
        <w:tab w:val="clear" w:pos="9072"/>
        <w:tab w:val="right" w:pos="9781"/>
      </w:tabs>
      <w:ind w:left="426" w:right="-425"/>
      <w:jc w:val="center"/>
      <w:rPr>
        <w:rFonts w:asciiTheme="minorHAnsi" w:hAnsiTheme="minorHAnsi" w:cstheme="minorHAnsi"/>
        <w:b/>
        <w:bCs/>
        <w:color w:val="4F81BD" w:themeColor="accent1"/>
        <w:sz w:val="36"/>
        <w:szCs w:val="36"/>
      </w:rPr>
    </w:pPr>
    <w:r w:rsidRPr="00581E20">
      <w:rPr>
        <w:rFonts w:asciiTheme="minorHAnsi" w:hAnsiTheme="minorHAnsi" w:cstheme="minorHAnsi"/>
        <w:b/>
        <w:bCs/>
        <w:color w:val="4F81BD" w:themeColor="accent1"/>
        <w:sz w:val="36"/>
        <w:szCs w:val="36"/>
      </w:rPr>
      <w:t>STAROSTWO POWIATOWE W KROTOSZYNIE</w:t>
    </w:r>
  </w:p>
  <w:p w14:paraId="30EF4788" w14:textId="77777777" w:rsidR="005433CC" w:rsidRDefault="005433CC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</w:p>
  <w:p w14:paraId="66980711" w14:textId="77777777" w:rsidR="00090B19" w:rsidRDefault="00090B19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  <w:r w:rsidRPr="00090B19">
      <w:rPr>
        <w:rFonts w:asciiTheme="minorHAnsi" w:hAnsiTheme="minorHAnsi" w:cstheme="minorHAnsi"/>
        <w:noProof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AEA7ECE" wp14:editId="610F6832">
              <wp:simplePos x="0" y="0"/>
              <wp:positionH relativeFrom="column">
                <wp:posOffset>-376555</wp:posOffset>
              </wp:positionH>
              <wp:positionV relativeFrom="paragraph">
                <wp:posOffset>249555</wp:posOffset>
              </wp:positionV>
              <wp:extent cx="6620494" cy="0"/>
              <wp:effectExtent l="0" t="0" r="0" b="0"/>
              <wp:wrapNone/>
              <wp:docPr id="193" name="Łącznik prosty 1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49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DC623F" id="Łącznik prosty 19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5pt,19.65pt" to="491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NkAmwEAAJQDAAAOAAAAZHJzL2Uyb0RvYy54bWysU9uO0zAQfUfiHyy/06TVq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" strokecolor="#4579b8 [3044]"/>
          </w:pict>
        </mc:Fallback>
      </mc:AlternateContent>
    </w:r>
  </w:p>
  <w:p w14:paraId="71540F22" w14:textId="77777777" w:rsidR="00090B19" w:rsidRPr="00090B19" w:rsidRDefault="00090B19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5B19" w14:textId="77777777" w:rsidR="007D33DC" w:rsidRPr="00090B19" w:rsidRDefault="007D33DC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1" w:cryptProviderType="rsaAES" w:cryptAlgorithmClass="hash" w:cryptAlgorithmType="typeAny" w:cryptAlgorithmSid="14" w:cryptSpinCount="100000" w:hash="lKwm4gX0H9rwb68SGdkyV7LBcoImbnfowvv3irExZK8RKrkKm8qhFpm/S45QBu5megIeK8qPLJlfZRID/c8QlQ==" w:salt="92lLU81O2yNhnlMoAZGaI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DC"/>
    <w:rsid w:val="00016058"/>
    <w:rsid w:val="00022295"/>
    <w:rsid w:val="00030E47"/>
    <w:rsid w:val="00032E92"/>
    <w:rsid w:val="00033929"/>
    <w:rsid w:val="00042B4C"/>
    <w:rsid w:val="00042EDE"/>
    <w:rsid w:val="0006525D"/>
    <w:rsid w:val="00090B19"/>
    <w:rsid w:val="00095556"/>
    <w:rsid w:val="000A56AE"/>
    <w:rsid w:val="00132D9F"/>
    <w:rsid w:val="0014148B"/>
    <w:rsid w:val="00173448"/>
    <w:rsid w:val="001C6F6C"/>
    <w:rsid w:val="0023433D"/>
    <w:rsid w:val="002B7427"/>
    <w:rsid w:val="002E4DAB"/>
    <w:rsid w:val="002F66FB"/>
    <w:rsid w:val="003470B0"/>
    <w:rsid w:val="0036357F"/>
    <w:rsid w:val="00363C31"/>
    <w:rsid w:val="00367633"/>
    <w:rsid w:val="003D76E3"/>
    <w:rsid w:val="004049D7"/>
    <w:rsid w:val="00480621"/>
    <w:rsid w:val="00487AB2"/>
    <w:rsid w:val="004C527C"/>
    <w:rsid w:val="005117D9"/>
    <w:rsid w:val="005433CC"/>
    <w:rsid w:val="00581E20"/>
    <w:rsid w:val="005E70B9"/>
    <w:rsid w:val="006315FA"/>
    <w:rsid w:val="006845EE"/>
    <w:rsid w:val="006C1A60"/>
    <w:rsid w:val="006C5CC2"/>
    <w:rsid w:val="006D69EF"/>
    <w:rsid w:val="00727812"/>
    <w:rsid w:val="007373D0"/>
    <w:rsid w:val="007B1B93"/>
    <w:rsid w:val="007D1C15"/>
    <w:rsid w:val="007D33DC"/>
    <w:rsid w:val="008147A3"/>
    <w:rsid w:val="008408E7"/>
    <w:rsid w:val="00875D49"/>
    <w:rsid w:val="008901D2"/>
    <w:rsid w:val="00891E1D"/>
    <w:rsid w:val="008C260C"/>
    <w:rsid w:val="008C6820"/>
    <w:rsid w:val="008E1451"/>
    <w:rsid w:val="008F16DA"/>
    <w:rsid w:val="009170A0"/>
    <w:rsid w:val="00936508"/>
    <w:rsid w:val="00944822"/>
    <w:rsid w:val="00992FAD"/>
    <w:rsid w:val="00A331B5"/>
    <w:rsid w:val="00A609EF"/>
    <w:rsid w:val="00A973D5"/>
    <w:rsid w:val="00AE1D1E"/>
    <w:rsid w:val="00B32BC7"/>
    <w:rsid w:val="00B65BB7"/>
    <w:rsid w:val="00B72A49"/>
    <w:rsid w:val="00B856DA"/>
    <w:rsid w:val="00B97B57"/>
    <w:rsid w:val="00C03B54"/>
    <w:rsid w:val="00C1225F"/>
    <w:rsid w:val="00C91DE9"/>
    <w:rsid w:val="00CC1C3A"/>
    <w:rsid w:val="00CF70F6"/>
    <w:rsid w:val="00D638C6"/>
    <w:rsid w:val="00D852B2"/>
    <w:rsid w:val="00DA568E"/>
    <w:rsid w:val="00DC28E1"/>
    <w:rsid w:val="00DE2229"/>
    <w:rsid w:val="00DE69D0"/>
    <w:rsid w:val="00DF7302"/>
    <w:rsid w:val="00E356B8"/>
    <w:rsid w:val="00E359C7"/>
    <w:rsid w:val="00E40DCD"/>
    <w:rsid w:val="00E64F19"/>
    <w:rsid w:val="00E75C55"/>
    <w:rsid w:val="00EB2B1F"/>
    <w:rsid w:val="00F01D41"/>
    <w:rsid w:val="00F33C15"/>
    <w:rsid w:val="00F54802"/>
    <w:rsid w:val="00F8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5F23D"/>
  <w15:docId w15:val="{A446CC09-DB74-46FF-871A-F056BCF5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5C55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5C55"/>
    <w:rPr>
      <w:rFonts w:ascii="Times New Roman" w:eastAsiaTheme="minorHAnsi" w:hAnsi="Times New Roman"/>
      <w:sz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75C55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5C55"/>
    <w:rPr>
      <w:rFonts w:ascii="Times New Roman" w:eastAsiaTheme="minorHAnsi" w:hAnsi="Times New Roman"/>
      <w:sz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875D4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5D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141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B9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T\Desktop\zarzadzenie\Papier%20listowy%20-%20Powiat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810DE-31ED-4035-BEA3-EDCE9CB1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listowy - Powiat</Template>
  <TotalTime>31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TOMEK-IT</dc:creator>
  <cp:lastModifiedBy>Romana rw. Williams</cp:lastModifiedBy>
  <cp:revision>5</cp:revision>
  <cp:lastPrinted>2026-04-09T09:18:00Z</cp:lastPrinted>
  <dcterms:created xsi:type="dcterms:W3CDTF">2026-04-07T09:21:00Z</dcterms:created>
  <dcterms:modified xsi:type="dcterms:W3CDTF">2026-04-27T06:16:00Z</dcterms:modified>
</cp:coreProperties>
</file>