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F6C13" w14:textId="77777777" w:rsidR="007D33DC" w:rsidRDefault="007D33DC" w:rsidP="006C5CC2">
      <w:pPr>
        <w:sectPr w:rsidR="007D33DC" w:rsidSect="00B72A49">
          <w:headerReference w:type="default" r:id="rId8"/>
          <w:footerReference w:type="default" r:id="rId9"/>
          <w:pgSz w:w="11906" w:h="16838"/>
          <w:pgMar w:top="2101" w:right="1274" w:bottom="1417" w:left="1276" w:header="708" w:footer="682" w:gutter="0"/>
          <w:cols w:space="708"/>
          <w:docGrid w:linePitch="360"/>
        </w:sectPr>
      </w:pPr>
    </w:p>
    <w:p w14:paraId="4779B262" w14:textId="7F8FC8AC" w:rsidR="007373D0" w:rsidRDefault="00EA5A21" w:rsidP="00F13071">
      <w:pPr>
        <w:ind w:left="5672"/>
      </w:pPr>
      <w:r>
        <w:t xml:space="preserve">Krotoszyn, dnia </w:t>
      </w:r>
      <w:r w:rsidR="00F13071">
        <w:t>28 kwietnia</w:t>
      </w:r>
      <w:r w:rsidR="003050D4">
        <w:t xml:space="preserve"> </w:t>
      </w:r>
      <w:r>
        <w:t>2026r.</w:t>
      </w:r>
    </w:p>
    <w:p w14:paraId="74ACD0DE" w14:textId="1CBD6CF4" w:rsidR="00EA5A21" w:rsidRDefault="00DF7017" w:rsidP="005263D1">
      <w:pPr>
        <w:spacing w:after="0"/>
      </w:pPr>
      <w:r>
        <w:t xml:space="preserve"> </w:t>
      </w:r>
      <w:r w:rsidR="00EA5A21">
        <w:t>GG. 6622.1.202</w:t>
      </w:r>
      <w:r w:rsidR="005263D1">
        <w:t>6</w:t>
      </w:r>
    </w:p>
    <w:p w14:paraId="1AF2BD4B" w14:textId="5FD8D703" w:rsidR="005263D1" w:rsidRDefault="00DF7017" w:rsidP="005263D1">
      <w:pPr>
        <w:spacing w:after="0"/>
      </w:pPr>
      <w:r>
        <w:t>(</w:t>
      </w:r>
      <w:r w:rsidR="005263D1">
        <w:t>GG. 6622.1.2025</w:t>
      </w:r>
      <w:r>
        <w:t>)</w:t>
      </w:r>
    </w:p>
    <w:p w14:paraId="1A498E1D" w14:textId="70EE27DD" w:rsidR="00EA5A21" w:rsidRDefault="00EA5A21" w:rsidP="00696A69">
      <w:pPr>
        <w:jc w:val="center"/>
        <w:rPr>
          <w:b/>
          <w:bCs/>
          <w:sz w:val="24"/>
          <w:szCs w:val="24"/>
        </w:rPr>
      </w:pPr>
      <w:r w:rsidRPr="00696A69">
        <w:rPr>
          <w:b/>
          <w:bCs/>
          <w:sz w:val="24"/>
          <w:szCs w:val="24"/>
        </w:rPr>
        <w:t>ZAP</w:t>
      </w:r>
      <w:r w:rsidR="009618F8">
        <w:rPr>
          <w:b/>
          <w:bCs/>
          <w:sz w:val="24"/>
          <w:szCs w:val="24"/>
        </w:rPr>
        <w:t>YTANIE OFERTOWE</w:t>
      </w:r>
    </w:p>
    <w:p w14:paraId="52D0072A" w14:textId="77777777" w:rsidR="00F13071" w:rsidRPr="00696A69" w:rsidRDefault="00F13071" w:rsidP="00696A69">
      <w:pPr>
        <w:jc w:val="center"/>
        <w:rPr>
          <w:b/>
          <w:bCs/>
          <w:sz w:val="24"/>
          <w:szCs w:val="24"/>
        </w:rPr>
      </w:pPr>
    </w:p>
    <w:p w14:paraId="62064636" w14:textId="07C58EE1" w:rsidR="006B151E" w:rsidRDefault="009618F8" w:rsidP="00696A69">
      <w:pPr>
        <w:jc w:val="both"/>
        <w:rPr>
          <w:b/>
          <w:bCs/>
        </w:rPr>
      </w:pPr>
      <w:r>
        <w:t>W celu rozeznania cenowego na</w:t>
      </w:r>
      <w:r w:rsidR="00F307A0">
        <w:t xml:space="preserve"> </w:t>
      </w:r>
      <w:r w:rsidR="00E11184" w:rsidRPr="00E11184">
        <w:rPr>
          <w:b/>
          <w:bCs/>
        </w:rPr>
        <w:t xml:space="preserve">przeprowadzenie gleboznawczej klasyfikacji gruntów rolnych wchodzących w skład działki </w:t>
      </w:r>
      <w:r>
        <w:rPr>
          <w:b/>
          <w:bCs/>
        </w:rPr>
        <w:t xml:space="preserve">o </w:t>
      </w:r>
      <w:r w:rsidRPr="009618F8">
        <w:rPr>
          <w:b/>
          <w:bCs/>
        </w:rPr>
        <w:t xml:space="preserve">identyfikatorze 301202_5.0015.AR_1.79/14 </w:t>
      </w:r>
      <w:r w:rsidR="00203D85">
        <w:rPr>
          <w:b/>
          <w:bCs/>
        </w:rPr>
        <w:t>i</w:t>
      </w:r>
      <w:r w:rsidR="00696A69">
        <w:rPr>
          <w:b/>
          <w:bCs/>
        </w:rPr>
        <w:t> </w:t>
      </w:r>
      <w:r w:rsidR="00E11184" w:rsidRPr="00E11184">
        <w:rPr>
          <w:b/>
          <w:bCs/>
        </w:rPr>
        <w:t>powierzchni 0,3500 ha zaliczonych do użytku gruntowego grunty orne oznaczone symbolem -</w:t>
      </w:r>
      <w:r w:rsidR="00046750">
        <w:rPr>
          <w:b/>
          <w:bCs/>
        </w:rPr>
        <w:t xml:space="preserve"> </w:t>
      </w:r>
      <w:proofErr w:type="spellStart"/>
      <w:r w:rsidR="00E11184" w:rsidRPr="00E11184">
        <w:rPr>
          <w:b/>
          <w:bCs/>
        </w:rPr>
        <w:t>RIIIa</w:t>
      </w:r>
      <w:proofErr w:type="spellEnd"/>
      <w:r w:rsidR="00E11184" w:rsidRPr="00E11184">
        <w:rPr>
          <w:b/>
          <w:bCs/>
        </w:rPr>
        <w:t xml:space="preserve"> i</w:t>
      </w:r>
      <w:r w:rsidR="00696A69">
        <w:rPr>
          <w:b/>
          <w:bCs/>
        </w:rPr>
        <w:t> </w:t>
      </w:r>
      <w:r w:rsidR="00E11184" w:rsidRPr="00E11184">
        <w:rPr>
          <w:b/>
          <w:bCs/>
        </w:rPr>
        <w:t>RV  położonej w</w:t>
      </w:r>
      <w:r>
        <w:rPr>
          <w:b/>
          <w:bCs/>
        </w:rPr>
        <w:t> </w:t>
      </w:r>
      <w:r w:rsidR="00E11184" w:rsidRPr="00E11184">
        <w:rPr>
          <w:b/>
          <w:bCs/>
        </w:rPr>
        <w:t xml:space="preserve">obrębie ewidencyjnym </w:t>
      </w:r>
      <w:proofErr w:type="spellStart"/>
      <w:r w:rsidR="00E11184" w:rsidRPr="00E11184">
        <w:rPr>
          <w:b/>
          <w:bCs/>
        </w:rPr>
        <w:t>Starygród</w:t>
      </w:r>
      <w:proofErr w:type="spellEnd"/>
      <w:r>
        <w:rPr>
          <w:b/>
          <w:bCs/>
        </w:rPr>
        <w:t>, gmina Kobylin.</w:t>
      </w:r>
    </w:p>
    <w:p w14:paraId="20F9F819" w14:textId="2454EFAC" w:rsidR="00207C19" w:rsidRDefault="00207C19" w:rsidP="00696A69">
      <w:pPr>
        <w:jc w:val="both"/>
      </w:pPr>
      <w:r>
        <w:t>Szczegółowy zakres i warunki wykonania zamówienia określone zostały w opisie przedmiotu zamówienia</w:t>
      </w:r>
      <w:r w:rsidR="00F91034">
        <w:t xml:space="preserve"> (załącznik nr 1).</w:t>
      </w:r>
    </w:p>
    <w:p w14:paraId="23BF072B" w14:textId="53603D8D" w:rsidR="00F13071" w:rsidRDefault="00F307A0" w:rsidP="00F13071">
      <w:pPr>
        <w:spacing w:after="0"/>
        <w:jc w:val="both"/>
      </w:pPr>
      <w:r w:rsidRPr="00F307A0">
        <w:t xml:space="preserve">Formularz szacowania wartości planowanego zamówienia (załącznik nr </w:t>
      </w:r>
      <w:r w:rsidR="00F91034">
        <w:t>2</w:t>
      </w:r>
      <w:r w:rsidRPr="00F307A0">
        <w:t xml:space="preserve">) </w:t>
      </w:r>
      <w:r w:rsidR="009618F8">
        <w:t xml:space="preserve">wraz z kompletem dokumentów w zakresie wymagań stawianych wykonawcy </w:t>
      </w:r>
      <w:r w:rsidR="00F13071">
        <w:t xml:space="preserve">należy złożyć w siedzibie Zamawiającego ul. 56 Pułku Piechoty Wlkp. 10, 63-700 Krotoszyn pok. Nr 12 – Punkt Informacyjny lub przesłać w nieprzekraczalnym terminie do dnia </w:t>
      </w:r>
      <w:r w:rsidR="00850760" w:rsidRPr="00850760">
        <w:rPr>
          <w:b/>
          <w:bCs/>
        </w:rPr>
        <w:t>11.05.2026 r.</w:t>
      </w:r>
      <w:r w:rsidR="00850760">
        <w:t xml:space="preserve"> </w:t>
      </w:r>
      <w:r w:rsidR="004604EC" w:rsidRPr="004604EC">
        <w:rPr>
          <w:b/>
          <w:bCs/>
        </w:rPr>
        <w:t>godz. 9:00</w:t>
      </w:r>
      <w:r w:rsidR="004604EC">
        <w:t xml:space="preserve"> </w:t>
      </w:r>
      <w:r w:rsidR="00F13071">
        <w:t>na powyższy adres.</w:t>
      </w:r>
    </w:p>
    <w:p w14:paraId="44E8EB1A" w14:textId="3DCA9CA6" w:rsidR="00203D85" w:rsidRDefault="00F13071" w:rsidP="00F13071">
      <w:pPr>
        <w:spacing w:after="0"/>
        <w:jc w:val="both"/>
      </w:pPr>
      <w:r>
        <w:t xml:space="preserve">Ofertę należy </w:t>
      </w:r>
      <w:r w:rsidR="0058456F">
        <w:t xml:space="preserve">umieścić </w:t>
      </w:r>
      <w:r w:rsidR="0058456F" w:rsidRPr="00DF7017">
        <w:rPr>
          <w:u w:val="single"/>
        </w:rPr>
        <w:t>w kopercie zewnętrznej</w:t>
      </w:r>
      <w:r w:rsidR="0058456F">
        <w:t xml:space="preserve"> zaadresowanej na:</w:t>
      </w:r>
    </w:p>
    <w:p w14:paraId="0CD77FCF" w14:textId="77777777" w:rsidR="0058456F" w:rsidRDefault="0058456F" w:rsidP="00F13071">
      <w:pPr>
        <w:spacing w:after="0"/>
        <w:jc w:val="both"/>
      </w:pPr>
    </w:p>
    <w:p w14:paraId="24EA85F7" w14:textId="6D2BAEB2" w:rsidR="009618F8" w:rsidRPr="00DF7017" w:rsidRDefault="009618F8" w:rsidP="0036030D">
      <w:pPr>
        <w:spacing w:after="0"/>
        <w:jc w:val="center"/>
        <w:rPr>
          <w:b/>
          <w:bCs/>
        </w:rPr>
      </w:pPr>
      <w:r w:rsidRPr="00DF7017">
        <w:rPr>
          <w:b/>
          <w:bCs/>
        </w:rPr>
        <w:t>Starostwo Powiatowe w Krotoszynie</w:t>
      </w:r>
    </w:p>
    <w:p w14:paraId="2323A45E" w14:textId="33AB235F" w:rsidR="009618F8" w:rsidRPr="00DF7017" w:rsidRDefault="009618F8" w:rsidP="0036030D">
      <w:pPr>
        <w:spacing w:after="0"/>
        <w:jc w:val="center"/>
        <w:rPr>
          <w:b/>
          <w:bCs/>
        </w:rPr>
      </w:pPr>
      <w:r w:rsidRPr="00DF7017">
        <w:rPr>
          <w:b/>
          <w:bCs/>
        </w:rPr>
        <w:t>ul. 56 Pułku Piechoty Wlkp. 10</w:t>
      </w:r>
    </w:p>
    <w:p w14:paraId="7E2061BF" w14:textId="4284C355" w:rsidR="009618F8" w:rsidRPr="00DF7017" w:rsidRDefault="009618F8" w:rsidP="0036030D">
      <w:pPr>
        <w:spacing w:after="0"/>
        <w:jc w:val="center"/>
        <w:rPr>
          <w:b/>
          <w:bCs/>
        </w:rPr>
      </w:pPr>
      <w:r w:rsidRPr="00DF7017">
        <w:rPr>
          <w:b/>
          <w:bCs/>
        </w:rPr>
        <w:t>63-700 Krotoszyn</w:t>
      </w:r>
    </w:p>
    <w:p w14:paraId="24DA1884" w14:textId="01A902D4" w:rsidR="009618F8" w:rsidRDefault="0048096F" w:rsidP="009618F8">
      <w:pPr>
        <w:spacing w:after="0"/>
        <w:jc w:val="both"/>
      </w:pPr>
      <w:r>
        <w:t>i oznaczonej:</w:t>
      </w:r>
    </w:p>
    <w:p w14:paraId="3432D0CD" w14:textId="77777777" w:rsidR="0054129C" w:rsidRPr="00DF7017" w:rsidRDefault="0036030D" w:rsidP="0036030D">
      <w:pPr>
        <w:spacing w:after="0"/>
        <w:jc w:val="center"/>
        <w:rPr>
          <w:b/>
          <w:bCs/>
        </w:rPr>
      </w:pPr>
      <w:r w:rsidRPr="00DF7017">
        <w:rPr>
          <w:b/>
          <w:bCs/>
        </w:rPr>
        <w:t xml:space="preserve">OFERTA KLASYFIKACYNA </w:t>
      </w:r>
    </w:p>
    <w:p w14:paraId="361BB997" w14:textId="50C86E0D" w:rsidR="0036030D" w:rsidRPr="00DF7017" w:rsidRDefault="0036030D" w:rsidP="0036030D">
      <w:pPr>
        <w:spacing w:after="0"/>
        <w:jc w:val="center"/>
        <w:rPr>
          <w:b/>
          <w:bCs/>
        </w:rPr>
      </w:pPr>
      <w:proofErr w:type="spellStart"/>
      <w:r w:rsidRPr="00DF7017">
        <w:rPr>
          <w:b/>
          <w:bCs/>
        </w:rPr>
        <w:t>Starygród</w:t>
      </w:r>
      <w:proofErr w:type="spellEnd"/>
      <w:r w:rsidRPr="00DF7017">
        <w:rPr>
          <w:b/>
          <w:bCs/>
        </w:rPr>
        <w:t xml:space="preserve"> działka nr 79/14</w:t>
      </w:r>
    </w:p>
    <w:p w14:paraId="0B8B6728" w14:textId="30C8949B" w:rsidR="0036030D" w:rsidRPr="00DF7017" w:rsidRDefault="0036030D" w:rsidP="0036030D">
      <w:pPr>
        <w:spacing w:after="0"/>
        <w:jc w:val="center"/>
        <w:rPr>
          <w:b/>
          <w:bCs/>
        </w:rPr>
      </w:pPr>
      <w:r w:rsidRPr="00DF7017">
        <w:rPr>
          <w:b/>
          <w:bCs/>
        </w:rPr>
        <w:t xml:space="preserve">nie otwierać przed </w:t>
      </w:r>
      <w:r w:rsidR="004604EC">
        <w:rPr>
          <w:b/>
          <w:bCs/>
        </w:rPr>
        <w:t xml:space="preserve">11.05.2026 r. </w:t>
      </w:r>
      <w:r w:rsidRPr="00DF7017">
        <w:rPr>
          <w:b/>
          <w:bCs/>
        </w:rPr>
        <w:t xml:space="preserve">godz. </w:t>
      </w:r>
      <w:r w:rsidR="004604EC">
        <w:rPr>
          <w:b/>
          <w:bCs/>
        </w:rPr>
        <w:t>9:30</w:t>
      </w:r>
    </w:p>
    <w:p w14:paraId="13521FCC" w14:textId="77777777" w:rsidR="00F13071" w:rsidRDefault="00F13071" w:rsidP="0036030D">
      <w:pPr>
        <w:spacing w:after="0"/>
        <w:jc w:val="center"/>
      </w:pPr>
    </w:p>
    <w:p w14:paraId="57148027" w14:textId="77777777" w:rsidR="00F13071" w:rsidRDefault="00F13071" w:rsidP="00F13071">
      <w:pPr>
        <w:spacing w:after="0" w:line="240" w:lineRule="auto"/>
        <w:ind w:left="5387"/>
        <w:jc w:val="center"/>
        <w:rPr>
          <w:rFonts w:ascii="Calibri" w:eastAsia="Calibri" w:hAnsi="Calibri" w:cs="Times New Roman"/>
          <w:sz w:val="20"/>
          <w:szCs w:val="20"/>
        </w:rPr>
      </w:pPr>
    </w:p>
    <w:p w14:paraId="02855583" w14:textId="488548A3" w:rsidR="00F13071" w:rsidRDefault="00F13071" w:rsidP="00F13071">
      <w:pPr>
        <w:spacing w:after="0" w:line="240" w:lineRule="auto"/>
        <w:ind w:left="5387"/>
        <w:jc w:val="center"/>
        <w:rPr>
          <w:rFonts w:ascii="Calibri" w:eastAsia="Calibri" w:hAnsi="Calibri" w:cs="Times New Roman"/>
        </w:rPr>
      </w:pPr>
      <w:r w:rsidRPr="00F13071">
        <w:rPr>
          <w:rFonts w:ascii="Calibri" w:eastAsia="Calibri" w:hAnsi="Calibri" w:cs="Times New Roman"/>
        </w:rPr>
        <w:t>Z up. STAROSTY</w:t>
      </w:r>
    </w:p>
    <w:p w14:paraId="502E292D" w14:textId="77777777" w:rsidR="00F13071" w:rsidRDefault="00F13071" w:rsidP="00F13071">
      <w:pPr>
        <w:spacing w:after="0" w:line="240" w:lineRule="auto"/>
        <w:ind w:left="5387"/>
        <w:jc w:val="center"/>
        <w:rPr>
          <w:rFonts w:ascii="Calibri" w:eastAsia="Calibri" w:hAnsi="Calibri" w:cs="Times New Roman"/>
          <w:i/>
          <w:iCs/>
          <w:sz w:val="20"/>
          <w:szCs w:val="20"/>
        </w:rPr>
      </w:pPr>
      <w:r>
        <w:rPr>
          <w:rFonts w:ascii="Calibri" w:eastAsia="Calibri" w:hAnsi="Calibri" w:cs="Times New Roman"/>
          <w:i/>
          <w:iCs/>
          <w:sz w:val="20"/>
          <w:szCs w:val="20"/>
        </w:rPr>
        <w:t xml:space="preserve">mgr inż. Dariusz </w:t>
      </w:r>
      <w:proofErr w:type="spellStart"/>
      <w:r>
        <w:rPr>
          <w:rFonts w:ascii="Calibri" w:eastAsia="Calibri" w:hAnsi="Calibri" w:cs="Times New Roman"/>
          <w:i/>
          <w:iCs/>
          <w:sz w:val="20"/>
          <w:szCs w:val="20"/>
        </w:rPr>
        <w:t>Kłakulak</w:t>
      </w:r>
      <w:proofErr w:type="spellEnd"/>
    </w:p>
    <w:p w14:paraId="15EE9219" w14:textId="77777777" w:rsidR="00F13071" w:rsidRDefault="00F13071" w:rsidP="00F13071">
      <w:pPr>
        <w:spacing w:after="0" w:line="240" w:lineRule="auto"/>
        <w:ind w:left="5387"/>
        <w:jc w:val="center"/>
        <w:rPr>
          <w:rFonts w:ascii="Calibri" w:eastAsia="Calibri" w:hAnsi="Calibri" w:cs="Times New Roman"/>
          <w:sz w:val="14"/>
          <w:szCs w:val="14"/>
        </w:rPr>
      </w:pPr>
      <w:r>
        <w:rPr>
          <w:rFonts w:ascii="Calibri" w:eastAsia="Calibri" w:hAnsi="Calibri" w:cs="Times New Roman"/>
          <w:sz w:val="14"/>
          <w:szCs w:val="14"/>
        </w:rPr>
        <w:t>NACZELNIK WYDZIAŁU GEODEZJI,</w:t>
      </w:r>
    </w:p>
    <w:p w14:paraId="7C677F07" w14:textId="77777777" w:rsidR="00F13071" w:rsidRDefault="00F13071" w:rsidP="00F13071">
      <w:pPr>
        <w:spacing w:after="0" w:line="240" w:lineRule="auto"/>
        <w:ind w:left="5387"/>
        <w:jc w:val="center"/>
        <w:rPr>
          <w:rFonts w:ascii="Calibri" w:eastAsia="Calibri" w:hAnsi="Calibri" w:cs="Times New Roman"/>
          <w:sz w:val="14"/>
          <w:szCs w:val="14"/>
        </w:rPr>
      </w:pPr>
      <w:r>
        <w:rPr>
          <w:rFonts w:ascii="Calibri" w:eastAsia="Calibri" w:hAnsi="Calibri" w:cs="Times New Roman"/>
          <w:sz w:val="14"/>
          <w:szCs w:val="14"/>
        </w:rPr>
        <w:t>KARTOGRAFII, KATASTRU</w:t>
      </w:r>
    </w:p>
    <w:p w14:paraId="2981275B" w14:textId="77777777" w:rsidR="00F13071" w:rsidRDefault="00F13071" w:rsidP="00F13071">
      <w:pPr>
        <w:spacing w:after="0" w:line="240" w:lineRule="auto"/>
        <w:ind w:left="5387"/>
        <w:jc w:val="center"/>
        <w:rPr>
          <w:rFonts w:ascii="Calibri" w:eastAsia="Calibri" w:hAnsi="Calibri" w:cs="Times New Roman"/>
          <w:sz w:val="14"/>
          <w:szCs w:val="14"/>
        </w:rPr>
      </w:pPr>
      <w:r>
        <w:rPr>
          <w:rFonts w:ascii="Calibri" w:eastAsia="Calibri" w:hAnsi="Calibri" w:cs="Times New Roman"/>
          <w:sz w:val="14"/>
          <w:szCs w:val="14"/>
        </w:rPr>
        <w:t>I GOSPODARKI NIERUCHOMOŚCIAMI</w:t>
      </w:r>
    </w:p>
    <w:p w14:paraId="5ACF929E" w14:textId="77777777" w:rsidR="00F13071" w:rsidRPr="00DA12BA" w:rsidRDefault="00F13071" w:rsidP="00F13071">
      <w:pPr>
        <w:spacing w:after="0" w:line="240" w:lineRule="auto"/>
        <w:ind w:left="5387"/>
        <w:jc w:val="center"/>
        <w:rPr>
          <w:rFonts w:ascii="Calibri" w:eastAsia="Calibri" w:hAnsi="Calibri" w:cs="Times New Roman"/>
          <w:sz w:val="14"/>
          <w:szCs w:val="14"/>
        </w:rPr>
      </w:pPr>
      <w:r>
        <w:rPr>
          <w:rFonts w:ascii="Calibri" w:eastAsia="Calibri" w:hAnsi="Calibri" w:cs="Times New Roman"/>
          <w:sz w:val="14"/>
          <w:szCs w:val="14"/>
        </w:rPr>
        <w:t>GEODETA POWIATOWY</w:t>
      </w:r>
    </w:p>
    <w:p w14:paraId="57DB17EC" w14:textId="77777777" w:rsidR="00AE2BB3" w:rsidRDefault="00AE2BB3" w:rsidP="00696A69">
      <w:pPr>
        <w:jc w:val="both"/>
      </w:pPr>
    </w:p>
    <w:p w14:paraId="63D5FCAA" w14:textId="1C929FC2" w:rsidR="006B151E" w:rsidRPr="006B151E" w:rsidRDefault="006B151E" w:rsidP="00696A69">
      <w:pPr>
        <w:jc w:val="both"/>
      </w:pPr>
      <w:r w:rsidRPr="006B151E">
        <w:t>W załączeniu:</w:t>
      </w:r>
    </w:p>
    <w:p w14:paraId="3D0D2AF7" w14:textId="38914D93" w:rsidR="00F91034" w:rsidRDefault="00F91034" w:rsidP="00696A69">
      <w:pPr>
        <w:pStyle w:val="Akapitzlist"/>
        <w:numPr>
          <w:ilvl w:val="0"/>
          <w:numId w:val="1"/>
        </w:numPr>
        <w:jc w:val="both"/>
      </w:pPr>
      <w:r>
        <w:t>Opis przedmiotu zamówienia.</w:t>
      </w:r>
    </w:p>
    <w:p w14:paraId="471F9A77" w14:textId="697B5F8A" w:rsidR="006B151E" w:rsidRDefault="006B151E" w:rsidP="00BE6863">
      <w:pPr>
        <w:pStyle w:val="Akapitzlist"/>
        <w:numPr>
          <w:ilvl w:val="0"/>
          <w:numId w:val="1"/>
        </w:numPr>
        <w:jc w:val="both"/>
      </w:pPr>
      <w:r w:rsidRPr="006B151E">
        <w:t>Formularz szacowania wartości planowanego zamówienia.</w:t>
      </w:r>
    </w:p>
    <w:sectPr w:rsidR="006B151E" w:rsidSect="007373D0">
      <w:headerReference w:type="default" r:id="rId10"/>
      <w:footerReference w:type="default" r:id="rId11"/>
      <w:type w:val="continuous"/>
      <w:pgSz w:w="11906" w:h="16838"/>
      <w:pgMar w:top="993" w:right="1274" w:bottom="1417" w:left="1276" w:header="708" w:footer="68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0C366" w14:textId="77777777" w:rsidR="00D91856" w:rsidRDefault="00D91856" w:rsidP="00E75C55">
      <w:pPr>
        <w:spacing w:after="0" w:line="240" w:lineRule="auto"/>
      </w:pPr>
      <w:r>
        <w:separator/>
      </w:r>
    </w:p>
  </w:endnote>
  <w:endnote w:type="continuationSeparator" w:id="0">
    <w:p w14:paraId="0A80B1EC" w14:textId="77777777" w:rsidR="00D91856" w:rsidRDefault="00D91856" w:rsidP="00E75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6E14C" w14:textId="77777777" w:rsidR="00A609EF" w:rsidRPr="00A609EF" w:rsidRDefault="00A609EF" w:rsidP="00A609EF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 w:val="18"/>
        <w:szCs w:val="18"/>
      </w:rPr>
    </w:pPr>
    <w:r w:rsidRPr="00A609EF">
      <w:rPr>
        <w:rFonts w:asciiTheme="minorHAnsi" w:hAnsiTheme="minorHAnsi" w:cstheme="minorHAns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71D2B52" wp14:editId="2513A482">
              <wp:simplePos x="0" y="0"/>
              <wp:positionH relativeFrom="column">
                <wp:posOffset>-376811</wp:posOffset>
              </wp:positionH>
              <wp:positionV relativeFrom="paragraph">
                <wp:posOffset>197889</wp:posOffset>
              </wp:positionV>
              <wp:extent cx="6620494" cy="0"/>
              <wp:effectExtent l="0" t="0" r="0" b="0"/>
              <wp:wrapNone/>
              <wp:docPr id="195" name="Łącznik prosty 1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049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4EB818" id="Łącznik prosty 19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9.65pt,15.6pt" to="491.6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NkAmwEAAJQDAAAOAAAAZHJzL2Uyb0RvYy54bWysU9uO0zAQfUfiHyy/06TVq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" strokecolor="#4579b8 [3044]"/>
          </w:pict>
        </mc:Fallback>
      </mc:AlternateContent>
    </w:r>
  </w:p>
  <w:p w14:paraId="725E1618" w14:textId="77777777" w:rsidR="00A609EF" w:rsidRDefault="00A609EF" w:rsidP="00A609EF">
    <w:pPr>
      <w:pStyle w:val="Nagwek"/>
      <w:tabs>
        <w:tab w:val="clear" w:pos="4536"/>
      </w:tabs>
      <w:ind w:left="-567" w:right="141" w:firstLine="851"/>
      <w:jc w:val="center"/>
      <w:rPr>
        <w:rFonts w:ascii="Georgia" w:hAnsi="Georgia"/>
        <w:sz w:val="8"/>
        <w:szCs w:val="20"/>
      </w:rPr>
    </w:pPr>
  </w:p>
  <w:p w14:paraId="1E828FBB" w14:textId="77777777" w:rsidR="00095556" w:rsidRPr="00F96381" w:rsidRDefault="00095556" w:rsidP="00A609EF">
    <w:pPr>
      <w:pStyle w:val="Nagwek"/>
      <w:tabs>
        <w:tab w:val="clear" w:pos="4536"/>
      </w:tabs>
      <w:ind w:left="-567" w:right="141" w:firstLine="851"/>
      <w:jc w:val="center"/>
      <w:rPr>
        <w:rFonts w:ascii="Georgia" w:hAnsi="Georgia"/>
        <w:sz w:val="8"/>
        <w:szCs w:val="20"/>
      </w:rPr>
    </w:pPr>
  </w:p>
  <w:p w14:paraId="11D0B9E6" w14:textId="77777777" w:rsidR="00875D49" w:rsidRPr="00936508" w:rsidRDefault="00CC1C3A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ul. 56 Pułku Piechoty Wlkp. 10</w:t>
    </w:r>
    <w:r w:rsidR="00992FAD" w:rsidRPr="00936508">
      <w:rPr>
        <w:rFonts w:asciiTheme="minorHAnsi" w:hAnsiTheme="minorHAnsi" w:cstheme="minorHAnsi"/>
        <w:sz w:val="20"/>
        <w:szCs w:val="20"/>
      </w:rPr>
      <w:tab/>
    </w:r>
    <w:r w:rsidR="00875D49" w:rsidRPr="00936508">
      <w:rPr>
        <w:rFonts w:asciiTheme="minorHAnsi" w:hAnsiTheme="minorHAnsi" w:cstheme="minorHAnsi"/>
        <w:sz w:val="20"/>
        <w:szCs w:val="20"/>
      </w:rPr>
      <w:t>www.powiat-krotoszyn.pl</w:t>
    </w:r>
  </w:p>
  <w:p w14:paraId="0F78728A" w14:textId="2FA2C572" w:rsidR="00875D49" w:rsidRPr="00936508" w:rsidRDefault="00CC1C3A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63-700 Krotoszyn</w:t>
    </w:r>
    <w:r w:rsidR="00992FAD" w:rsidRPr="00936508">
      <w:rPr>
        <w:rFonts w:asciiTheme="minorHAnsi" w:hAnsiTheme="minorHAnsi" w:cstheme="minorHAnsi"/>
        <w:sz w:val="20"/>
        <w:szCs w:val="20"/>
      </w:rPr>
      <w:tab/>
    </w:r>
    <w:r w:rsidR="00875D49" w:rsidRPr="00936508">
      <w:rPr>
        <w:rFonts w:asciiTheme="minorHAnsi" w:hAnsiTheme="minorHAnsi" w:cstheme="minorHAnsi"/>
        <w:sz w:val="20"/>
        <w:szCs w:val="20"/>
      </w:rPr>
      <w:t xml:space="preserve">e-mail: </w:t>
    </w:r>
    <w:r w:rsidR="007D1C15" w:rsidRPr="007D1C15">
      <w:rPr>
        <w:rFonts w:asciiTheme="minorHAnsi" w:hAnsiTheme="minorHAnsi" w:cstheme="minorHAnsi"/>
        <w:sz w:val="20"/>
        <w:szCs w:val="20"/>
      </w:rPr>
      <w:t>kontakt@starostwo.krotoszyn.pl</w:t>
    </w:r>
  </w:p>
  <w:p w14:paraId="1309C246" w14:textId="6878F249" w:rsidR="005117D9" w:rsidRDefault="00CC1C3A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tel. 62 725 42 56 d</w:t>
    </w:r>
    <w:r w:rsidR="008408E7">
      <w:rPr>
        <w:rFonts w:asciiTheme="minorHAnsi" w:hAnsiTheme="minorHAnsi" w:cstheme="minorHAnsi"/>
        <w:sz w:val="20"/>
        <w:szCs w:val="20"/>
      </w:rPr>
      <w:t>o</w:t>
    </w:r>
    <w:r w:rsidRPr="00936508">
      <w:rPr>
        <w:rFonts w:asciiTheme="minorHAnsi" w:hAnsiTheme="minorHAnsi" w:cstheme="minorHAnsi"/>
        <w:sz w:val="20"/>
        <w:szCs w:val="20"/>
      </w:rPr>
      <w:t xml:space="preserve"> 57</w:t>
    </w:r>
    <w:r w:rsidR="005117D9">
      <w:rPr>
        <w:rFonts w:asciiTheme="minorHAnsi" w:hAnsiTheme="minorHAnsi" w:cstheme="minorHAnsi"/>
        <w:sz w:val="20"/>
        <w:szCs w:val="20"/>
      </w:rPr>
      <w:tab/>
    </w:r>
    <w:r w:rsidR="005117D9" w:rsidRPr="005117D9">
      <w:rPr>
        <w:rFonts w:asciiTheme="minorHAnsi" w:hAnsiTheme="minorHAnsi" w:cstheme="minorHAnsi"/>
        <w:sz w:val="20"/>
        <w:szCs w:val="20"/>
      </w:rPr>
      <w:t>e-Doręcze</w:t>
    </w:r>
    <w:r w:rsidR="005117D9">
      <w:rPr>
        <w:rFonts w:asciiTheme="minorHAnsi" w:hAnsiTheme="minorHAnsi" w:cstheme="minorHAnsi"/>
        <w:sz w:val="20"/>
        <w:szCs w:val="20"/>
      </w:rPr>
      <w:t>nia</w:t>
    </w:r>
    <w:r w:rsidR="005117D9" w:rsidRPr="005117D9">
      <w:rPr>
        <w:rFonts w:asciiTheme="minorHAnsi" w:hAnsiTheme="minorHAnsi" w:cstheme="minorHAnsi"/>
        <w:sz w:val="20"/>
        <w:szCs w:val="20"/>
      </w:rPr>
      <w:t>: AE:PL-58010-18640-FGDJS-27</w:t>
    </w:r>
  </w:p>
  <w:p w14:paraId="1ACEE4A3" w14:textId="10299BEB" w:rsidR="00095556" w:rsidRPr="00936508" w:rsidRDefault="00095556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67E74" w14:textId="77777777" w:rsidR="008F16DA" w:rsidRPr="00A609EF" w:rsidRDefault="008F16DA" w:rsidP="00A609EF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 w:val="18"/>
        <w:szCs w:val="18"/>
      </w:rPr>
    </w:pPr>
    <w:r w:rsidRPr="00A609EF">
      <w:rPr>
        <w:rFonts w:asciiTheme="minorHAnsi" w:hAnsiTheme="minorHAnsi" w:cstheme="minorHAns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C5CBF73" wp14:editId="0D299AF0">
              <wp:simplePos x="0" y="0"/>
              <wp:positionH relativeFrom="column">
                <wp:posOffset>-376811</wp:posOffset>
              </wp:positionH>
              <wp:positionV relativeFrom="paragraph">
                <wp:posOffset>197889</wp:posOffset>
              </wp:positionV>
              <wp:extent cx="6620494" cy="0"/>
              <wp:effectExtent l="0" t="0" r="0" b="0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049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A37AE4" id="Łącznik prosty 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9.65pt,15.6pt" to="491.6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NkAmwEAAJQDAAAOAAAAZHJzL2Uyb0RvYy54bWysU9uO0zAQfUfiHyy/06TVq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" strokecolor="#4579b8 [3044]"/>
          </w:pict>
        </mc:Fallback>
      </mc:AlternateContent>
    </w:r>
  </w:p>
  <w:p w14:paraId="22DE2A25" w14:textId="77777777" w:rsidR="008F16DA" w:rsidRDefault="008F16DA" w:rsidP="00A609EF">
    <w:pPr>
      <w:pStyle w:val="Nagwek"/>
      <w:tabs>
        <w:tab w:val="clear" w:pos="4536"/>
      </w:tabs>
      <w:ind w:left="-567" w:right="141" w:firstLine="851"/>
      <w:jc w:val="center"/>
      <w:rPr>
        <w:rFonts w:ascii="Georgia" w:hAnsi="Georgia"/>
        <w:sz w:val="8"/>
        <w:szCs w:val="20"/>
      </w:rPr>
    </w:pPr>
  </w:p>
  <w:p w14:paraId="4003869D" w14:textId="77777777" w:rsidR="008F16DA" w:rsidRPr="00F96381" w:rsidRDefault="008F16DA" w:rsidP="00A609EF">
    <w:pPr>
      <w:pStyle w:val="Nagwek"/>
      <w:tabs>
        <w:tab w:val="clear" w:pos="4536"/>
      </w:tabs>
      <w:ind w:left="-567" w:right="141" w:firstLine="851"/>
      <w:jc w:val="center"/>
      <w:rPr>
        <w:rFonts w:ascii="Georgia" w:hAnsi="Georgia"/>
        <w:sz w:val="8"/>
        <w:szCs w:val="20"/>
      </w:rPr>
    </w:pPr>
  </w:p>
  <w:p w14:paraId="624FFF36" w14:textId="77777777" w:rsidR="008F16DA" w:rsidRPr="00936508" w:rsidRDefault="008F16DA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ul. 56 Pułku Piechoty Wlkp. 10</w:t>
    </w:r>
    <w:r w:rsidRPr="00936508">
      <w:rPr>
        <w:rFonts w:asciiTheme="minorHAnsi" w:hAnsiTheme="minorHAnsi" w:cstheme="minorHAnsi"/>
        <w:sz w:val="20"/>
        <w:szCs w:val="20"/>
      </w:rPr>
      <w:tab/>
      <w:t>www.powiat-krotoszyn.pl</w:t>
    </w:r>
  </w:p>
  <w:p w14:paraId="31FEB414" w14:textId="28298238" w:rsidR="008F16DA" w:rsidRPr="00936508" w:rsidRDefault="008F16DA" w:rsidP="00936508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63-700 Krotoszyn</w:t>
    </w:r>
    <w:r w:rsidRPr="00936508">
      <w:rPr>
        <w:rFonts w:asciiTheme="minorHAnsi" w:hAnsiTheme="minorHAnsi" w:cstheme="minorHAnsi"/>
        <w:sz w:val="20"/>
        <w:szCs w:val="20"/>
      </w:rPr>
      <w:tab/>
      <w:t xml:space="preserve">e-mail: </w:t>
    </w:r>
    <w:r w:rsidR="00F87D2C" w:rsidRPr="00F87D2C">
      <w:rPr>
        <w:rFonts w:asciiTheme="minorHAnsi" w:hAnsiTheme="minorHAnsi" w:cstheme="minorHAnsi"/>
        <w:sz w:val="20"/>
        <w:szCs w:val="20"/>
      </w:rPr>
      <w:t>kontakt@starostwo.krotoszyn.pl</w:t>
    </w:r>
  </w:p>
  <w:p w14:paraId="1C1ABBBB" w14:textId="5E127449" w:rsidR="00F87D2C" w:rsidRDefault="008F16DA" w:rsidP="009170A0">
    <w:pPr>
      <w:pStyle w:val="Stopka"/>
      <w:tabs>
        <w:tab w:val="clear" w:pos="4536"/>
        <w:tab w:val="clear" w:pos="9072"/>
        <w:tab w:val="right" w:pos="9356"/>
      </w:tabs>
      <w:ind w:right="567"/>
      <w:rPr>
        <w:rFonts w:asciiTheme="minorHAnsi" w:hAnsiTheme="minorHAnsi" w:cstheme="minorHAnsi"/>
        <w:sz w:val="20"/>
        <w:szCs w:val="20"/>
      </w:rPr>
    </w:pPr>
    <w:r w:rsidRPr="00936508">
      <w:rPr>
        <w:rFonts w:asciiTheme="minorHAnsi" w:hAnsiTheme="minorHAnsi" w:cstheme="minorHAnsi"/>
        <w:sz w:val="20"/>
        <w:szCs w:val="20"/>
      </w:rPr>
      <w:t>tel. 62 725 42 56 d</w:t>
    </w:r>
    <w:r>
      <w:rPr>
        <w:rFonts w:asciiTheme="minorHAnsi" w:hAnsiTheme="minorHAnsi" w:cstheme="minorHAnsi"/>
        <w:sz w:val="20"/>
        <w:szCs w:val="20"/>
      </w:rPr>
      <w:t>o</w:t>
    </w:r>
    <w:r w:rsidRPr="00936508">
      <w:rPr>
        <w:rFonts w:asciiTheme="minorHAnsi" w:hAnsiTheme="minorHAnsi" w:cstheme="minorHAnsi"/>
        <w:sz w:val="20"/>
        <w:szCs w:val="20"/>
      </w:rPr>
      <w:t xml:space="preserve"> 57</w:t>
    </w:r>
    <w:r w:rsidRPr="00936508">
      <w:rPr>
        <w:rFonts w:asciiTheme="minorHAnsi" w:hAnsiTheme="minorHAnsi" w:cstheme="minorHAnsi"/>
        <w:sz w:val="20"/>
        <w:szCs w:val="20"/>
      </w:rPr>
      <w:tab/>
    </w:r>
    <w:r w:rsidR="00F87D2C" w:rsidRPr="00F87D2C">
      <w:rPr>
        <w:rFonts w:asciiTheme="minorHAnsi" w:hAnsiTheme="minorHAnsi" w:cstheme="minorHAnsi"/>
        <w:sz w:val="20"/>
        <w:szCs w:val="20"/>
      </w:rPr>
      <w:t>e-Doręczenia: AE:PL-58010-18640-FGDJS-27</w:t>
    </w:r>
  </w:p>
  <w:p w14:paraId="5EAF0B98" w14:textId="77777777" w:rsidR="008F16DA" w:rsidRPr="00936508" w:rsidRDefault="008F16DA" w:rsidP="007B1B93">
    <w:pPr>
      <w:pStyle w:val="Stopka"/>
      <w:tabs>
        <w:tab w:val="clear" w:pos="4536"/>
        <w:tab w:val="clear" w:pos="9072"/>
        <w:tab w:val="right" w:pos="9356"/>
      </w:tabs>
      <w:jc w:val="right"/>
      <w:rPr>
        <w:rFonts w:asciiTheme="minorHAnsi" w:hAnsiTheme="minorHAnsi" w:cstheme="minorHAnsi"/>
        <w:sz w:val="20"/>
        <w:szCs w:val="20"/>
      </w:rPr>
    </w:pPr>
    <w:r w:rsidRPr="007D33DC">
      <w:rPr>
        <w:rFonts w:asciiTheme="minorHAnsi" w:hAnsiTheme="minorHAnsi" w:cstheme="minorHAnsi"/>
        <w:sz w:val="20"/>
        <w:szCs w:val="20"/>
      </w:rPr>
      <w:fldChar w:fldCharType="begin"/>
    </w:r>
    <w:r w:rsidRPr="007D33DC">
      <w:rPr>
        <w:rFonts w:asciiTheme="minorHAnsi" w:hAnsiTheme="minorHAnsi" w:cstheme="minorHAnsi"/>
        <w:sz w:val="20"/>
        <w:szCs w:val="20"/>
      </w:rPr>
      <w:instrText>PAGE   \* MERGEFORMAT</w:instrText>
    </w:r>
    <w:r w:rsidRPr="007D33DC">
      <w:rPr>
        <w:rFonts w:asciiTheme="minorHAnsi" w:hAnsiTheme="minorHAnsi" w:cstheme="minorHAnsi"/>
        <w:sz w:val="20"/>
        <w:szCs w:val="20"/>
      </w:rPr>
      <w:fldChar w:fldCharType="separate"/>
    </w:r>
    <w:r w:rsidRPr="007D33DC">
      <w:rPr>
        <w:rFonts w:asciiTheme="minorHAnsi" w:hAnsiTheme="minorHAnsi" w:cstheme="minorHAnsi"/>
        <w:sz w:val="20"/>
        <w:szCs w:val="20"/>
      </w:rPr>
      <w:t>1</w:t>
    </w:r>
    <w:r w:rsidRPr="007D33DC">
      <w:rPr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A93B8" w14:textId="77777777" w:rsidR="00D91856" w:rsidRDefault="00D91856" w:rsidP="00E75C55">
      <w:pPr>
        <w:spacing w:after="0" w:line="240" w:lineRule="auto"/>
      </w:pPr>
      <w:r>
        <w:separator/>
      </w:r>
    </w:p>
  </w:footnote>
  <w:footnote w:type="continuationSeparator" w:id="0">
    <w:p w14:paraId="3C9069B6" w14:textId="77777777" w:rsidR="00D91856" w:rsidRDefault="00D91856" w:rsidP="00E75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E323" w14:textId="77777777" w:rsidR="00095556" w:rsidRPr="00B32855" w:rsidRDefault="00CC1C3A" w:rsidP="004049D7">
    <w:pPr>
      <w:pStyle w:val="Nagwek"/>
      <w:tabs>
        <w:tab w:val="clear" w:pos="4536"/>
      </w:tabs>
      <w:rPr>
        <w:rFonts w:ascii="Georgia" w:hAnsi="Georgia"/>
        <w:sz w:val="10"/>
      </w:rPr>
    </w:pPr>
    <w:r>
      <w:rPr>
        <w:rFonts w:ascii="Georgia" w:hAnsi="Georgia"/>
        <w:noProof/>
        <w:sz w:val="10"/>
        <w:lang w:eastAsia="pl-PL"/>
      </w:rPr>
      <w:drawing>
        <wp:anchor distT="0" distB="0" distL="114300" distR="114300" simplePos="0" relativeHeight="251661312" behindDoc="0" locked="0" layoutInCell="1" allowOverlap="1" wp14:anchorId="162FA186" wp14:editId="3C545916">
          <wp:simplePos x="0" y="0"/>
          <wp:positionH relativeFrom="column">
            <wp:posOffset>-343535</wp:posOffset>
          </wp:positionH>
          <wp:positionV relativeFrom="paragraph">
            <wp:posOffset>-240030</wp:posOffset>
          </wp:positionV>
          <wp:extent cx="813435" cy="967105"/>
          <wp:effectExtent l="0" t="0" r="5715" b="4445"/>
          <wp:wrapNone/>
          <wp:docPr id="203" name="Obraz 1" descr="herb_powi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_powi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13435" cy="967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19EB76B" w14:textId="23807EB3" w:rsidR="00095556" w:rsidRPr="00581E20" w:rsidRDefault="0023433D" w:rsidP="00090B19">
    <w:pPr>
      <w:pStyle w:val="Nagwek"/>
      <w:tabs>
        <w:tab w:val="clear" w:pos="4536"/>
        <w:tab w:val="clear" w:pos="9072"/>
        <w:tab w:val="right" w:pos="9781"/>
      </w:tabs>
      <w:ind w:left="426" w:right="-425"/>
      <w:jc w:val="center"/>
      <w:rPr>
        <w:rFonts w:asciiTheme="minorHAnsi" w:hAnsiTheme="minorHAnsi" w:cstheme="minorHAnsi"/>
        <w:b/>
        <w:bCs/>
        <w:color w:val="4F81BD" w:themeColor="accent1"/>
        <w:sz w:val="36"/>
        <w:szCs w:val="36"/>
      </w:rPr>
    </w:pPr>
    <w:r w:rsidRPr="00581E20">
      <w:rPr>
        <w:rFonts w:asciiTheme="minorHAnsi" w:hAnsiTheme="minorHAnsi" w:cstheme="minorHAnsi"/>
        <w:b/>
        <w:bCs/>
        <w:color w:val="4F81BD" w:themeColor="accent1"/>
        <w:sz w:val="36"/>
        <w:szCs w:val="36"/>
      </w:rPr>
      <w:t>STAROSTWO POWIATOWE W KROTOSZYNIE</w:t>
    </w:r>
  </w:p>
  <w:p w14:paraId="30EF4788" w14:textId="77777777" w:rsidR="005433CC" w:rsidRDefault="005433CC" w:rsidP="00581E20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Cs w:val="24"/>
      </w:rPr>
    </w:pPr>
  </w:p>
  <w:p w14:paraId="66980711" w14:textId="77777777" w:rsidR="00090B19" w:rsidRDefault="00090B19" w:rsidP="00581E20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Cs w:val="24"/>
      </w:rPr>
    </w:pPr>
    <w:r w:rsidRPr="00090B19">
      <w:rPr>
        <w:rFonts w:asciiTheme="minorHAnsi" w:hAnsiTheme="minorHAnsi" w:cstheme="minorHAnsi"/>
        <w:noProof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AEA7ECE" wp14:editId="610F6832">
              <wp:simplePos x="0" y="0"/>
              <wp:positionH relativeFrom="column">
                <wp:posOffset>-376555</wp:posOffset>
              </wp:positionH>
              <wp:positionV relativeFrom="paragraph">
                <wp:posOffset>249555</wp:posOffset>
              </wp:positionV>
              <wp:extent cx="6620494" cy="0"/>
              <wp:effectExtent l="0" t="0" r="0" b="0"/>
              <wp:wrapNone/>
              <wp:docPr id="193" name="Łącznik prosty 1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049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EDC623F" id="Łącznik prosty 19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9.65pt,19.65pt" to="491.6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NkAmwEAAJQDAAAOAAAAZHJzL2Uyb0RvYy54bWysU9uO0zAQfUfiHyy/06TVq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" strokecolor="#4579b8 [3044]"/>
          </w:pict>
        </mc:Fallback>
      </mc:AlternateContent>
    </w:r>
  </w:p>
  <w:p w14:paraId="71540F22" w14:textId="77777777" w:rsidR="00090B19" w:rsidRPr="00090B19" w:rsidRDefault="00090B19" w:rsidP="00581E20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5B19" w14:textId="77777777" w:rsidR="007D33DC" w:rsidRPr="00090B19" w:rsidRDefault="007D33DC" w:rsidP="00581E20">
    <w:pPr>
      <w:pStyle w:val="Nagwek"/>
      <w:tabs>
        <w:tab w:val="clear" w:pos="4536"/>
      </w:tabs>
      <w:ind w:left="-567" w:right="141" w:firstLine="851"/>
      <w:jc w:val="center"/>
      <w:rPr>
        <w:rFonts w:asciiTheme="minorHAnsi" w:hAnsiTheme="minorHAnsi" w:cstheme="minorHAnsi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E373F"/>
    <w:multiLevelType w:val="hybridMultilevel"/>
    <w:tmpl w:val="CD2A7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837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lKwm4gX0H9rwb68SGdkyV7LBcoImbnfowvv3irExZK8RKrkKm8qhFpm/S45QBu5megIeK8qPLJlfZRID/c8QlQ==" w:salt="92lLU81O2yNhnlMoAZGaIQ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3DC"/>
    <w:rsid w:val="00016058"/>
    <w:rsid w:val="00022295"/>
    <w:rsid w:val="00030E47"/>
    <w:rsid w:val="00032E92"/>
    <w:rsid w:val="00033929"/>
    <w:rsid w:val="00042B4C"/>
    <w:rsid w:val="00042EDE"/>
    <w:rsid w:val="00046750"/>
    <w:rsid w:val="0005192B"/>
    <w:rsid w:val="00053A89"/>
    <w:rsid w:val="0006525D"/>
    <w:rsid w:val="00090B19"/>
    <w:rsid w:val="00095556"/>
    <w:rsid w:val="000A56AE"/>
    <w:rsid w:val="000C534D"/>
    <w:rsid w:val="0014148B"/>
    <w:rsid w:val="00173448"/>
    <w:rsid w:val="001E6512"/>
    <w:rsid w:val="00203D85"/>
    <w:rsid w:val="00207C19"/>
    <w:rsid w:val="0023433D"/>
    <w:rsid w:val="00253DE0"/>
    <w:rsid w:val="00257FC8"/>
    <w:rsid w:val="002B7427"/>
    <w:rsid w:val="002E4DAB"/>
    <w:rsid w:val="002F66FB"/>
    <w:rsid w:val="003050D4"/>
    <w:rsid w:val="003311DC"/>
    <w:rsid w:val="003470B0"/>
    <w:rsid w:val="0036030D"/>
    <w:rsid w:val="0036357F"/>
    <w:rsid w:val="00363C31"/>
    <w:rsid w:val="00367633"/>
    <w:rsid w:val="003D76E3"/>
    <w:rsid w:val="004049D7"/>
    <w:rsid w:val="004427D9"/>
    <w:rsid w:val="004604EC"/>
    <w:rsid w:val="0048096F"/>
    <w:rsid w:val="00487AB2"/>
    <w:rsid w:val="004B799B"/>
    <w:rsid w:val="004C527C"/>
    <w:rsid w:val="004E6C70"/>
    <w:rsid w:val="00503EC2"/>
    <w:rsid w:val="005117D9"/>
    <w:rsid w:val="005263D1"/>
    <w:rsid w:val="0054129C"/>
    <w:rsid w:val="005433CC"/>
    <w:rsid w:val="00581E20"/>
    <w:rsid w:val="0058456F"/>
    <w:rsid w:val="005B350D"/>
    <w:rsid w:val="005E70B9"/>
    <w:rsid w:val="00616436"/>
    <w:rsid w:val="006315FA"/>
    <w:rsid w:val="006845EE"/>
    <w:rsid w:val="00696A69"/>
    <w:rsid w:val="006B151E"/>
    <w:rsid w:val="006C5CC2"/>
    <w:rsid w:val="006D69EF"/>
    <w:rsid w:val="006F631C"/>
    <w:rsid w:val="007211E5"/>
    <w:rsid w:val="00727812"/>
    <w:rsid w:val="007373D0"/>
    <w:rsid w:val="007720F9"/>
    <w:rsid w:val="007B1B93"/>
    <w:rsid w:val="007B2B5D"/>
    <w:rsid w:val="007D1C15"/>
    <w:rsid w:val="007D33DC"/>
    <w:rsid w:val="008147A3"/>
    <w:rsid w:val="00832F8E"/>
    <w:rsid w:val="008408E7"/>
    <w:rsid w:val="00850760"/>
    <w:rsid w:val="00875D49"/>
    <w:rsid w:val="008901D2"/>
    <w:rsid w:val="00891E1D"/>
    <w:rsid w:val="008C260C"/>
    <w:rsid w:val="008C6820"/>
    <w:rsid w:val="008E09BA"/>
    <w:rsid w:val="008E1451"/>
    <w:rsid w:val="008F16DA"/>
    <w:rsid w:val="009170A0"/>
    <w:rsid w:val="00934BE4"/>
    <w:rsid w:val="00936508"/>
    <w:rsid w:val="00944822"/>
    <w:rsid w:val="00960A54"/>
    <w:rsid w:val="009618F8"/>
    <w:rsid w:val="00992FAD"/>
    <w:rsid w:val="00A331B5"/>
    <w:rsid w:val="00A3621E"/>
    <w:rsid w:val="00A609EF"/>
    <w:rsid w:val="00A973D5"/>
    <w:rsid w:val="00AE1D1E"/>
    <w:rsid w:val="00AE2BB3"/>
    <w:rsid w:val="00B35BAB"/>
    <w:rsid w:val="00B72A49"/>
    <w:rsid w:val="00C03B54"/>
    <w:rsid w:val="00C1225F"/>
    <w:rsid w:val="00CC1C3A"/>
    <w:rsid w:val="00CF70F6"/>
    <w:rsid w:val="00D47A87"/>
    <w:rsid w:val="00D638C6"/>
    <w:rsid w:val="00D91856"/>
    <w:rsid w:val="00DA568E"/>
    <w:rsid w:val="00DE2229"/>
    <w:rsid w:val="00DE69D0"/>
    <w:rsid w:val="00DE7F82"/>
    <w:rsid w:val="00DF7017"/>
    <w:rsid w:val="00DF7302"/>
    <w:rsid w:val="00E11184"/>
    <w:rsid w:val="00E356B8"/>
    <w:rsid w:val="00E359C7"/>
    <w:rsid w:val="00E40DCD"/>
    <w:rsid w:val="00E64F19"/>
    <w:rsid w:val="00E75C55"/>
    <w:rsid w:val="00EA5A21"/>
    <w:rsid w:val="00F01D41"/>
    <w:rsid w:val="00F13071"/>
    <w:rsid w:val="00F307A0"/>
    <w:rsid w:val="00F33C15"/>
    <w:rsid w:val="00F54802"/>
    <w:rsid w:val="00F87D2C"/>
    <w:rsid w:val="00F9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5F23D"/>
  <w15:docId w15:val="{A446CC09-DB74-46FF-871A-F056BCF5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5C55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5C55"/>
    <w:rPr>
      <w:rFonts w:ascii="Times New Roman" w:eastAsiaTheme="minorHAnsi" w:hAnsi="Times New Roman"/>
      <w:sz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75C55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5C55"/>
    <w:rPr>
      <w:rFonts w:ascii="Times New Roman" w:eastAsiaTheme="minorHAnsi" w:hAnsi="Times New Roman"/>
      <w:sz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875D4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5D4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141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6B1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5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T\Desktop\zarzadzenie\Papier%20listowy%20-%20Powiat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810DE-31ED-4035-BEA3-EDCE9CB17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listowy - Powiat</Template>
  <TotalTime>200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TOMEK-IT</dc:creator>
  <cp:lastModifiedBy>Romana rw. Williams</cp:lastModifiedBy>
  <cp:revision>19</cp:revision>
  <cp:lastPrinted>2026-04-09T09:16:00Z</cp:lastPrinted>
  <dcterms:created xsi:type="dcterms:W3CDTF">2026-04-09T08:15:00Z</dcterms:created>
  <dcterms:modified xsi:type="dcterms:W3CDTF">2026-04-28T06:27:00Z</dcterms:modified>
</cp:coreProperties>
</file>