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BF4C3" w14:textId="0FB1D6C0" w:rsidR="00821C80" w:rsidRPr="00F41A91" w:rsidRDefault="00821C80">
      <w:pPr>
        <w:pStyle w:val="Nagwek3"/>
        <w:rPr>
          <w:rFonts w:ascii="Times New Roman" w:hAnsi="Times New Roman"/>
          <w:b w:val="0"/>
          <w:sz w:val="24"/>
        </w:rPr>
      </w:pPr>
      <w:r w:rsidRPr="00F41A91">
        <w:rPr>
          <w:rFonts w:ascii="Times New Roman" w:hAnsi="Times New Roman"/>
          <w:b w:val="0"/>
          <w:sz w:val="24"/>
        </w:rPr>
        <w:t xml:space="preserve">Załącznik nr </w:t>
      </w:r>
      <w:r w:rsidR="000F3AED">
        <w:rPr>
          <w:rFonts w:ascii="Times New Roman" w:hAnsi="Times New Roman"/>
          <w:b w:val="0"/>
          <w:sz w:val="24"/>
        </w:rPr>
        <w:t xml:space="preserve">2 do </w:t>
      </w:r>
      <w:r w:rsidR="00F85DA6">
        <w:rPr>
          <w:rFonts w:ascii="Times New Roman" w:hAnsi="Times New Roman"/>
          <w:b w:val="0"/>
          <w:sz w:val="24"/>
        </w:rPr>
        <w:t>zapytania ofertowego</w:t>
      </w:r>
    </w:p>
    <w:p w14:paraId="1E69B675" w14:textId="77777777" w:rsidR="00821C80" w:rsidRDefault="00821C80">
      <w:pPr>
        <w:rPr>
          <w:sz w:val="22"/>
        </w:rPr>
      </w:pPr>
    </w:p>
    <w:p w14:paraId="58896345" w14:textId="15A74B2F" w:rsidR="00821C80" w:rsidRPr="00F41A91" w:rsidRDefault="00150D7E" w:rsidP="00F41A91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0F3AED">
        <w:rPr>
          <w:sz w:val="24"/>
          <w:szCs w:val="24"/>
        </w:rPr>
        <w:t>ZO</w:t>
      </w:r>
      <w:r w:rsidR="00F20178">
        <w:rPr>
          <w:sz w:val="24"/>
          <w:szCs w:val="24"/>
        </w:rPr>
        <w:t>/</w:t>
      </w:r>
      <w:r w:rsidR="000F3AED">
        <w:rPr>
          <w:sz w:val="24"/>
          <w:szCs w:val="24"/>
        </w:rPr>
        <w:t>3</w:t>
      </w:r>
      <w:r w:rsidR="00F20178">
        <w:rPr>
          <w:sz w:val="24"/>
          <w:szCs w:val="24"/>
        </w:rPr>
        <w:t>/202</w:t>
      </w:r>
      <w:r w:rsidR="000F3AED">
        <w:rPr>
          <w:sz w:val="24"/>
          <w:szCs w:val="24"/>
        </w:rPr>
        <w:t>5</w:t>
      </w:r>
    </w:p>
    <w:p w14:paraId="29B233D2" w14:textId="0254BDC6" w:rsidR="00F41A91" w:rsidRDefault="00F41A91" w:rsidP="00F41A91">
      <w:pPr>
        <w:jc w:val="center"/>
        <w:rPr>
          <w:b/>
          <w:bCs/>
          <w:sz w:val="32"/>
          <w:szCs w:val="24"/>
          <w:u w:val="single"/>
        </w:rPr>
      </w:pPr>
      <w:r>
        <w:rPr>
          <w:b/>
          <w:bCs/>
          <w:sz w:val="32"/>
          <w:szCs w:val="24"/>
          <w:u w:val="single"/>
        </w:rPr>
        <w:t xml:space="preserve">WYKAZ </w:t>
      </w:r>
      <w:r w:rsidR="000F3AED">
        <w:rPr>
          <w:b/>
          <w:bCs/>
          <w:sz w:val="32"/>
          <w:szCs w:val="24"/>
          <w:u w:val="single"/>
        </w:rPr>
        <w:t>POJAZDÓW</w:t>
      </w:r>
    </w:p>
    <w:p w14:paraId="347ACC64" w14:textId="77777777" w:rsidR="00F41A91" w:rsidRDefault="00F41A91" w:rsidP="00F41A91">
      <w:pPr>
        <w:jc w:val="center"/>
        <w:rPr>
          <w:b/>
          <w:bCs/>
          <w:sz w:val="32"/>
          <w:szCs w:val="24"/>
          <w:u w:val="single"/>
        </w:rPr>
      </w:pPr>
      <w:r>
        <w:rPr>
          <w:b/>
          <w:bCs/>
          <w:sz w:val="32"/>
          <w:szCs w:val="24"/>
          <w:u w:val="single"/>
        </w:rPr>
        <w:t>NIEZBĘDNYCH DO REALIZACJI ZADANIA</w:t>
      </w:r>
    </w:p>
    <w:p w14:paraId="65FFEEA5" w14:textId="77777777" w:rsidR="00F41A91" w:rsidRPr="00F41A91" w:rsidRDefault="00F41A91" w:rsidP="00F41A91">
      <w:pPr>
        <w:jc w:val="center"/>
        <w:rPr>
          <w:b/>
          <w:bCs/>
          <w:sz w:val="16"/>
          <w:szCs w:val="16"/>
          <w:u w:val="single"/>
        </w:rPr>
      </w:pPr>
    </w:p>
    <w:p w14:paraId="26731360" w14:textId="2FD93A65" w:rsidR="00150D7E" w:rsidRPr="00F41A91" w:rsidRDefault="00150D7E" w:rsidP="00150D7E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</w:t>
      </w:r>
      <w:r>
        <w:rPr>
          <w:sz w:val="24"/>
        </w:rPr>
        <w:t>na:</w:t>
      </w:r>
      <w:r w:rsidR="00F41A91">
        <w:rPr>
          <w:sz w:val="24"/>
        </w:rPr>
        <w:t xml:space="preserve"> </w:t>
      </w:r>
      <w:r w:rsidR="000F3AED" w:rsidRPr="000F3AED">
        <w:rPr>
          <w:b/>
          <w:sz w:val="24"/>
          <w:szCs w:val="24"/>
        </w:rPr>
        <w:t>Świadczenie usług podwykonawstwa w zakresie publicznego transportu zbiorowego o charakterze użyteczności publicznej w gminnych przewozach pasażerskich na terenie gmin Leżajsk, Kuryłówka</w:t>
      </w:r>
    </w:p>
    <w:p w14:paraId="27BAFEC7" w14:textId="77777777" w:rsidR="00F41A91" w:rsidRDefault="00F41A91" w:rsidP="0060654D">
      <w:pPr>
        <w:pStyle w:val="Tekstpodstawowy2"/>
      </w:pPr>
    </w:p>
    <w:p w14:paraId="4BCCD4E9" w14:textId="77777777" w:rsidR="006D6F44" w:rsidRDefault="00F41A91" w:rsidP="0060654D">
      <w:pPr>
        <w:pStyle w:val="Tekstpodstawowy2"/>
      </w:pPr>
      <w:r>
        <w:t>OŚWIADCZAM(Y), że do</w:t>
      </w:r>
      <w:r w:rsidR="00150D7E">
        <w:t xml:space="preserve"> wykonani</w:t>
      </w:r>
      <w:r>
        <w:t>a</w:t>
      </w:r>
      <w:r w:rsidR="00150D7E">
        <w:t xml:space="preserve"> niniejszego zamówienia </w:t>
      </w:r>
      <w:r>
        <w:rPr>
          <w:szCs w:val="24"/>
        </w:rPr>
        <w:t xml:space="preserve"> dysponujemy lub będziemy dysponować następującym sprzętem, niezbędnym do jego realizacji</w:t>
      </w:r>
      <w:r w:rsidR="00150D7E">
        <w:t>:</w:t>
      </w:r>
    </w:p>
    <w:p w14:paraId="0C10C677" w14:textId="77777777" w:rsidR="006D6F44" w:rsidRDefault="006D6F44" w:rsidP="006D6F44">
      <w:pPr>
        <w:jc w:val="both"/>
        <w:rPr>
          <w:sz w:val="22"/>
        </w:rPr>
      </w:pPr>
    </w:p>
    <w:tbl>
      <w:tblPr>
        <w:tblW w:w="142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380"/>
        <w:gridCol w:w="1800"/>
        <w:gridCol w:w="4500"/>
      </w:tblGrid>
      <w:tr w:rsidR="006D6F44" w14:paraId="67F0EEEA" w14:textId="77777777" w:rsidTr="006D6F44">
        <w:trPr>
          <w:trHeight w:val="6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7235" w14:textId="77777777" w:rsidR="006D6F44" w:rsidRDefault="006D6F44">
            <w:pPr>
              <w:jc w:val="center"/>
            </w:pPr>
            <w:r>
              <w:t>LP.</w:t>
            </w:r>
          </w:p>
          <w:p w14:paraId="121C5730" w14:textId="77777777" w:rsidR="006D6F44" w:rsidRDefault="006D6F44">
            <w:pPr>
              <w:jc w:val="center"/>
              <w:rPr>
                <w:bCs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90B2" w14:textId="30CA350D" w:rsidR="006D6F44" w:rsidRDefault="006D6F44" w:rsidP="006D6F44">
            <w:pPr>
              <w:pStyle w:val="Nagwek2"/>
              <w:jc w:val="center"/>
              <w:rPr>
                <w:sz w:val="24"/>
              </w:rPr>
            </w:pPr>
            <w:r>
              <w:t>Wykaz</w:t>
            </w:r>
            <w:r w:rsidR="00527FCA">
              <w:t xml:space="preserve"> pojazdów</w:t>
            </w:r>
          </w:p>
          <w:p w14:paraId="7540E8B5" w14:textId="77777777" w:rsidR="006D6F44" w:rsidRDefault="006D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(rodzaj, parametry,)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651C" w14:textId="77777777" w:rsidR="006D6F44" w:rsidRDefault="006D6F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liczba</w:t>
            </w:r>
          </w:p>
          <w:p w14:paraId="002FB8AB" w14:textId="77777777" w:rsidR="006D6F44" w:rsidRDefault="006D6F44">
            <w:pPr>
              <w:jc w:val="center"/>
              <w:rPr>
                <w:b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3543" w14:textId="77777777" w:rsidR="006D6F44" w:rsidRDefault="006D6F44">
            <w:pPr>
              <w:jc w:val="center"/>
              <w:rPr>
                <w:b/>
                <w:sz w:val="10"/>
                <w:szCs w:val="10"/>
              </w:rPr>
            </w:pPr>
          </w:p>
          <w:p w14:paraId="52242D92" w14:textId="77777777" w:rsidR="006D6F44" w:rsidRDefault="006D6F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Informacja o podstawie do dysponowania wskazanym sprzętem*</w:t>
            </w:r>
          </w:p>
          <w:p w14:paraId="50F52749" w14:textId="77777777" w:rsidR="006D6F44" w:rsidRDefault="006D6F44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t>(forma dysponowania np. własność, umowa leasingu, umowa użyczenia itp.)</w:t>
            </w:r>
          </w:p>
        </w:tc>
      </w:tr>
      <w:tr w:rsidR="006D6F44" w14:paraId="59CC3139" w14:textId="77777777" w:rsidTr="006D6F44">
        <w:trPr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6738" w14:textId="77777777" w:rsidR="006D6F44" w:rsidRDefault="006D6F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8B83" w14:textId="77777777" w:rsidR="006D6F44" w:rsidRDefault="006D6F44">
            <w:pPr>
              <w:jc w:val="center"/>
            </w:pPr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F4F6" w14:textId="77777777" w:rsidR="006D6F44" w:rsidRDefault="006D6F44">
            <w:pPr>
              <w:jc w:val="center"/>
            </w:pPr>
            <w: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4913" w14:textId="77777777" w:rsidR="006D6F44" w:rsidRDefault="006D6F44">
            <w:pPr>
              <w:jc w:val="center"/>
            </w:pPr>
            <w:r>
              <w:t>4</w:t>
            </w:r>
          </w:p>
        </w:tc>
      </w:tr>
      <w:tr w:rsidR="006D6F44" w14:paraId="0ADCF981" w14:textId="77777777" w:rsidTr="006D6F44">
        <w:trPr>
          <w:trHeight w:val="1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0F3" w14:textId="77777777" w:rsidR="006D6F44" w:rsidRDefault="006D6F44">
            <w:pPr>
              <w:rPr>
                <w:b/>
                <w:bCs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9A90" w14:textId="77777777" w:rsidR="006D6F44" w:rsidRDefault="006D6F44">
            <w:pPr>
              <w:jc w:val="center"/>
              <w:rPr>
                <w:b/>
                <w:bCs/>
              </w:rPr>
            </w:pPr>
          </w:p>
          <w:p w14:paraId="5D6180AB" w14:textId="77777777" w:rsidR="006D6F44" w:rsidRDefault="006D6F44">
            <w:pPr>
              <w:jc w:val="center"/>
              <w:rPr>
                <w:b/>
                <w:bCs/>
              </w:rPr>
            </w:pPr>
          </w:p>
          <w:p w14:paraId="009211CB" w14:textId="77777777" w:rsidR="006D6F44" w:rsidRDefault="006D6F44">
            <w:pPr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3AE9" w14:textId="77777777" w:rsidR="006D6F44" w:rsidRDefault="006D6F44" w:rsidP="006D6F44">
            <w:pPr>
              <w:rPr>
                <w:b/>
                <w:b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641" w14:textId="77777777" w:rsidR="006D6F44" w:rsidRDefault="006D6F44" w:rsidP="006D6F44">
            <w:pPr>
              <w:rPr>
                <w:b/>
                <w:bCs/>
              </w:rPr>
            </w:pPr>
          </w:p>
        </w:tc>
      </w:tr>
    </w:tbl>
    <w:p w14:paraId="5A5C6DD4" w14:textId="77777777" w:rsidR="006D6F44" w:rsidRDefault="006D6F44" w:rsidP="006D6F44">
      <w:pPr>
        <w:jc w:val="both"/>
        <w:rPr>
          <w:sz w:val="22"/>
          <w:szCs w:val="24"/>
        </w:rPr>
      </w:pPr>
    </w:p>
    <w:p w14:paraId="26EE3F0D" w14:textId="360AE017" w:rsidR="006D6F44" w:rsidRDefault="006D6F44" w:rsidP="006D6F44">
      <w:pPr>
        <w:jc w:val="both"/>
        <w:rPr>
          <w:b/>
          <w:lang w:eastAsia="ar-SA"/>
        </w:rPr>
      </w:pPr>
      <w:r>
        <w:rPr>
          <w:b/>
        </w:rPr>
        <w:t>* W przypadku, gdy Wykonawca będzie polegał na narzędziach, innych</w:t>
      </w:r>
      <w:r w:rsidR="002332C8">
        <w:rPr>
          <w:b/>
        </w:rPr>
        <w:t xml:space="preserve"> podmiotów, zobowiązany jest</w:t>
      </w:r>
      <w:r>
        <w:rPr>
          <w:b/>
        </w:rPr>
        <w:t xml:space="preserve">  </w:t>
      </w:r>
      <w:r>
        <w:rPr>
          <w:b/>
          <w:lang w:eastAsia="ar-SA"/>
        </w:rPr>
        <w:t xml:space="preserve">do  wypełnienia </w:t>
      </w:r>
      <w:r w:rsidR="00F001C5">
        <w:rPr>
          <w:b/>
          <w:lang w:eastAsia="ar-SA"/>
        </w:rPr>
        <w:t xml:space="preserve">wymogów wynikających z </w:t>
      </w:r>
      <w:r w:rsidR="00F85DA6">
        <w:rPr>
          <w:b/>
          <w:lang w:eastAsia="ar-SA"/>
        </w:rPr>
        <w:t>zapytania ofertowego.</w:t>
      </w:r>
    </w:p>
    <w:p w14:paraId="1CF591D1" w14:textId="77777777" w:rsidR="006D6F44" w:rsidRDefault="006D6F44" w:rsidP="0060654D">
      <w:pPr>
        <w:pStyle w:val="Tekstpodstawowy2"/>
      </w:pPr>
    </w:p>
    <w:p w14:paraId="13E7CC54" w14:textId="77777777" w:rsidR="00217FEC" w:rsidRDefault="00217FEC" w:rsidP="00217FEC">
      <w:pPr>
        <w:spacing w:before="120"/>
        <w:rPr>
          <w:sz w:val="24"/>
          <w:szCs w:val="24"/>
        </w:rPr>
      </w:pPr>
    </w:p>
    <w:p w14:paraId="3E967E58" w14:textId="37512998" w:rsidR="00217FEC" w:rsidRDefault="00217FEC" w:rsidP="00217FE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Data</w:t>
      </w:r>
      <w:r w:rsidR="000F3AED">
        <w:rPr>
          <w:sz w:val="24"/>
          <w:szCs w:val="24"/>
        </w:rPr>
        <w:t xml:space="preserve"> i podpis Wykonawcy</w:t>
      </w:r>
      <w:r>
        <w:rPr>
          <w:sz w:val="24"/>
          <w:szCs w:val="24"/>
        </w:rPr>
        <w:t>:..................................</w:t>
      </w:r>
    </w:p>
    <w:p w14:paraId="2E79C8EA" w14:textId="77777777" w:rsidR="00217FEC" w:rsidRDefault="00217FEC" w:rsidP="00217FEC">
      <w:pPr>
        <w:spacing w:before="120"/>
        <w:rPr>
          <w:sz w:val="24"/>
          <w:szCs w:val="24"/>
        </w:rPr>
      </w:pPr>
    </w:p>
    <w:p w14:paraId="111D95C6" w14:textId="4F263657" w:rsidR="00821C80" w:rsidRPr="00217FEC" w:rsidRDefault="00821C80" w:rsidP="00217FEC">
      <w:pPr>
        <w:jc w:val="center"/>
        <w:rPr>
          <w:sz w:val="22"/>
          <w:szCs w:val="22"/>
        </w:rPr>
      </w:pPr>
    </w:p>
    <w:sectPr w:rsidR="00821C80" w:rsidRPr="00217FEC" w:rsidSect="00980415">
      <w:footerReference w:type="even" r:id="rId6"/>
      <w:footerReference w:type="default" r:id="rId7"/>
      <w:headerReference w:type="first" r:id="rId8"/>
      <w:footerReference w:type="first" r:id="rId9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7566" w14:textId="77777777" w:rsidR="00871CEF" w:rsidRDefault="00871CEF">
      <w:r>
        <w:separator/>
      </w:r>
    </w:p>
  </w:endnote>
  <w:endnote w:type="continuationSeparator" w:id="0">
    <w:p w14:paraId="5B1E5BFD" w14:textId="77777777" w:rsidR="00871CEF" w:rsidRDefault="0087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536E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5D6ABD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332E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2A052BD" w14:textId="77777777" w:rsidR="00821C80" w:rsidRDefault="00821C80">
    <w:pPr>
      <w:pStyle w:val="Stopka"/>
      <w:tabs>
        <w:tab w:val="clear" w:pos="4536"/>
      </w:tabs>
      <w:jc w:val="center"/>
    </w:pPr>
  </w:p>
  <w:p w14:paraId="1B92ED23" w14:textId="3BA1F44E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20178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20178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E413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2817E34" w14:textId="77777777" w:rsidR="00821C80" w:rsidRDefault="00821C80">
    <w:pPr>
      <w:pStyle w:val="Stopka"/>
      <w:tabs>
        <w:tab w:val="clear" w:pos="4536"/>
      </w:tabs>
      <w:jc w:val="center"/>
    </w:pPr>
  </w:p>
  <w:p w14:paraId="3CD34770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7811AD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77B76" w14:textId="77777777" w:rsidR="00871CEF" w:rsidRDefault="00871CEF">
      <w:r>
        <w:separator/>
      </w:r>
    </w:p>
  </w:footnote>
  <w:footnote w:type="continuationSeparator" w:id="0">
    <w:p w14:paraId="7BF5D9BE" w14:textId="77777777" w:rsidR="00871CEF" w:rsidRDefault="00871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2E30B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8D9"/>
    <w:rsid w:val="000F3AED"/>
    <w:rsid w:val="00150D7E"/>
    <w:rsid w:val="00167DCC"/>
    <w:rsid w:val="00217FEC"/>
    <w:rsid w:val="002332C8"/>
    <w:rsid w:val="002E4F75"/>
    <w:rsid w:val="004E070D"/>
    <w:rsid w:val="00527FCA"/>
    <w:rsid w:val="00547A87"/>
    <w:rsid w:val="0060654D"/>
    <w:rsid w:val="00606AFE"/>
    <w:rsid w:val="006D6F44"/>
    <w:rsid w:val="007064BA"/>
    <w:rsid w:val="007811AD"/>
    <w:rsid w:val="007961E5"/>
    <w:rsid w:val="00821C80"/>
    <w:rsid w:val="00871CEF"/>
    <w:rsid w:val="00936CFB"/>
    <w:rsid w:val="00980415"/>
    <w:rsid w:val="009C437A"/>
    <w:rsid w:val="00AA594F"/>
    <w:rsid w:val="00AF4221"/>
    <w:rsid w:val="00B11EA3"/>
    <w:rsid w:val="00B41A5F"/>
    <w:rsid w:val="00B551AF"/>
    <w:rsid w:val="00B575A6"/>
    <w:rsid w:val="00C95FB5"/>
    <w:rsid w:val="00D52F5E"/>
    <w:rsid w:val="00D918D9"/>
    <w:rsid w:val="00E819CF"/>
    <w:rsid w:val="00F001C5"/>
    <w:rsid w:val="00F20178"/>
    <w:rsid w:val="00F41A91"/>
    <w:rsid w:val="00F85DA6"/>
    <w:rsid w:val="00F8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46C01"/>
  <w15:chartTrackingRefBased/>
  <w15:docId w15:val="{3E0F9E1C-C5BA-4653-ACE3-092F7D18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link w:val="Nagwek"/>
    <w:rsid w:val="00F41A91"/>
  </w:style>
  <w:style w:type="paragraph" w:styleId="Tekstdymka">
    <w:name w:val="Balloon Text"/>
    <w:basedOn w:val="Normalny"/>
    <w:link w:val="TekstdymkaZnak"/>
    <w:rsid w:val="002332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33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ch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111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Jarosław Ochał</dc:creator>
  <cp:keywords/>
  <cp:lastModifiedBy>Dominik Orzech</cp:lastModifiedBy>
  <cp:revision>3</cp:revision>
  <cp:lastPrinted>2023-02-07T11:13:00Z</cp:lastPrinted>
  <dcterms:created xsi:type="dcterms:W3CDTF">2026-04-29T12:33:00Z</dcterms:created>
  <dcterms:modified xsi:type="dcterms:W3CDTF">2026-05-06T13:02:00Z</dcterms:modified>
</cp:coreProperties>
</file>