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1D619" w14:textId="72CC9D40" w:rsidR="000C3661" w:rsidRDefault="00682CDA" w:rsidP="000C3661">
      <w:pPr>
        <w:spacing w:after="0" w:line="240" w:lineRule="auto"/>
        <w:rPr>
          <w:rFonts w:ascii="Arial" w:eastAsia="MS Mincho" w:hAnsi="Arial" w:cs="Arial"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>ZP.353.</w:t>
      </w:r>
      <w:r w:rsidR="004F7EA5" w:rsidRPr="00946B6E">
        <w:rPr>
          <w:rFonts w:ascii="Arial" w:eastAsia="MS Mincho" w:hAnsi="Arial" w:cs="Arial"/>
          <w:sz w:val="24"/>
          <w:szCs w:val="24"/>
          <w:lang w:val="cs-CZ" w:eastAsia="pl-PL"/>
        </w:rPr>
        <w:t>14</w:t>
      </w: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>.202</w:t>
      </w:r>
      <w:r w:rsidR="004F7EA5" w:rsidRPr="00946B6E">
        <w:rPr>
          <w:rFonts w:ascii="Arial" w:eastAsia="MS Mincho" w:hAnsi="Arial" w:cs="Arial"/>
          <w:sz w:val="24"/>
          <w:szCs w:val="24"/>
          <w:lang w:val="cs-CZ" w:eastAsia="pl-PL"/>
        </w:rPr>
        <w:t>6</w:t>
      </w:r>
      <w:r w:rsidR="008014F8" w:rsidRPr="00946B6E">
        <w:rPr>
          <w:rFonts w:ascii="Arial" w:eastAsia="MS Mincho" w:hAnsi="Arial" w:cs="Arial"/>
          <w:sz w:val="24"/>
          <w:szCs w:val="24"/>
          <w:lang w:val="cs-CZ" w:eastAsia="pl-PL"/>
        </w:rPr>
        <w:tab/>
      </w:r>
      <w:r w:rsidR="000C3661" w:rsidRPr="00946B6E">
        <w:rPr>
          <w:rFonts w:ascii="Arial" w:eastAsia="MS Mincho" w:hAnsi="Arial" w:cs="Arial"/>
          <w:sz w:val="24"/>
          <w:szCs w:val="24"/>
          <w:lang w:val="cs-CZ" w:eastAsia="pl-PL"/>
        </w:rPr>
        <w:t xml:space="preserve">                  </w:t>
      </w:r>
      <w:r w:rsidR="000C3661" w:rsidRPr="00946B6E">
        <w:rPr>
          <w:rFonts w:ascii="Arial" w:eastAsia="MS Mincho" w:hAnsi="Arial" w:cs="Arial"/>
          <w:sz w:val="24"/>
          <w:szCs w:val="24"/>
          <w:lang w:val="cs-CZ" w:eastAsia="pl-PL"/>
        </w:rPr>
        <w:tab/>
      </w:r>
      <w:r w:rsidR="000C3661" w:rsidRPr="00946B6E">
        <w:rPr>
          <w:rFonts w:ascii="Arial" w:eastAsia="MS Mincho" w:hAnsi="Arial" w:cs="Arial"/>
          <w:sz w:val="24"/>
          <w:szCs w:val="24"/>
          <w:lang w:val="cs-CZ" w:eastAsia="pl-PL"/>
        </w:rPr>
        <w:tab/>
      </w:r>
      <w:r w:rsidR="00946B6E">
        <w:rPr>
          <w:rFonts w:ascii="Arial" w:eastAsia="MS Mincho" w:hAnsi="Arial" w:cs="Arial"/>
          <w:sz w:val="24"/>
          <w:szCs w:val="24"/>
          <w:lang w:val="cs-CZ" w:eastAsia="pl-PL"/>
        </w:rPr>
        <w:tab/>
      </w:r>
      <w:r w:rsidR="00946B6E">
        <w:rPr>
          <w:rFonts w:ascii="Arial" w:eastAsia="MS Mincho" w:hAnsi="Arial" w:cs="Arial"/>
          <w:sz w:val="24"/>
          <w:szCs w:val="24"/>
          <w:lang w:val="cs-CZ" w:eastAsia="pl-PL"/>
        </w:rPr>
        <w:tab/>
      </w:r>
      <w:r w:rsidR="00946B6E">
        <w:rPr>
          <w:rFonts w:ascii="Arial" w:eastAsia="MS Mincho" w:hAnsi="Arial" w:cs="Arial"/>
          <w:sz w:val="24"/>
          <w:szCs w:val="24"/>
          <w:lang w:val="cs-CZ" w:eastAsia="pl-PL"/>
        </w:rPr>
        <w:tab/>
      </w:r>
      <w:r w:rsidR="000C3661" w:rsidRPr="00946B6E">
        <w:rPr>
          <w:rFonts w:ascii="Arial" w:eastAsia="MS Mincho" w:hAnsi="Arial" w:cs="Arial"/>
          <w:sz w:val="24"/>
          <w:szCs w:val="24"/>
          <w:lang w:val="cs-CZ" w:eastAsia="pl-PL"/>
        </w:rPr>
        <w:t xml:space="preserve">Opole, </w:t>
      </w:r>
      <w:r w:rsidR="004F7EA5" w:rsidRPr="00946B6E">
        <w:rPr>
          <w:rFonts w:ascii="Arial" w:eastAsia="MS Mincho" w:hAnsi="Arial" w:cs="Arial"/>
          <w:sz w:val="24"/>
          <w:szCs w:val="24"/>
          <w:lang w:val="cs-CZ" w:eastAsia="pl-PL"/>
        </w:rPr>
        <w:t>2026-04-2</w:t>
      </w:r>
      <w:r w:rsidR="00946B6E">
        <w:rPr>
          <w:rFonts w:ascii="Arial" w:eastAsia="MS Mincho" w:hAnsi="Arial" w:cs="Arial"/>
          <w:sz w:val="24"/>
          <w:szCs w:val="24"/>
          <w:lang w:val="cs-CZ" w:eastAsia="pl-PL"/>
        </w:rPr>
        <w:t>3</w:t>
      </w:r>
    </w:p>
    <w:p w14:paraId="22CBCE33" w14:textId="77777777" w:rsidR="00946B6E" w:rsidRPr="00946B6E" w:rsidRDefault="00946B6E" w:rsidP="000C3661">
      <w:pPr>
        <w:spacing w:after="0" w:line="240" w:lineRule="auto"/>
        <w:rPr>
          <w:rFonts w:ascii="Arial" w:eastAsia="MS Mincho" w:hAnsi="Arial" w:cs="Arial"/>
          <w:sz w:val="24"/>
          <w:szCs w:val="24"/>
          <w:lang w:val="cs-CZ" w:eastAsia="pl-PL"/>
        </w:rPr>
      </w:pPr>
    </w:p>
    <w:p w14:paraId="5FCF7F4E" w14:textId="31FDBD22" w:rsidR="000C3661" w:rsidRPr="00946B6E" w:rsidRDefault="000C3661" w:rsidP="000C3661">
      <w:pPr>
        <w:keepNext/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w:t>Zapytanie cenowe dla zamówienia publicznego</w:t>
      </w:r>
      <w:r w:rsidRPr="00946B6E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w:br/>
        <w:t xml:space="preserve">o wartości nieprzekraczającej równowartości </w:t>
      </w:r>
      <w:r w:rsidR="007432A9" w:rsidRPr="00946B6E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w:t>1</w:t>
      </w:r>
      <w:r w:rsidR="004F7EA5" w:rsidRPr="00946B6E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w:t>7</w:t>
      </w:r>
      <w:r w:rsidRPr="00946B6E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w:t>0</w:t>
      </w:r>
      <w:r w:rsidR="007432A9" w:rsidRPr="00946B6E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w:t xml:space="preserve"> </w:t>
      </w:r>
      <w:r w:rsidRPr="00946B6E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w:t xml:space="preserve">000 </w:t>
      </w:r>
      <w:r w:rsidR="007432A9" w:rsidRPr="00946B6E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w:t>złotych</w:t>
      </w:r>
    </w:p>
    <w:p w14:paraId="6790A17A" w14:textId="5F703B0D" w:rsidR="003465C8" w:rsidRPr="00946B6E" w:rsidRDefault="000C3661" w:rsidP="00440F85">
      <w:pPr>
        <w:spacing w:after="0" w:line="240" w:lineRule="auto"/>
        <w:jc w:val="both"/>
        <w:rPr>
          <w:rFonts w:ascii="Arial" w:eastAsia="Times New Roman" w:hAnsi="Arial" w:cs="Arial"/>
          <w:b/>
          <w:kern w:val="20"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b/>
          <w:sz w:val="24"/>
          <w:szCs w:val="24"/>
          <w:lang w:val="cs-CZ" w:eastAsia="pl-PL"/>
        </w:rPr>
        <w:t xml:space="preserve">dotyczy zamówienia </w:t>
      </w:r>
      <w:bookmarkStart w:id="0" w:name="_Hlk167799291"/>
      <w:r w:rsidRPr="00946B6E">
        <w:rPr>
          <w:rFonts w:ascii="Arial" w:eastAsia="MS Mincho" w:hAnsi="Arial" w:cs="Arial"/>
          <w:b/>
          <w:sz w:val="24"/>
          <w:szCs w:val="24"/>
          <w:lang w:val="cs-CZ" w:eastAsia="pl-PL"/>
        </w:rPr>
        <w:t>na</w:t>
      </w:r>
      <w:r w:rsidR="00A80A3B" w:rsidRPr="00946B6E">
        <w:rPr>
          <w:rFonts w:ascii="Arial" w:eastAsia="MS Mincho" w:hAnsi="Arial" w:cs="Arial"/>
          <w:b/>
          <w:sz w:val="24"/>
          <w:szCs w:val="24"/>
          <w:lang w:val="cs-CZ" w:eastAsia="pl-PL"/>
        </w:rPr>
        <w:t xml:space="preserve"> </w:t>
      </w:r>
      <w:r w:rsidR="00047F5A" w:rsidRPr="00946B6E">
        <w:rPr>
          <w:rFonts w:ascii="Arial" w:eastAsia="MS Mincho" w:hAnsi="Arial" w:cs="Arial"/>
          <w:b/>
          <w:sz w:val="24"/>
          <w:szCs w:val="24"/>
          <w:lang w:val="cs-CZ" w:eastAsia="pl-PL"/>
        </w:rPr>
        <w:t>dostawę</w:t>
      </w:r>
      <w:r w:rsidR="00E436E1" w:rsidRPr="00946B6E">
        <w:rPr>
          <w:rFonts w:ascii="Arial" w:eastAsia="MS Mincho" w:hAnsi="Arial" w:cs="Arial"/>
          <w:b/>
          <w:sz w:val="24"/>
          <w:szCs w:val="24"/>
          <w:lang w:val="cs-CZ" w:eastAsia="pl-PL"/>
        </w:rPr>
        <w:t xml:space="preserve"> </w:t>
      </w:r>
      <w:bookmarkEnd w:id="0"/>
      <w:r w:rsidR="00612B2C" w:rsidRPr="00946B6E">
        <w:rPr>
          <w:rFonts w:ascii="Arial" w:eastAsia="MS Mincho" w:hAnsi="Arial" w:cs="Arial"/>
          <w:b/>
          <w:sz w:val="24"/>
          <w:szCs w:val="24"/>
          <w:lang w:val="cs-CZ" w:eastAsia="pl-PL"/>
        </w:rPr>
        <w:t xml:space="preserve">mebli na potrzeby </w:t>
      </w:r>
      <w:r w:rsidR="004F7EA5" w:rsidRPr="00946B6E">
        <w:rPr>
          <w:rFonts w:ascii="Arial" w:eastAsia="MS Mincho" w:hAnsi="Arial" w:cs="Arial"/>
          <w:b/>
          <w:sz w:val="24"/>
          <w:szCs w:val="24"/>
          <w:lang w:val="cs-CZ" w:eastAsia="pl-PL"/>
        </w:rPr>
        <w:t>Pedagogicznej Biblioteki Wojewódzkiej w Opolu.</w:t>
      </w:r>
    </w:p>
    <w:p w14:paraId="33514DAA" w14:textId="3B0F052B" w:rsidR="000C3661" w:rsidRPr="00946B6E" w:rsidRDefault="000C3661" w:rsidP="000C3661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57" w:line="240" w:lineRule="auto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W związku z prowadzonym postępowaniem o udzielenie zamówienia publicznego o wartości nieprzekraczającej równowartości </w:t>
      </w:r>
      <w:r w:rsidR="005B79AD" w:rsidRPr="00946B6E">
        <w:rPr>
          <w:rFonts w:ascii="Arial" w:eastAsia="Times New Roman" w:hAnsi="Arial" w:cs="Arial"/>
          <w:noProof/>
          <w:sz w:val="24"/>
          <w:szCs w:val="24"/>
          <w:lang w:eastAsia="pl-PL"/>
        </w:rPr>
        <w:t>1</w:t>
      </w:r>
      <w:r w:rsidR="005400FD" w:rsidRPr="00946B6E">
        <w:rPr>
          <w:rFonts w:ascii="Arial" w:eastAsia="Times New Roman" w:hAnsi="Arial" w:cs="Arial"/>
          <w:noProof/>
          <w:sz w:val="24"/>
          <w:szCs w:val="24"/>
          <w:lang w:eastAsia="pl-PL"/>
        </w:rPr>
        <w:t>7</w:t>
      </w:r>
      <w:r w:rsidR="00A3506F" w:rsidRPr="00946B6E">
        <w:rPr>
          <w:rFonts w:ascii="Arial" w:eastAsia="Times New Roman" w:hAnsi="Arial" w:cs="Arial"/>
          <w:noProof/>
          <w:sz w:val="24"/>
          <w:szCs w:val="24"/>
          <w:lang w:eastAsia="pl-PL"/>
        </w:rPr>
        <w:t>0</w:t>
      </w:r>
      <w:r w:rsidR="005B79AD" w:rsidRPr="00946B6E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 </w:t>
      </w:r>
      <w:r w:rsidRPr="00946B6E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000 </w:t>
      </w:r>
      <w:r w:rsidR="005B79AD" w:rsidRPr="00946B6E">
        <w:rPr>
          <w:rFonts w:ascii="Arial" w:eastAsia="Times New Roman" w:hAnsi="Arial" w:cs="Arial"/>
          <w:noProof/>
          <w:sz w:val="24"/>
          <w:szCs w:val="24"/>
          <w:lang w:eastAsia="pl-PL"/>
        </w:rPr>
        <w:t>złotych</w:t>
      </w:r>
      <w:r w:rsidRPr="00946B6E">
        <w:rPr>
          <w:rFonts w:ascii="Arial" w:eastAsia="Times New Roman" w:hAnsi="Arial" w:cs="Arial"/>
          <w:noProof/>
          <w:sz w:val="24"/>
          <w:szCs w:val="24"/>
          <w:lang w:eastAsia="pl-PL"/>
        </w:rPr>
        <w:t>, zwracam się z prośbą o przedstawienie oferty cenowej wykonania zamówienia obejmującego zakres przedstawiony w pkt II.</w:t>
      </w:r>
    </w:p>
    <w:p w14:paraId="511D4ACC" w14:textId="77777777" w:rsidR="000C3661" w:rsidRPr="00946B6E" w:rsidRDefault="000C3661" w:rsidP="000C3661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6BCB5E5B" w14:textId="77777777" w:rsidR="000C3661" w:rsidRPr="00946B6E" w:rsidRDefault="000C3661" w:rsidP="00F5223E">
      <w:pPr>
        <w:numPr>
          <w:ilvl w:val="0"/>
          <w:numId w:val="1"/>
        </w:numPr>
        <w:spacing w:after="0" w:line="240" w:lineRule="auto"/>
        <w:ind w:left="360"/>
        <w:rPr>
          <w:rFonts w:ascii="Arial" w:eastAsia="Calibri" w:hAnsi="Arial" w:cs="Arial"/>
          <w:b/>
          <w:sz w:val="24"/>
          <w:szCs w:val="24"/>
        </w:rPr>
      </w:pPr>
      <w:r w:rsidRPr="00946B6E">
        <w:rPr>
          <w:rFonts w:ascii="Arial" w:eastAsia="Calibri" w:hAnsi="Arial" w:cs="Arial"/>
          <w:b/>
          <w:sz w:val="24"/>
          <w:szCs w:val="24"/>
        </w:rPr>
        <w:t>ZAMAWIAJĄCY</w:t>
      </w:r>
    </w:p>
    <w:p w14:paraId="120628D4" w14:textId="77777777" w:rsidR="003E1D08" w:rsidRPr="00946B6E" w:rsidRDefault="003E1D08" w:rsidP="003E1D08">
      <w:pPr>
        <w:spacing w:after="0" w:line="240" w:lineRule="auto"/>
        <w:rPr>
          <w:rFonts w:ascii="Arial" w:eastAsia="MS Mincho" w:hAnsi="Arial" w:cs="Arial"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 xml:space="preserve">Opolskie Centrum Edukacji, ul. Głogowska 27, 45-315 Opole,  </w:t>
      </w:r>
    </w:p>
    <w:p w14:paraId="115918B2" w14:textId="77777777" w:rsidR="003E1D08" w:rsidRPr="00946B6E" w:rsidRDefault="003E1D08" w:rsidP="003E1D08">
      <w:pPr>
        <w:spacing w:after="0" w:line="240" w:lineRule="auto"/>
        <w:rPr>
          <w:rFonts w:ascii="Arial" w:eastAsia="MS Mincho" w:hAnsi="Arial" w:cs="Arial"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>tel.: 77 4579895,  fax: 77 4552979,</w:t>
      </w:r>
    </w:p>
    <w:p w14:paraId="221529AD" w14:textId="77777777" w:rsidR="003E1D08" w:rsidRPr="00946B6E" w:rsidRDefault="003E1D08" w:rsidP="003E1D08">
      <w:pPr>
        <w:spacing w:after="0" w:line="240" w:lineRule="auto"/>
        <w:rPr>
          <w:rFonts w:ascii="Arial" w:eastAsia="MS Mincho" w:hAnsi="Arial" w:cs="Arial"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>mail: kontakt@oce.opolskie.pl,</w:t>
      </w:r>
    </w:p>
    <w:p w14:paraId="05098994" w14:textId="3675605E" w:rsidR="000C3661" w:rsidRPr="00946B6E" w:rsidRDefault="003E1D08" w:rsidP="003E1D08">
      <w:pPr>
        <w:spacing w:after="0" w:line="240" w:lineRule="auto"/>
        <w:rPr>
          <w:rFonts w:ascii="Arial" w:eastAsia="MS Mincho" w:hAnsi="Arial" w:cs="Arial"/>
          <w:sz w:val="24"/>
          <w:szCs w:val="24"/>
          <w:lang w:val="cs-CZ" w:eastAsia="pl-PL"/>
        </w:rPr>
      </w:pPr>
      <w:hyperlink r:id="rId8" w:history="1">
        <w:r w:rsidRPr="00946B6E">
          <w:rPr>
            <w:rStyle w:val="Hipercze"/>
            <w:rFonts w:ascii="Arial" w:eastAsia="MS Mincho" w:hAnsi="Arial" w:cs="Arial"/>
            <w:sz w:val="24"/>
            <w:szCs w:val="24"/>
            <w:lang w:val="cs-CZ" w:eastAsia="pl-PL"/>
          </w:rPr>
          <w:t>http://www.oce.opolskie.pl</w:t>
        </w:r>
      </w:hyperlink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 xml:space="preserve"> </w:t>
      </w:r>
    </w:p>
    <w:p w14:paraId="691B36F0" w14:textId="77777777" w:rsidR="003E1D08" w:rsidRPr="00946B6E" w:rsidRDefault="003E1D08" w:rsidP="003E1D08">
      <w:pPr>
        <w:spacing w:after="0" w:line="240" w:lineRule="auto"/>
        <w:rPr>
          <w:rFonts w:ascii="Arial" w:eastAsia="Calibri" w:hAnsi="Arial" w:cs="Arial"/>
          <w:sz w:val="24"/>
          <w:szCs w:val="24"/>
          <w:lang w:val="cs-CZ"/>
        </w:rPr>
      </w:pPr>
    </w:p>
    <w:p w14:paraId="59EF9E5F" w14:textId="77777777" w:rsidR="000C3661" w:rsidRPr="00946B6E" w:rsidRDefault="000C3661" w:rsidP="001E0678">
      <w:pPr>
        <w:numPr>
          <w:ilvl w:val="0"/>
          <w:numId w:val="1"/>
        </w:numPr>
        <w:spacing w:after="0" w:line="240" w:lineRule="auto"/>
        <w:ind w:left="360"/>
        <w:rPr>
          <w:rFonts w:ascii="Arial" w:eastAsia="Calibri" w:hAnsi="Arial" w:cs="Arial"/>
          <w:b/>
          <w:sz w:val="24"/>
          <w:szCs w:val="24"/>
        </w:rPr>
      </w:pPr>
      <w:r w:rsidRPr="00946B6E">
        <w:rPr>
          <w:rFonts w:ascii="Arial" w:eastAsia="Calibri" w:hAnsi="Arial" w:cs="Arial"/>
          <w:b/>
          <w:sz w:val="24"/>
          <w:szCs w:val="24"/>
        </w:rPr>
        <w:t>OPIS PRZEDMIOTU ZAMÓWIENIA</w:t>
      </w:r>
    </w:p>
    <w:p w14:paraId="5FE3FFD8" w14:textId="21D04007" w:rsidR="00612B2C" w:rsidRPr="00946B6E" w:rsidRDefault="000C3661" w:rsidP="0074254F">
      <w:pPr>
        <w:pStyle w:val="Akapitzlist"/>
        <w:numPr>
          <w:ilvl w:val="0"/>
          <w:numId w:val="2"/>
        </w:numPr>
        <w:spacing w:before="0" w:line="240" w:lineRule="auto"/>
        <w:ind w:left="284" w:hanging="284"/>
        <w:jc w:val="both"/>
        <w:rPr>
          <w:rFonts w:eastAsia="Times New Roman"/>
          <w:kern w:val="20"/>
          <w:sz w:val="24"/>
          <w:szCs w:val="24"/>
          <w:lang w:val="cs-CZ"/>
        </w:rPr>
      </w:pPr>
      <w:r w:rsidRPr="00946B6E">
        <w:rPr>
          <w:rFonts w:eastAsia="Calibri"/>
          <w:sz w:val="24"/>
          <w:szCs w:val="24"/>
        </w:rPr>
        <w:t>Przedmiotem zamówienia</w:t>
      </w:r>
      <w:r w:rsidR="00C52902" w:rsidRPr="00946B6E">
        <w:rPr>
          <w:rFonts w:eastAsia="Calibri"/>
          <w:sz w:val="24"/>
          <w:szCs w:val="24"/>
        </w:rPr>
        <w:t xml:space="preserve"> jest</w:t>
      </w:r>
      <w:r w:rsidR="001215F3" w:rsidRPr="00946B6E">
        <w:rPr>
          <w:rFonts w:eastAsia="Calibri"/>
          <w:sz w:val="24"/>
          <w:szCs w:val="24"/>
          <w:lang w:val="cs-CZ"/>
        </w:rPr>
        <w:t xml:space="preserve"> </w:t>
      </w:r>
      <w:r w:rsidR="00A80A3B" w:rsidRPr="00946B6E">
        <w:rPr>
          <w:rFonts w:eastAsia="MS Mincho"/>
          <w:sz w:val="24"/>
          <w:szCs w:val="24"/>
          <w:lang w:val="cs-CZ"/>
        </w:rPr>
        <w:t xml:space="preserve"> </w:t>
      </w:r>
      <w:r w:rsidR="00612B2C" w:rsidRPr="00946B6E">
        <w:rPr>
          <w:rFonts w:eastAsia="MS Mincho"/>
          <w:sz w:val="24"/>
          <w:szCs w:val="24"/>
          <w:lang w:val="cs-CZ"/>
        </w:rPr>
        <w:t>dostaw</w:t>
      </w:r>
      <w:r w:rsidR="00B06BAA" w:rsidRPr="00946B6E">
        <w:rPr>
          <w:rFonts w:eastAsia="MS Mincho"/>
          <w:sz w:val="24"/>
          <w:szCs w:val="24"/>
          <w:lang w:val="cs-CZ"/>
        </w:rPr>
        <w:t>a</w:t>
      </w:r>
      <w:r w:rsidR="00612B2C" w:rsidRPr="00946B6E">
        <w:rPr>
          <w:rFonts w:eastAsia="MS Mincho"/>
          <w:sz w:val="24"/>
          <w:szCs w:val="24"/>
          <w:lang w:val="cs-CZ"/>
        </w:rPr>
        <w:t xml:space="preserve"> mebli na potrzeby </w:t>
      </w:r>
      <w:r w:rsidR="00946B6E" w:rsidRPr="00946B6E">
        <w:rPr>
          <w:rFonts w:eastAsia="MS Mincho"/>
          <w:sz w:val="24"/>
          <w:szCs w:val="24"/>
          <w:lang w:val="cs-CZ"/>
        </w:rPr>
        <w:t>Pedagogicznej Bilioteki Wojewódzkiej w Opolu</w:t>
      </w:r>
    </w:p>
    <w:p w14:paraId="237E9138" w14:textId="431C1F89" w:rsidR="001C2A60" w:rsidRPr="00946B6E" w:rsidRDefault="005B79AD" w:rsidP="00E547E3">
      <w:pPr>
        <w:pStyle w:val="Akapitzlist"/>
        <w:numPr>
          <w:ilvl w:val="0"/>
          <w:numId w:val="2"/>
        </w:numPr>
        <w:spacing w:before="0" w:line="240" w:lineRule="auto"/>
        <w:ind w:left="284" w:hanging="284"/>
        <w:jc w:val="both"/>
        <w:rPr>
          <w:rFonts w:eastAsia="Calibri"/>
          <w:sz w:val="24"/>
          <w:szCs w:val="24"/>
          <w:lang w:eastAsia="en-US"/>
        </w:rPr>
      </w:pPr>
      <w:r w:rsidRPr="00946B6E">
        <w:rPr>
          <w:sz w:val="24"/>
          <w:szCs w:val="24"/>
        </w:rPr>
        <w:t>Szczegółowy o</w:t>
      </w:r>
      <w:r w:rsidR="001C2A60" w:rsidRPr="00946B6E">
        <w:rPr>
          <w:rFonts w:eastAsia="Calibri"/>
          <w:sz w:val="24"/>
          <w:szCs w:val="24"/>
          <w:lang w:eastAsia="en-US"/>
        </w:rPr>
        <w:t>pis przedmiotu zamówienia</w:t>
      </w:r>
      <w:r w:rsidR="0010587D" w:rsidRPr="00946B6E">
        <w:rPr>
          <w:rFonts w:eastAsia="Calibri"/>
          <w:sz w:val="24"/>
          <w:szCs w:val="24"/>
          <w:lang w:eastAsia="en-US"/>
        </w:rPr>
        <w:t xml:space="preserve"> </w:t>
      </w:r>
      <w:r w:rsidR="00F80C13" w:rsidRPr="00946B6E">
        <w:rPr>
          <w:rFonts w:eastAsia="Calibri"/>
          <w:sz w:val="24"/>
          <w:szCs w:val="24"/>
          <w:lang w:eastAsia="en-US"/>
        </w:rPr>
        <w:t xml:space="preserve">znajduje się w załączniku nr </w:t>
      </w:r>
      <w:r w:rsidR="00EF529C" w:rsidRPr="00946B6E">
        <w:rPr>
          <w:rFonts w:eastAsia="Calibri"/>
          <w:sz w:val="24"/>
          <w:szCs w:val="24"/>
          <w:lang w:eastAsia="en-US"/>
        </w:rPr>
        <w:t>2</w:t>
      </w:r>
      <w:r w:rsidR="00F80C13" w:rsidRPr="00946B6E">
        <w:rPr>
          <w:rFonts w:eastAsia="Calibri"/>
          <w:sz w:val="24"/>
          <w:szCs w:val="24"/>
          <w:lang w:eastAsia="en-US"/>
        </w:rPr>
        <w:t xml:space="preserve"> do zapytania.</w:t>
      </w:r>
      <w:r w:rsidR="007036FE" w:rsidRPr="00946B6E">
        <w:rPr>
          <w:rFonts w:eastAsia="Calibri"/>
          <w:sz w:val="24"/>
          <w:szCs w:val="24"/>
          <w:lang w:eastAsia="en-US"/>
        </w:rPr>
        <w:t xml:space="preserve"> </w:t>
      </w:r>
    </w:p>
    <w:p w14:paraId="7FC7A901" w14:textId="634400F1" w:rsidR="00A01561" w:rsidRPr="00F3103B" w:rsidRDefault="00A01561" w:rsidP="00327056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46B6E">
        <w:rPr>
          <w:rFonts w:ascii="Arial" w:hAnsi="Arial" w:cs="Arial"/>
          <w:color w:val="000000"/>
          <w:sz w:val="24"/>
          <w:szCs w:val="24"/>
        </w:rPr>
        <w:t xml:space="preserve">Dostarczone meble muszą być fabrycznie nowe, wykonane ze szczegółowym opisem przedmiotu zamówienia, gotowe do użytku oraz ustawione i zamontowane w pomieszczeniach, w miejscach wskazanych przez Zamawiającego. </w:t>
      </w:r>
    </w:p>
    <w:p w14:paraId="684F0254" w14:textId="73FC270E" w:rsidR="00F3103B" w:rsidRPr="00946B6E" w:rsidRDefault="00946E8A" w:rsidP="00327056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Odbiór i u</w:t>
      </w:r>
      <w:r w:rsidR="00FD387F">
        <w:rPr>
          <w:rFonts w:ascii="Arial" w:hAnsi="Arial" w:cs="Arial"/>
          <w:color w:val="000000"/>
          <w:sz w:val="24"/>
          <w:szCs w:val="24"/>
        </w:rPr>
        <w:t xml:space="preserve">tylizacja </w:t>
      </w:r>
      <w:r w:rsidR="00FB0D89">
        <w:rPr>
          <w:rFonts w:ascii="Arial" w:hAnsi="Arial" w:cs="Arial"/>
          <w:color w:val="000000"/>
          <w:sz w:val="24"/>
          <w:szCs w:val="24"/>
        </w:rPr>
        <w:t>opakowa</w:t>
      </w:r>
      <w:r>
        <w:rPr>
          <w:rFonts w:ascii="Arial" w:hAnsi="Arial" w:cs="Arial"/>
          <w:color w:val="000000"/>
          <w:sz w:val="24"/>
          <w:szCs w:val="24"/>
        </w:rPr>
        <w:t>ń</w:t>
      </w:r>
      <w:r w:rsidR="00FB0D89">
        <w:rPr>
          <w:rFonts w:ascii="Arial" w:hAnsi="Arial" w:cs="Arial"/>
          <w:color w:val="000000"/>
          <w:sz w:val="24"/>
          <w:szCs w:val="24"/>
        </w:rPr>
        <w:t xml:space="preserve"> po meblach </w:t>
      </w:r>
      <w:r>
        <w:rPr>
          <w:rFonts w:ascii="Arial" w:hAnsi="Arial" w:cs="Arial"/>
          <w:color w:val="000000"/>
          <w:sz w:val="24"/>
          <w:szCs w:val="24"/>
        </w:rPr>
        <w:t>jest po stronie Wykonawcy.</w:t>
      </w:r>
    </w:p>
    <w:p w14:paraId="51166A12" w14:textId="1565DC78" w:rsidR="000B2B9E" w:rsidRPr="00946B6E" w:rsidRDefault="000B2B9E" w:rsidP="00A01561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46B6E">
        <w:rPr>
          <w:rFonts w:ascii="Arial" w:eastAsia="Calibri" w:hAnsi="Arial" w:cs="Arial"/>
          <w:sz w:val="24"/>
          <w:szCs w:val="24"/>
        </w:rPr>
        <w:t>Zamawiający nie dopuszcza składania ofert częściowych</w:t>
      </w:r>
      <w:r w:rsidR="007C49DC" w:rsidRPr="00946B6E">
        <w:rPr>
          <w:rFonts w:ascii="Arial" w:eastAsia="Calibri" w:hAnsi="Arial" w:cs="Arial"/>
          <w:sz w:val="24"/>
          <w:szCs w:val="24"/>
        </w:rPr>
        <w:t>.</w:t>
      </w:r>
    </w:p>
    <w:p w14:paraId="2D8F87FE" w14:textId="77777777" w:rsidR="00F546A5" w:rsidRPr="00946B6E" w:rsidRDefault="00F546A5" w:rsidP="00F546A5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788029" w14:textId="77777777" w:rsidR="00627369" w:rsidRPr="00946B6E" w:rsidRDefault="000C3661" w:rsidP="001E0678">
      <w:pPr>
        <w:numPr>
          <w:ilvl w:val="0"/>
          <w:numId w:val="1"/>
        </w:numPr>
        <w:spacing w:after="0" w:line="240" w:lineRule="auto"/>
        <w:ind w:left="360" w:hanging="357"/>
        <w:jc w:val="both"/>
        <w:rPr>
          <w:rFonts w:ascii="Arial" w:eastAsia="Calibri" w:hAnsi="Arial" w:cs="Arial"/>
          <w:sz w:val="24"/>
          <w:szCs w:val="24"/>
        </w:rPr>
      </w:pPr>
      <w:r w:rsidRPr="00946B6E">
        <w:rPr>
          <w:rFonts w:ascii="Arial" w:eastAsia="Calibri" w:hAnsi="Arial" w:cs="Arial"/>
          <w:b/>
          <w:sz w:val="24"/>
          <w:szCs w:val="24"/>
        </w:rPr>
        <w:t>TERMIN I MIEJSCE WYKONANIA ZAMÓWIENIA:</w:t>
      </w:r>
    </w:p>
    <w:p w14:paraId="19947190" w14:textId="4C942B34" w:rsidR="00627369" w:rsidRPr="00946B6E" w:rsidRDefault="00627369" w:rsidP="001E0678">
      <w:pPr>
        <w:pStyle w:val="Akapitzlist"/>
        <w:numPr>
          <w:ilvl w:val="3"/>
          <w:numId w:val="1"/>
        </w:numPr>
        <w:spacing w:before="0" w:line="240" w:lineRule="auto"/>
        <w:ind w:left="426" w:hanging="357"/>
        <w:jc w:val="both"/>
        <w:rPr>
          <w:rFonts w:eastAsia="Calibri"/>
          <w:sz w:val="24"/>
          <w:szCs w:val="24"/>
        </w:rPr>
      </w:pPr>
      <w:r w:rsidRPr="00946B6E">
        <w:rPr>
          <w:rFonts w:eastAsia="Calibri"/>
          <w:bCs/>
          <w:sz w:val="24"/>
          <w:szCs w:val="24"/>
        </w:rPr>
        <w:t>Termin wykonania zamówienia:</w:t>
      </w:r>
      <w:r w:rsidR="00720819" w:rsidRPr="00946B6E">
        <w:rPr>
          <w:rFonts w:eastAsia="Calibri"/>
          <w:bCs/>
          <w:sz w:val="24"/>
          <w:szCs w:val="24"/>
        </w:rPr>
        <w:t>14 dni</w:t>
      </w:r>
      <w:r w:rsidR="000C3661" w:rsidRPr="00946B6E">
        <w:rPr>
          <w:rFonts w:eastAsia="Calibri"/>
          <w:b/>
          <w:sz w:val="24"/>
          <w:szCs w:val="24"/>
        </w:rPr>
        <w:t xml:space="preserve"> </w:t>
      </w:r>
      <w:r w:rsidR="002F0818" w:rsidRPr="00946B6E">
        <w:rPr>
          <w:rFonts w:eastAsia="Times New Roman"/>
          <w:kern w:val="20"/>
          <w:sz w:val="24"/>
          <w:szCs w:val="24"/>
        </w:rPr>
        <w:t>od dnia podpisania umowy</w:t>
      </w:r>
      <w:r w:rsidR="00720819" w:rsidRPr="00946B6E">
        <w:rPr>
          <w:rFonts w:eastAsia="Times New Roman"/>
          <w:kern w:val="20"/>
          <w:sz w:val="24"/>
          <w:szCs w:val="24"/>
        </w:rPr>
        <w:t>.</w:t>
      </w:r>
    </w:p>
    <w:p w14:paraId="5EC03F1E" w14:textId="73F3AA07" w:rsidR="002A18D8" w:rsidRPr="00946E8A" w:rsidRDefault="00785C07" w:rsidP="008312B1">
      <w:pPr>
        <w:pStyle w:val="Akapitzlist"/>
        <w:numPr>
          <w:ilvl w:val="3"/>
          <w:numId w:val="1"/>
        </w:numPr>
        <w:spacing w:line="240" w:lineRule="auto"/>
        <w:ind w:left="0" w:firstLine="0"/>
        <w:jc w:val="both"/>
        <w:rPr>
          <w:rFonts w:eastAsia="Calibri"/>
          <w:sz w:val="24"/>
          <w:szCs w:val="24"/>
        </w:rPr>
      </w:pPr>
      <w:r w:rsidRPr="00946E8A">
        <w:rPr>
          <w:rFonts w:eastAsia="Calibri"/>
          <w:sz w:val="24"/>
          <w:szCs w:val="24"/>
        </w:rPr>
        <w:t xml:space="preserve">Miejsce </w:t>
      </w:r>
      <w:r w:rsidR="00946E8A">
        <w:rPr>
          <w:rFonts w:eastAsia="Calibri"/>
          <w:sz w:val="24"/>
          <w:szCs w:val="24"/>
        </w:rPr>
        <w:t>dostawy</w:t>
      </w:r>
      <w:r w:rsidRPr="00946E8A">
        <w:rPr>
          <w:rFonts w:eastAsia="Calibri"/>
          <w:sz w:val="24"/>
          <w:szCs w:val="24"/>
        </w:rPr>
        <w:t xml:space="preserve"> zamówie</w:t>
      </w:r>
      <w:r w:rsidR="001F1999" w:rsidRPr="00946E8A">
        <w:rPr>
          <w:rFonts w:eastAsia="Calibri"/>
          <w:sz w:val="24"/>
          <w:szCs w:val="24"/>
        </w:rPr>
        <w:t>n</w:t>
      </w:r>
      <w:r w:rsidRPr="00946E8A">
        <w:rPr>
          <w:rFonts w:eastAsia="Calibri"/>
          <w:sz w:val="24"/>
          <w:szCs w:val="24"/>
        </w:rPr>
        <w:t xml:space="preserve">ia: </w:t>
      </w:r>
      <w:r w:rsidR="00EB11DC" w:rsidRPr="00946E8A">
        <w:rPr>
          <w:rFonts w:eastAsia="Calibri"/>
          <w:sz w:val="24"/>
          <w:szCs w:val="24"/>
        </w:rPr>
        <w:t>Pedagogiczna Biblioteka Wojewódzka</w:t>
      </w:r>
      <w:r w:rsidR="00BE09E0" w:rsidRPr="00946E8A">
        <w:rPr>
          <w:rFonts w:eastAsia="Calibri"/>
          <w:sz w:val="24"/>
          <w:szCs w:val="24"/>
        </w:rPr>
        <w:t xml:space="preserve">, ul. </w:t>
      </w:r>
      <w:r w:rsidR="00D224EF" w:rsidRPr="00946E8A">
        <w:rPr>
          <w:rFonts w:eastAsia="Calibri"/>
          <w:sz w:val="24"/>
          <w:szCs w:val="24"/>
        </w:rPr>
        <w:t xml:space="preserve">Kościuszki </w:t>
      </w:r>
      <w:r w:rsidR="00DF6BE2" w:rsidRPr="00946E8A">
        <w:rPr>
          <w:rFonts w:eastAsia="Calibri"/>
          <w:sz w:val="24"/>
          <w:szCs w:val="24"/>
        </w:rPr>
        <w:t>14, 45- 062 Opole</w:t>
      </w:r>
    </w:p>
    <w:p w14:paraId="2E226D5B" w14:textId="446F4508" w:rsidR="00336DBF" w:rsidRPr="00946B6E" w:rsidRDefault="00336DBF" w:rsidP="003A1F90">
      <w:pPr>
        <w:pStyle w:val="Akapitzlist"/>
        <w:spacing w:line="240" w:lineRule="auto"/>
        <w:ind w:left="426"/>
        <w:jc w:val="both"/>
        <w:rPr>
          <w:rFonts w:eastAsia="Times New Roman"/>
          <w:kern w:val="20"/>
          <w:sz w:val="24"/>
          <w:szCs w:val="24"/>
        </w:rPr>
      </w:pPr>
    </w:p>
    <w:p w14:paraId="14F6B7C9" w14:textId="77777777" w:rsidR="000C3661" w:rsidRPr="00946B6E" w:rsidRDefault="000C3661" w:rsidP="00530E33">
      <w:pPr>
        <w:numPr>
          <w:ilvl w:val="0"/>
          <w:numId w:val="1"/>
        </w:numPr>
        <w:spacing w:after="0" w:line="240" w:lineRule="auto"/>
        <w:ind w:left="360" w:hanging="360"/>
        <w:rPr>
          <w:rFonts w:ascii="Arial" w:eastAsia="Calibri" w:hAnsi="Arial" w:cs="Arial"/>
          <w:b/>
          <w:sz w:val="24"/>
          <w:szCs w:val="24"/>
        </w:rPr>
      </w:pPr>
      <w:r w:rsidRPr="00946B6E">
        <w:rPr>
          <w:rFonts w:ascii="Arial" w:eastAsia="Calibri" w:hAnsi="Arial" w:cs="Arial"/>
          <w:b/>
          <w:sz w:val="24"/>
          <w:szCs w:val="24"/>
        </w:rPr>
        <w:t>OPIS SPOSOBU PRZYGOTOWANIA OFERTY</w:t>
      </w:r>
    </w:p>
    <w:p w14:paraId="294A857F" w14:textId="77777777" w:rsidR="008C3558" w:rsidRPr="00946B6E" w:rsidRDefault="008C3558" w:rsidP="008C3558">
      <w:pPr>
        <w:spacing w:after="0" w:line="240" w:lineRule="auto"/>
        <w:rPr>
          <w:rFonts w:ascii="Arial" w:eastAsia="MS Mincho" w:hAnsi="Arial" w:cs="Arial"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>Oferta powinna:</w:t>
      </w:r>
    </w:p>
    <w:p w14:paraId="2AF01529" w14:textId="77777777" w:rsidR="008C3558" w:rsidRPr="00946B6E" w:rsidRDefault="008C3558" w:rsidP="008C3558">
      <w:pPr>
        <w:numPr>
          <w:ilvl w:val="0"/>
          <w:numId w:val="4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być opatrzona pieczątką firmową </w:t>
      </w:r>
      <w:r w:rsidRPr="00946B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lub posiadać podane imię i nazwisko Wykonawcy,</w:t>
      </w:r>
    </w:p>
    <w:p w14:paraId="57687CF7" w14:textId="77777777" w:rsidR="008C3558" w:rsidRPr="00946B6E" w:rsidRDefault="008C3558" w:rsidP="008C3558">
      <w:pPr>
        <w:numPr>
          <w:ilvl w:val="0"/>
          <w:numId w:val="4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posiadać datę sporządzenia,</w:t>
      </w:r>
    </w:p>
    <w:p w14:paraId="5E8EFCF9" w14:textId="77777777" w:rsidR="008C3558" w:rsidRPr="00946B6E" w:rsidRDefault="008C3558" w:rsidP="008C3558">
      <w:pPr>
        <w:numPr>
          <w:ilvl w:val="0"/>
          <w:numId w:val="4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zawierać adres lub siedzibę </w:t>
      </w:r>
      <w:r w:rsidRPr="00946B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Wykonawcy</w:t>
      </w:r>
      <w:r w:rsidRPr="00946B6E">
        <w:rPr>
          <w:rFonts w:ascii="Arial" w:eastAsia="Times New Roman" w:hAnsi="Arial" w:cs="Arial"/>
          <w:sz w:val="24"/>
          <w:szCs w:val="24"/>
          <w:lang w:eastAsia="pl-PL"/>
        </w:rPr>
        <w:t>, numer telefonu, numer NIP,</w:t>
      </w:r>
    </w:p>
    <w:p w14:paraId="15805EED" w14:textId="28C4430B" w:rsidR="000635C5" w:rsidRPr="00946B6E" w:rsidRDefault="000635C5" w:rsidP="000635C5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hAnsi="Arial" w:cs="Arial"/>
          <w:b/>
          <w:bCs/>
          <w:sz w:val="24"/>
          <w:szCs w:val="24"/>
          <w:shd w:val="clear" w:color="auto" w:fill="FFFFFF"/>
        </w:rPr>
        <w:t>O</w:t>
      </w:r>
      <w:r w:rsidR="008C3558" w:rsidRPr="00946B6E">
        <w:rPr>
          <w:rFonts w:ascii="Arial" w:hAnsi="Arial" w:cs="Arial"/>
          <w:b/>
          <w:bCs/>
          <w:sz w:val="24"/>
          <w:szCs w:val="24"/>
          <w:shd w:val="clear" w:color="auto" w:fill="FFFFFF"/>
        </w:rPr>
        <w:t>fertę składa się</w:t>
      </w:r>
      <w:r w:rsidRPr="00946B6E">
        <w:rPr>
          <w:rFonts w:ascii="Arial" w:hAnsi="Arial" w:cs="Arial"/>
          <w:b/>
          <w:bCs/>
          <w:sz w:val="24"/>
          <w:szCs w:val="24"/>
          <w:shd w:val="clear" w:color="auto" w:fill="FFFFFF"/>
        </w:rPr>
        <w:t>:</w:t>
      </w:r>
    </w:p>
    <w:p w14:paraId="4D660434" w14:textId="24F40D99" w:rsidR="000635C5" w:rsidRPr="00946B6E" w:rsidRDefault="008C3558" w:rsidP="008C3558">
      <w:pPr>
        <w:numPr>
          <w:ilvl w:val="0"/>
          <w:numId w:val="4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w formie elektronicznej</w:t>
      </w:r>
      <w:r w:rsidR="000635C5" w:rsidRPr="00946B6E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lub</w:t>
      </w:r>
    </w:p>
    <w:p w14:paraId="2E8BD638" w14:textId="4B6527AC" w:rsidR="008C3558" w:rsidRPr="00946B6E" w:rsidRDefault="008C3558" w:rsidP="008C3558">
      <w:pPr>
        <w:numPr>
          <w:ilvl w:val="0"/>
          <w:numId w:val="4"/>
        </w:numPr>
        <w:spacing w:after="0" w:line="240" w:lineRule="auto"/>
        <w:ind w:left="426" w:hanging="284"/>
        <w:contextualSpacing/>
        <w:jc w:val="both"/>
        <w:rPr>
          <w:rStyle w:val="Pogrubienie"/>
          <w:rFonts w:ascii="Arial" w:eastAsia="Times New Roman" w:hAnsi="Arial" w:cs="Arial"/>
          <w:b w:val="0"/>
          <w:bCs w:val="0"/>
          <w:sz w:val="24"/>
          <w:szCs w:val="24"/>
          <w:lang w:eastAsia="pl-PL"/>
        </w:rPr>
      </w:pPr>
      <w:r w:rsidRPr="00946B6E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w</w:t>
      </w:r>
      <w:r w:rsidRPr="00946B6E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Pr="00946B6E">
        <w:rPr>
          <w:rStyle w:val="Pogrubienie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postaci elektronicznej opatrzonej</w:t>
      </w:r>
      <w:r w:rsidR="003A1F90" w:rsidRPr="00946B6E">
        <w:rPr>
          <w:rStyle w:val="Pogrubienie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:</w:t>
      </w:r>
      <w:r w:rsidRPr="00946B6E">
        <w:rPr>
          <w:rStyle w:val="Pogrubienie"/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podpisem zaufanym lub podpisem osobistym</w:t>
      </w:r>
    </w:p>
    <w:p w14:paraId="2D0E0E51" w14:textId="33802939" w:rsidR="000C3661" w:rsidRPr="00946B6E" w:rsidRDefault="008C3558" w:rsidP="008C3558">
      <w:pPr>
        <w:spacing w:after="0" w:line="240" w:lineRule="auto"/>
        <w:rPr>
          <w:rFonts w:ascii="Arial" w:eastAsia="MS Mincho" w:hAnsi="Arial" w:cs="Arial"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>Płatność będzie zrealizowana przelewem na rachunek bankowy Wykonawcy w ciągu 14 dni od dnia, w którym została odebrana prawidłowo wystawiona faktura.</w:t>
      </w:r>
    </w:p>
    <w:p w14:paraId="421A8340" w14:textId="77777777" w:rsidR="008C3558" w:rsidRPr="00946B6E" w:rsidRDefault="008C3558" w:rsidP="008C355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0F47FFB6" w14:textId="77777777" w:rsidR="000C3661" w:rsidRPr="00946B6E" w:rsidRDefault="000C3661" w:rsidP="00530E33">
      <w:pPr>
        <w:numPr>
          <w:ilvl w:val="0"/>
          <w:numId w:val="1"/>
        </w:numPr>
        <w:spacing w:after="0" w:line="240" w:lineRule="auto"/>
        <w:ind w:left="360" w:hanging="360"/>
        <w:rPr>
          <w:rFonts w:ascii="Arial" w:eastAsia="Calibri" w:hAnsi="Arial" w:cs="Arial"/>
          <w:b/>
          <w:sz w:val="24"/>
          <w:szCs w:val="24"/>
        </w:rPr>
      </w:pPr>
      <w:r w:rsidRPr="00946B6E">
        <w:rPr>
          <w:rFonts w:ascii="Arial" w:eastAsia="Calibri" w:hAnsi="Arial" w:cs="Arial"/>
          <w:b/>
          <w:sz w:val="24"/>
          <w:szCs w:val="24"/>
        </w:rPr>
        <w:t>MIEJSCE ORAZ TERMIN SKŁADANIA OFERT</w:t>
      </w:r>
    </w:p>
    <w:p w14:paraId="5829AB21" w14:textId="62C831E3" w:rsidR="000C3661" w:rsidRPr="00946B6E" w:rsidRDefault="000C3661" w:rsidP="00F5223E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Oferta powinna być przesłana za pośrednictwem: poczty elektronicznej na adres</w:t>
      </w:r>
      <w:r w:rsidR="00F3706F"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hyperlink r:id="rId9" w:history="1">
        <w:r w:rsidR="00F3706F" w:rsidRPr="00946B6E">
          <w:rPr>
            <w:rStyle w:val="Hipercze"/>
            <w:rFonts w:ascii="Arial" w:eastAsia="Times New Roman" w:hAnsi="Arial" w:cs="Arial"/>
            <w:b/>
            <w:sz w:val="24"/>
            <w:szCs w:val="24"/>
            <w:lang w:eastAsia="pl-PL"/>
          </w:rPr>
          <w:t>zp@oce.opolskie.pl</w:t>
        </w:r>
      </w:hyperlink>
      <w:r w:rsidRPr="00946B6E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946B6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946B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 dnia</w:t>
      </w:r>
      <w:r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F2D9F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04</w:t>
      </w:r>
      <w:r w:rsidRPr="00946B6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.</w:t>
      </w:r>
      <w:r w:rsidR="00AF2D9F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05</w:t>
      </w:r>
      <w:r w:rsidRPr="00946B6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.20</w:t>
      </w:r>
      <w:r w:rsidR="00930211" w:rsidRPr="00946B6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2</w:t>
      </w:r>
      <w:r w:rsidR="00AF2D9F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6</w:t>
      </w:r>
      <w:r w:rsidR="002B14E7" w:rsidRPr="00946B6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Pr="00946B6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r. do godziny </w:t>
      </w:r>
      <w:r w:rsidR="003A1F90" w:rsidRPr="00946B6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1</w:t>
      </w:r>
      <w:r w:rsidR="00397595" w:rsidRPr="00946B6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0</w:t>
      </w:r>
      <w:r w:rsidRPr="00946B6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:00</w:t>
      </w:r>
    </w:p>
    <w:p w14:paraId="10739615" w14:textId="2C7552F7" w:rsidR="00F37CD1" w:rsidRPr="00946B6E" w:rsidRDefault="00930211" w:rsidP="00AF2D9F">
      <w:pPr>
        <w:numPr>
          <w:ilvl w:val="0"/>
          <w:numId w:val="5"/>
        </w:numPr>
        <w:spacing w:after="0" w:line="240" w:lineRule="auto"/>
        <w:ind w:left="36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Zapytanie ofertowe jak i w</w:t>
      </w:r>
      <w:r w:rsidR="000C3661"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ybór najkorzystniejszej oferty zostanie </w:t>
      </w:r>
      <w:r w:rsidR="00D955DC" w:rsidRPr="00946B6E">
        <w:rPr>
          <w:rFonts w:ascii="Arial" w:eastAsia="Times New Roman" w:hAnsi="Arial" w:cs="Arial"/>
          <w:sz w:val="24"/>
          <w:szCs w:val="24"/>
          <w:lang w:eastAsia="pl-PL"/>
        </w:rPr>
        <w:t>zamieszczone</w:t>
      </w:r>
      <w:r w:rsidR="000C3661"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 pod adresem: </w:t>
      </w:r>
      <w:hyperlink r:id="rId10" w:history="1">
        <w:r w:rsidR="00F37CD1" w:rsidRPr="00946B6E">
          <w:rPr>
            <w:rStyle w:val="Hipercze"/>
            <w:rFonts w:ascii="Arial" w:hAnsi="Arial" w:cs="Arial"/>
            <w:sz w:val="24"/>
            <w:szCs w:val="24"/>
          </w:rPr>
          <w:t>http://bip.oce.opolskie.pl/7/1/strona-glowna-bip.html</w:t>
        </w:r>
      </w:hyperlink>
      <w:r w:rsidR="00F37CD1" w:rsidRPr="00946B6E">
        <w:rPr>
          <w:rFonts w:ascii="Arial" w:hAnsi="Arial" w:cs="Arial"/>
          <w:sz w:val="24"/>
          <w:szCs w:val="24"/>
        </w:rPr>
        <w:t xml:space="preserve">  </w:t>
      </w:r>
    </w:p>
    <w:p w14:paraId="25E0F702" w14:textId="035935DA" w:rsidR="000C3661" w:rsidRPr="00946B6E" w:rsidRDefault="000C3661" w:rsidP="00F5223E">
      <w:pPr>
        <w:numPr>
          <w:ilvl w:val="0"/>
          <w:numId w:val="5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Oferty złożone po terminie nie będą rozpatrywane.</w:t>
      </w:r>
    </w:p>
    <w:p w14:paraId="4270D1E8" w14:textId="77777777" w:rsidR="000C3661" w:rsidRPr="00946B6E" w:rsidRDefault="000C3661" w:rsidP="00F5223E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</w:t>
      </w:r>
      <w:r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 może przed upływem terminu składania ofert zmienić lub wycofać swoją ofertę.</w:t>
      </w:r>
    </w:p>
    <w:p w14:paraId="7D318460" w14:textId="77777777" w:rsidR="000C3661" w:rsidRPr="00946B6E" w:rsidRDefault="000C3661" w:rsidP="00F5223E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W toku badania i oceny ofert Zamawiający może żądać od </w:t>
      </w:r>
      <w:r w:rsidRPr="00946B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</w:t>
      </w:r>
      <w:r w:rsidRPr="00946B6E">
        <w:rPr>
          <w:rFonts w:ascii="Arial" w:eastAsia="Times New Roman" w:hAnsi="Arial" w:cs="Arial"/>
          <w:sz w:val="24"/>
          <w:szCs w:val="24"/>
          <w:lang w:eastAsia="pl-PL"/>
        </w:rPr>
        <w:t>ów wyjaśnień dotyczących treści złożonych ofert.</w:t>
      </w:r>
    </w:p>
    <w:p w14:paraId="728DF907" w14:textId="77777777" w:rsidR="000C3661" w:rsidRPr="00946B6E" w:rsidRDefault="000C3661" w:rsidP="00F5223E">
      <w:pPr>
        <w:numPr>
          <w:ilvl w:val="0"/>
          <w:numId w:val="5"/>
        </w:numPr>
        <w:spacing w:after="0" w:line="240" w:lineRule="auto"/>
        <w:ind w:left="360"/>
        <w:rPr>
          <w:rFonts w:ascii="Arial" w:eastAsia="Calibri" w:hAnsi="Arial" w:cs="Arial"/>
          <w:color w:val="000000"/>
          <w:sz w:val="24"/>
          <w:szCs w:val="24"/>
        </w:rPr>
      </w:pPr>
      <w:r w:rsidRPr="00946B6E">
        <w:rPr>
          <w:rFonts w:ascii="Arial" w:eastAsia="Calibri" w:hAnsi="Arial" w:cs="Arial"/>
          <w:sz w:val="24"/>
          <w:szCs w:val="24"/>
        </w:rPr>
        <w:t>Zamawiający zastrzega sobie możliwość unieważnienia postępowania na każdym jego etapie.</w:t>
      </w:r>
    </w:p>
    <w:p w14:paraId="4B9784AB" w14:textId="77777777" w:rsidR="000C3661" w:rsidRPr="00946B6E" w:rsidRDefault="000C3661" w:rsidP="000C3661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0EC9692B" w14:textId="77777777" w:rsidR="000C3661" w:rsidRPr="00946B6E" w:rsidRDefault="000C3661" w:rsidP="00530E33">
      <w:pPr>
        <w:numPr>
          <w:ilvl w:val="0"/>
          <w:numId w:val="1"/>
        </w:numPr>
        <w:spacing w:after="0" w:line="240" w:lineRule="auto"/>
        <w:ind w:left="360" w:hanging="360"/>
        <w:rPr>
          <w:rFonts w:ascii="Arial" w:eastAsia="Calibri" w:hAnsi="Arial" w:cs="Arial"/>
          <w:b/>
          <w:sz w:val="24"/>
          <w:szCs w:val="24"/>
        </w:rPr>
      </w:pPr>
      <w:r w:rsidRPr="00946B6E">
        <w:rPr>
          <w:rFonts w:ascii="Arial" w:eastAsia="Calibri" w:hAnsi="Arial" w:cs="Arial"/>
          <w:b/>
          <w:sz w:val="24"/>
          <w:szCs w:val="24"/>
        </w:rPr>
        <w:t>OCENA OFERT</w:t>
      </w:r>
    </w:p>
    <w:p w14:paraId="5FD45050" w14:textId="14C19245" w:rsidR="000C3661" w:rsidRPr="00946B6E" w:rsidRDefault="000C3661" w:rsidP="00F5223E">
      <w:pPr>
        <w:numPr>
          <w:ilvl w:val="0"/>
          <w:numId w:val="6"/>
        </w:numPr>
        <w:spacing w:after="0" w:line="240" w:lineRule="auto"/>
        <w:ind w:left="339" w:hanging="339"/>
        <w:jc w:val="both"/>
        <w:rPr>
          <w:rFonts w:ascii="Arial" w:eastAsia="MS Mincho" w:hAnsi="Arial" w:cs="Arial"/>
          <w:sz w:val="24"/>
          <w:szCs w:val="24"/>
        </w:rPr>
      </w:pPr>
      <w:r w:rsidRPr="00946B6E">
        <w:rPr>
          <w:rFonts w:ascii="Arial" w:eastAsia="Calibri" w:hAnsi="Arial" w:cs="Arial"/>
          <w:sz w:val="24"/>
          <w:szCs w:val="24"/>
        </w:rPr>
        <w:t xml:space="preserve">Zamawiający dokona oceny ważnych ofert na podstawie następujących kryteriów: cena ofertowa  – 100%; </w:t>
      </w:r>
    </w:p>
    <w:p w14:paraId="6F1A0804" w14:textId="77777777" w:rsidR="000C3661" w:rsidRPr="00946B6E" w:rsidRDefault="000C3661" w:rsidP="00F5223E">
      <w:pPr>
        <w:numPr>
          <w:ilvl w:val="0"/>
          <w:numId w:val="6"/>
        </w:numPr>
        <w:spacing w:after="0" w:line="240" w:lineRule="auto"/>
        <w:ind w:left="339" w:hanging="339"/>
        <w:jc w:val="both"/>
        <w:rPr>
          <w:rFonts w:ascii="Arial" w:eastAsia="MS Mincho" w:hAnsi="Arial" w:cs="Arial"/>
          <w:sz w:val="24"/>
          <w:szCs w:val="24"/>
        </w:rPr>
      </w:pPr>
      <w:r w:rsidRPr="00946B6E">
        <w:rPr>
          <w:rFonts w:ascii="Arial" w:eastAsia="Calibri" w:hAnsi="Arial" w:cs="Arial"/>
          <w:sz w:val="24"/>
          <w:szCs w:val="24"/>
        </w:rPr>
        <w:t xml:space="preserve">Zamawiający zastrzega sobie prawo do podjęcia negocjacji, w szczególności z </w:t>
      </w:r>
      <w:r w:rsidRPr="00946B6E">
        <w:rPr>
          <w:rFonts w:ascii="Arial" w:eastAsia="Calibri" w:hAnsi="Arial" w:cs="Arial"/>
          <w:color w:val="000000"/>
          <w:sz w:val="24"/>
          <w:szCs w:val="24"/>
        </w:rPr>
        <w:t>Wykonawcą, którego oferta jest najkorzystniejsza.</w:t>
      </w:r>
    </w:p>
    <w:p w14:paraId="54B2846D" w14:textId="77777777" w:rsidR="000C3661" w:rsidRPr="00946B6E" w:rsidRDefault="000C3661" w:rsidP="00F5223E">
      <w:pPr>
        <w:numPr>
          <w:ilvl w:val="0"/>
          <w:numId w:val="6"/>
        </w:numPr>
        <w:spacing w:after="0" w:line="240" w:lineRule="auto"/>
        <w:ind w:left="339" w:hanging="339"/>
        <w:jc w:val="both"/>
        <w:rPr>
          <w:rFonts w:ascii="Arial" w:eastAsia="MS Mincho" w:hAnsi="Arial" w:cs="Arial"/>
          <w:sz w:val="24"/>
          <w:szCs w:val="24"/>
        </w:rPr>
      </w:pPr>
      <w:r w:rsidRPr="00946B6E">
        <w:rPr>
          <w:rFonts w:ascii="Arial" w:eastAsia="Calibri" w:hAnsi="Arial" w:cs="Arial"/>
          <w:sz w:val="24"/>
          <w:szCs w:val="24"/>
        </w:rPr>
        <w:t>Zamawiający zastrzega sobie prawo do podjęcia negocjacji</w:t>
      </w:r>
      <w:r w:rsidRPr="00946B6E">
        <w:rPr>
          <w:rFonts w:ascii="Arial" w:eastAsia="Calibri" w:hAnsi="Arial" w:cs="Arial"/>
          <w:color w:val="000000"/>
          <w:sz w:val="24"/>
          <w:szCs w:val="24"/>
        </w:rPr>
        <w:t xml:space="preserve"> w przypadku, </w:t>
      </w:r>
      <w:r w:rsidRPr="00946B6E">
        <w:rPr>
          <w:rFonts w:ascii="Arial" w:eastAsia="Calibri" w:hAnsi="Arial" w:cs="Arial"/>
          <w:sz w:val="24"/>
          <w:szCs w:val="24"/>
        </w:rPr>
        <w:t>gdy cena oferowana brutto przekroczy kwotę jaką Zamawiający zamierza przeznaczyć na sfinansowanie zamówienia.</w:t>
      </w:r>
    </w:p>
    <w:p w14:paraId="1FF47D53" w14:textId="77777777" w:rsidR="00530E33" w:rsidRPr="00946B6E" w:rsidRDefault="00530E33" w:rsidP="00530E33">
      <w:pPr>
        <w:spacing w:after="0" w:line="240" w:lineRule="auto"/>
        <w:ind w:left="360"/>
        <w:rPr>
          <w:rFonts w:ascii="Arial" w:eastAsia="Calibri" w:hAnsi="Arial" w:cs="Arial"/>
          <w:b/>
          <w:sz w:val="24"/>
          <w:szCs w:val="24"/>
        </w:rPr>
      </w:pPr>
    </w:p>
    <w:p w14:paraId="02E0FC2B" w14:textId="77777777" w:rsidR="00530E33" w:rsidRPr="00946B6E" w:rsidRDefault="00530E33" w:rsidP="00530E33">
      <w:pPr>
        <w:numPr>
          <w:ilvl w:val="0"/>
          <w:numId w:val="1"/>
        </w:numPr>
        <w:spacing w:after="0" w:line="240" w:lineRule="auto"/>
        <w:ind w:left="284" w:hanging="284"/>
        <w:rPr>
          <w:rFonts w:ascii="Arial" w:eastAsia="Calibri" w:hAnsi="Arial" w:cs="Arial"/>
          <w:b/>
          <w:sz w:val="24"/>
          <w:szCs w:val="24"/>
        </w:rPr>
      </w:pPr>
      <w:r w:rsidRPr="00946B6E">
        <w:rPr>
          <w:rFonts w:ascii="Arial" w:eastAsia="Calibri" w:hAnsi="Arial" w:cs="Arial"/>
          <w:b/>
          <w:sz w:val="24"/>
          <w:szCs w:val="24"/>
        </w:rPr>
        <w:t>ODRZUCENIE OFERT</w:t>
      </w:r>
    </w:p>
    <w:p w14:paraId="0C36B705" w14:textId="77777777" w:rsidR="00530E33" w:rsidRPr="00946B6E" w:rsidRDefault="00530E33" w:rsidP="00530E33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946B6E">
        <w:rPr>
          <w:rFonts w:ascii="Arial" w:eastAsia="Calibri" w:hAnsi="Arial" w:cs="Arial"/>
          <w:bCs/>
          <w:sz w:val="24"/>
          <w:szCs w:val="24"/>
        </w:rPr>
        <w:t>Zamawiający odrzuci ofertę , jeżeli zostanie złożona w niewłaściwej formie.</w:t>
      </w:r>
    </w:p>
    <w:p w14:paraId="0BC5AAFD" w14:textId="77777777" w:rsidR="00530E33" w:rsidRPr="00946B6E" w:rsidRDefault="00530E33" w:rsidP="00530E33">
      <w:pPr>
        <w:spacing w:after="0" w:line="240" w:lineRule="auto"/>
        <w:ind w:left="360"/>
        <w:rPr>
          <w:rFonts w:ascii="Arial" w:eastAsia="Calibri" w:hAnsi="Arial" w:cs="Arial"/>
          <w:b/>
          <w:sz w:val="24"/>
          <w:szCs w:val="24"/>
        </w:rPr>
      </w:pPr>
    </w:p>
    <w:p w14:paraId="143AAFBD" w14:textId="0178A103" w:rsidR="000C3661" w:rsidRPr="00946B6E" w:rsidRDefault="000C3661" w:rsidP="00530E33">
      <w:pPr>
        <w:numPr>
          <w:ilvl w:val="0"/>
          <w:numId w:val="1"/>
        </w:numPr>
        <w:spacing w:after="0" w:line="240" w:lineRule="auto"/>
        <w:ind w:left="360" w:hanging="360"/>
        <w:rPr>
          <w:rFonts w:ascii="Arial" w:eastAsia="Calibri" w:hAnsi="Arial" w:cs="Arial"/>
          <w:b/>
          <w:sz w:val="24"/>
          <w:szCs w:val="24"/>
        </w:rPr>
      </w:pPr>
      <w:r w:rsidRPr="00946B6E">
        <w:rPr>
          <w:rFonts w:ascii="Arial" w:eastAsia="Calibri" w:hAnsi="Arial" w:cs="Arial"/>
          <w:b/>
          <w:sz w:val="24"/>
          <w:szCs w:val="24"/>
        </w:rPr>
        <w:t>DODATKOWE INFORMACJE</w:t>
      </w:r>
    </w:p>
    <w:p w14:paraId="60A672BF" w14:textId="549270C9" w:rsidR="005F436C" w:rsidRPr="00946B6E" w:rsidRDefault="005F436C" w:rsidP="005F436C">
      <w:pPr>
        <w:spacing w:after="0" w:line="240" w:lineRule="auto"/>
        <w:jc w:val="both"/>
        <w:rPr>
          <w:rFonts w:ascii="Arial" w:eastAsia="MS Mincho" w:hAnsi="Arial" w:cs="Arial"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>Dodatkowych informacji udziela Marta Kulon pod numerem telefonu 77404753</w:t>
      </w:r>
      <w:r w:rsidR="00397595" w:rsidRPr="00946B6E">
        <w:rPr>
          <w:rFonts w:ascii="Arial" w:eastAsia="MS Mincho" w:hAnsi="Arial" w:cs="Arial"/>
          <w:sz w:val="24"/>
          <w:szCs w:val="24"/>
          <w:lang w:val="cs-CZ" w:eastAsia="pl-PL"/>
        </w:rPr>
        <w:t>9</w:t>
      </w: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 xml:space="preserve"> i adresem e-mail: </w:t>
      </w:r>
      <w:r w:rsidR="0090370C" w:rsidRPr="00946B6E">
        <w:rPr>
          <w:rFonts w:ascii="Arial" w:hAnsi="Arial" w:cs="Arial"/>
          <w:sz w:val="24"/>
          <w:szCs w:val="24"/>
        </w:rPr>
        <w:fldChar w:fldCharType="begin"/>
      </w:r>
      <w:r w:rsidR="0090370C" w:rsidRPr="00946B6E">
        <w:rPr>
          <w:rFonts w:ascii="Arial" w:hAnsi="Arial" w:cs="Arial"/>
          <w:sz w:val="24"/>
          <w:szCs w:val="24"/>
        </w:rPr>
        <w:instrText>HYPERLINK "mailto:m.kulon@oce.opolskie.pl"</w:instrText>
      </w:r>
      <w:r w:rsidR="0090370C" w:rsidRPr="00946B6E">
        <w:rPr>
          <w:rFonts w:ascii="Arial" w:hAnsi="Arial" w:cs="Arial"/>
          <w:sz w:val="24"/>
          <w:szCs w:val="24"/>
        </w:rPr>
      </w:r>
      <w:r w:rsidR="0090370C" w:rsidRPr="00946B6E">
        <w:rPr>
          <w:rFonts w:ascii="Arial" w:hAnsi="Arial" w:cs="Arial"/>
          <w:sz w:val="24"/>
          <w:szCs w:val="24"/>
        </w:rPr>
        <w:fldChar w:fldCharType="separate"/>
      </w:r>
      <w:r w:rsidR="0090370C" w:rsidRPr="00946B6E">
        <w:rPr>
          <w:rStyle w:val="Hipercze"/>
          <w:rFonts w:ascii="Arial" w:eastAsia="MS Mincho" w:hAnsi="Arial" w:cs="Arial"/>
          <w:sz w:val="24"/>
          <w:szCs w:val="24"/>
          <w:lang w:val="cs-CZ" w:eastAsia="pl-PL"/>
        </w:rPr>
        <w:t>m.kulon@oce.opolskie.pl</w:t>
      </w:r>
      <w:r w:rsidR="0090370C" w:rsidRPr="00946B6E">
        <w:rPr>
          <w:rFonts w:ascii="Arial" w:hAnsi="Arial" w:cs="Arial"/>
          <w:sz w:val="24"/>
          <w:szCs w:val="24"/>
        </w:rPr>
        <w:fldChar w:fldCharType="end"/>
      </w: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 xml:space="preserve"> </w:t>
      </w:r>
    </w:p>
    <w:p w14:paraId="6C8CE8EB" w14:textId="77777777" w:rsidR="005F436C" w:rsidRPr="00946B6E" w:rsidRDefault="005F436C" w:rsidP="005F436C">
      <w:pPr>
        <w:numPr>
          <w:ilvl w:val="0"/>
          <w:numId w:val="2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4D06FE9" w14:textId="616344BE" w:rsidR="005F436C" w:rsidRPr="00946B6E" w:rsidRDefault="005F436C" w:rsidP="005F436C">
      <w:pPr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 w:eastAsia="pl-PL"/>
        </w:rPr>
      </w:pPr>
      <w:r w:rsidRPr="00946B6E">
        <w:rPr>
          <w:rFonts w:ascii="Arial" w:eastAsia="Calibri" w:hAnsi="Arial" w:cs="Arial"/>
          <w:sz w:val="24"/>
          <w:szCs w:val="24"/>
        </w:rPr>
        <w:t>administratorem Pani/Pana danych osobowych jest</w:t>
      </w:r>
      <w:r w:rsidRPr="00946B6E">
        <w:rPr>
          <w:rFonts w:ascii="Arial" w:eastAsia="Calibri" w:hAnsi="Arial" w:cs="Arial"/>
          <w:caps/>
          <w:sz w:val="24"/>
          <w:szCs w:val="24"/>
        </w:rPr>
        <w:t xml:space="preserve"> </w:t>
      </w:r>
      <w:r w:rsidR="00B405F8" w:rsidRPr="00946B6E">
        <w:rPr>
          <w:rFonts w:ascii="Arial" w:eastAsia="Calibri" w:hAnsi="Arial" w:cs="Arial"/>
          <w:sz w:val="24"/>
          <w:szCs w:val="24"/>
        </w:rPr>
        <w:t>Opolskie Centrum</w:t>
      </w:r>
      <w:r w:rsidRPr="00946B6E">
        <w:rPr>
          <w:rFonts w:ascii="Arial" w:eastAsia="Calibri" w:hAnsi="Arial" w:cs="Arial"/>
          <w:sz w:val="24"/>
          <w:szCs w:val="24"/>
        </w:rPr>
        <w:t xml:space="preserve">  Edukacji, ul. </w:t>
      </w:r>
      <w:r w:rsidRPr="00946B6E">
        <w:rPr>
          <w:rFonts w:ascii="Arial" w:eastAsia="Calibri" w:hAnsi="Arial" w:cs="Arial"/>
          <w:sz w:val="24"/>
          <w:szCs w:val="24"/>
          <w:lang w:val="pt-PT"/>
        </w:rPr>
        <w:t xml:space="preserve">Głogowska 27, 45-315 Opole, tel: +48774047531, fax: +48 774047535, e-mail: </w:t>
      </w:r>
      <w:r w:rsidR="00B405F8" w:rsidRPr="00946B6E">
        <w:rPr>
          <w:rFonts w:ascii="Arial" w:hAnsi="Arial" w:cs="Arial"/>
          <w:sz w:val="24"/>
          <w:szCs w:val="24"/>
        </w:rPr>
        <w:fldChar w:fldCharType="begin"/>
      </w:r>
      <w:r w:rsidR="00B405F8" w:rsidRPr="00946B6E">
        <w:rPr>
          <w:rFonts w:ascii="Arial" w:hAnsi="Arial" w:cs="Arial"/>
          <w:sz w:val="24"/>
          <w:szCs w:val="24"/>
          <w:lang w:val="pt-PT"/>
        </w:rPr>
        <w:instrText>HYPERLINK "mailto:kontakt@oce.opolskie.pl"</w:instrText>
      </w:r>
      <w:r w:rsidR="00B405F8" w:rsidRPr="00946B6E">
        <w:rPr>
          <w:rFonts w:ascii="Arial" w:hAnsi="Arial" w:cs="Arial"/>
          <w:sz w:val="24"/>
          <w:szCs w:val="24"/>
        </w:rPr>
      </w:r>
      <w:r w:rsidR="00B405F8" w:rsidRPr="00946B6E">
        <w:rPr>
          <w:rFonts w:ascii="Arial" w:hAnsi="Arial" w:cs="Arial"/>
          <w:sz w:val="24"/>
          <w:szCs w:val="24"/>
        </w:rPr>
        <w:fldChar w:fldCharType="separate"/>
      </w:r>
      <w:r w:rsidR="00B405F8" w:rsidRPr="00946B6E">
        <w:rPr>
          <w:rStyle w:val="Hipercze"/>
          <w:rFonts w:ascii="Arial" w:eastAsia="Calibri" w:hAnsi="Arial" w:cs="Arial"/>
          <w:sz w:val="24"/>
          <w:szCs w:val="24"/>
          <w:lang w:val="pt-PT"/>
        </w:rPr>
        <w:t>kontakt@oce.opolskie.pl</w:t>
      </w:r>
      <w:r w:rsidR="00B405F8" w:rsidRPr="00946B6E">
        <w:rPr>
          <w:rFonts w:ascii="Arial" w:hAnsi="Arial" w:cs="Arial"/>
          <w:sz w:val="24"/>
          <w:szCs w:val="24"/>
        </w:rPr>
        <w:fldChar w:fldCharType="end"/>
      </w:r>
      <w:r w:rsidRPr="00946B6E">
        <w:rPr>
          <w:rFonts w:ascii="Arial" w:eastAsia="Calibri" w:hAnsi="Arial" w:cs="Arial"/>
          <w:sz w:val="24"/>
          <w:szCs w:val="24"/>
          <w:lang w:val="pt-PT"/>
        </w:rPr>
        <w:t>.</w:t>
      </w:r>
    </w:p>
    <w:p w14:paraId="7B623740" w14:textId="774235F2" w:rsidR="005F436C" w:rsidRPr="00946B6E" w:rsidRDefault="005F436C" w:rsidP="005F436C">
      <w:pPr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Calibri" w:hAnsi="Arial" w:cs="Arial"/>
          <w:sz w:val="24"/>
          <w:szCs w:val="24"/>
        </w:rPr>
        <w:t xml:space="preserve">administrator wyznaczył Inspektora Danych Osobowych, z którym można się kontaktować pod adresem e-mail: </w:t>
      </w:r>
      <w:r w:rsidR="0090370C" w:rsidRPr="00946B6E">
        <w:rPr>
          <w:rFonts w:ascii="Arial" w:eastAsia="Calibri" w:hAnsi="Arial" w:cs="Arial"/>
          <w:sz w:val="24"/>
          <w:szCs w:val="24"/>
        </w:rPr>
        <w:t xml:space="preserve"> </w:t>
      </w:r>
      <w:hyperlink r:id="rId11" w:history="1">
        <w:r w:rsidR="0090370C" w:rsidRPr="00946B6E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a.nowak@oce.opolskie.pl</w:t>
        </w:r>
      </w:hyperlink>
      <w:r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1EE8AF7" w14:textId="77777777" w:rsidR="005F436C" w:rsidRPr="00946B6E" w:rsidRDefault="005F436C" w:rsidP="005F436C">
      <w:pPr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Calibri" w:hAnsi="Arial" w:cs="Arial"/>
          <w:sz w:val="24"/>
          <w:szCs w:val="24"/>
        </w:rPr>
        <w:t>Pani/Pana dane osobowe przetwarzane będą na podstawie art. 6 ust. 1 lit. c RODO w celu związanym z przedmiotowym postępowaniem o udzielenie zamówienia publicznego, prowadzonym w trybie podstawowym.</w:t>
      </w:r>
    </w:p>
    <w:p w14:paraId="3755CAD2" w14:textId="77777777" w:rsidR="005F436C" w:rsidRPr="00946B6E" w:rsidRDefault="005F436C" w:rsidP="005F436C">
      <w:pPr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Calibri" w:hAnsi="Arial" w:cs="Arial"/>
          <w:sz w:val="24"/>
          <w:szCs w:val="24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946B6E">
        <w:rPr>
          <w:rFonts w:ascii="Arial" w:eastAsia="Calibri" w:hAnsi="Arial" w:cs="Arial"/>
          <w:sz w:val="24"/>
          <w:szCs w:val="24"/>
        </w:rPr>
        <w:t>p.z.p</w:t>
      </w:r>
      <w:proofErr w:type="spellEnd"/>
      <w:r w:rsidRPr="00946B6E">
        <w:rPr>
          <w:rFonts w:ascii="Arial" w:eastAsia="Calibri" w:hAnsi="Arial" w:cs="Arial"/>
          <w:sz w:val="24"/>
          <w:szCs w:val="24"/>
        </w:rPr>
        <w:t>.</w:t>
      </w:r>
    </w:p>
    <w:p w14:paraId="7152B0C2" w14:textId="77777777" w:rsidR="005F436C" w:rsidRPr="00946B6E" w:rsidRDefault="005F436C" w:rsidP="005F436C">
      <w:pPr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Calibri" w:hAnsi="Arial" w:cs="Arial"/>
          <w:sz w:val="24"/>
          <w:szCs w:val="24"/>
        </w:rPr>
        <w:t>Pani/Pana dane osobowe będą przechowywane, zgodnie z art. 78 ust. 1 P.Z.P. przez okres 4 lat od dnia zakończenia postępowania o udzielenie zamówienia, a jeżeli czas trwania umowy przekracza 4 lata, okres przechowywania obejmuje cały czas trwania umowy;</w:t>
      </w:r>
    </w:p>
    <w:p w14:paraId="0C53E47C" w14:textId="77777777" w:rsidR="005F436C" w:rsidRPr="00946B6E" w:rsidRDefault="005F436C" w:rsidP="005F436C">
      <w:pPr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Calibri" w:hAnsi="Arial" w:cs="Arial"/>
          <w:sz w:val="24"/>
          <w:szCs w:val="24"/>
        </w:rPr>
        <w:t xml:space="preserve">obowiązek podania przez Panią/Pana danych osobowych bezpośrednio Pani/Pana dotyczących jest wymogiem ustawowym określonym w </w:t>
      </w:r>
      <w:r w:rsidRPr="00946B6E">
        <w:rPr>
          <w:rFonts w:ascii="Arial" w:eastAsia="Calibri" w:hAnsi="Arial" w:cs="Arial"/>
          <w:sz w:val="24"/>
          <w:szCs w:val="24"/>
        </w:rPr>
        <w:lastRenderedPageBreak/>
        <w:t>przepisanych ustawy P.Z.P., związanym z udziałem w postępowaniu o udzielenie zamówienia publicznego.</w:t>
      </w:r>
    </w:p>
    <w:p w14:paraId="09713301" w14:textId="77777777" w:rsidR="005F436C" w:rsidRPr="00946B6E" w:rsidRDefault="005F436C" w:rsidP="005F436C">
      <w:pPr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Calibri" w:hAnsi="Arial" w:cs="Arial"/>
          <w:sz w:val="24"/>
          <w:szCs w:val="24"/>
        </w:rPr>
        <w:t>w odniesieniu do Pani/Pana danych osobowych decyzje nie będą podejmowane w sposób zautomatyzowany, stosownie do art. 22 RODO.</w:t>
      </w:r>
    </w:p>
    <w:p w14:paraId="56BE6B8D" w14:textId="77777777" w:rsidR="005F436C" w:rsidRPr="00946B6E" w:rsidRDefault="005F436C" w:rsidP="005F436C">
      <w:pPr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Calibri" w:hAnsi="Arial" w:cs="Arial"/>
          <w:sz w:val="24"/>
          <w:szCs w:val="24"/>
        </w:rPr>
        <w:t>posiada Pani/Pan:</w:t>
      </w:r>
    </w:p>
    <w:p w14:paraId="6230F748" w14:textId="77777777" w:rsidR="005F436C" w:rsidRPr="00946B6E" w:rsidRDefault="005F436C" w:rsidP="005F436C">
      <w:pPr>
        <w:numPr>
          <w:ilvl w:val="0"/>
          <w:numId w:val="23"/>
        </w:numPr>
        <w:spacing w:after="0" w:line="240" w:lineRule="auto"/>
        <w:ind w:left="1064" w:hanging="46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na podstawie art. 15 RODO prawo dostępu do danych osobowych Pani/Pana dotyczących;</w:t>
      </w:r>
    </w:p>
    <w:p w14:paraId="0B8B770D" w14:textId="77777777" w:rsidR="005F436C" w:rsidRPr="00946B6E" w:rsidRDefault="005F436C" w:rsidP="005F436C">
      <w:pPr>
        <w:numPr>
          <w:ilvl w:val="0"/>
          <w:numId w:val="23"/>
        </w:numPr>
        <w:spacing w:after="0" w:line="240" w:lineRule="auto"/>
        <w:ind w:left="1064" w:hanging="46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na podstawie art. 16 RODO prawo do sprostowania Pani/Pana danych osobowych;</w:t>
      </w:r>
    </w:p>
    <w:p w14:paraId="0062E4CD" w14:textId="77777777" w:rsidR="005F436C" w:rsidRPr="00946B6E" w:rsidRDefault="005F436C" w:rsidP="005F436C">
      <w:pPr>
        <w:numPr>
          <w:ilvl w:val="0"/>
          <w:numId w:val="23"/>
        </w:numPr>
        <w:spacing w:after="0" w:line="240" w:lineRule="auto"/>
        <w:ind w:left="1064" w:hanging="46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RODO;</w:t>
      </w:r>
    </w:p>
    <w:p w14:paraId="6CF02CFD" w14:textId="77777777" w:rsidR="005F436C" w:rsidRPr="00946B6E" w:rsidRDefault="005F436C" w:rsidP="005F436C">
      <w:pPr>
        <w:numPr>
          <w:ilvl w:val="0"/>
          <w:numId w:val="23"/>
        </w:numPr>
        <w:spacing w:after="0" w:line="240" w:lineRule="auto"/>
        <w:ind w:left="1064" w:hanging="46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prawo do wniesienia skargi do Prezesa Urzędu Ochrony Danych Osobowych, gdy uzna Pani/Pan, że przetwarzanie danych osobowych Pani/Pana dotyczących narusza przepisy RODO; </w:t>
      </w:r>
      <w:r w:rsidRPr="00946B6E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</w:p>
    <w:p w14:paraId="54FADFAB" w14:textId="77777777" w:rsidR="005F436C" w:rsidRPr="00946B6E" w:rsidRDefault="005F436C" w:rsidP="005F436C">
      <w:pPr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nie przysługuje Pani/Panu:</w:t>
      </w:r>
    </w:p>
    <w:p w14:paraId="376391CB" w14:textId="77777777" w:rsidR="005F436C" w:rsidRPr="00946B6E" w:rsidRDefault="005F436C" w:rsidP="005F436C">
      <w:pPr>
        <w:numPr>
          <w:ilvl w:val="0"/>
          <w:numId w:val="24"/>
        </w:numPr>
        <w:spacing w:after="0" w:line="240" w:lineRule="auto"/>
        <w:ind w:left="1008" w:hanging="3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w związku z art. 17 ust. 3 lit. b, d lub e RODO prawo do usunięcia danych osobowych;</w:t>
      </w:r>
    </w:p>
    <w:p w14:paraId="01DCD717" w14:textId="77777777" w:rsidR="005F436C" w:rsidRPr="00946B6E" w:rsidRDefault="005F436C" w:rsidP="005F436C">
      <w:pPr>
        <w:numPr>
          <w:ilvl w:val="0"/>
          <w:numId w:val="24"/>
        </w:numPr>
        <w:spacing w:after="0" w:line="240" w:lineRule="auto"/>
        <w:ind w:left="1008" w:hanging="3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prawo do przenoszenia danych osobowych, o którym mowa w art. 20 RODO;</w:t>
      </w:r>
    </w:p>
    <w:p w14:paraId="103445A1" w14:textId="77777777" w:rsidR="005F436C" w:rsidRPr="00946B6E" w:rsidRDefault="005F436C" w:rsidP="005F436C">
      <w:pPr>
        <w:numPr>
          <w:ilvl w:val="0"/>
          <w:numId w:val="24"/>
        </w:numPr>
        <w:spacing w:after="0" w:line="240" w:lineRule="auto"/>
        <w:ind w:left="1008" w:hanging="3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405FF4C7" w14:textId="77777777" w:rsidR="005F436C" w:rsidRPr="00946B6E" w:rsidRDefault="005F436C" w:rsidP="005F436C">
      <w:pPr>
        <w:numPr>
          <w:ilvl w:val="0"/>
          <w:numId w:val="25"/>
        </w:numPr>
        <w:spacing w:after="0" w:line="240" w:lineRule="auto"/>
        <w:ind w:left="709" w:hanging="40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3C3E451E" w14:textId="77777777" w:rsidR="005F436C" w:rsidRPr="00946B6E" w:rsidRDefault="005F436C" w:rsidP="005F436C">
      <w:pPr>
        <w:spacing w:after="0" w:line="240" w:lineRule="auto"/>
        <w:rPr>
          <w:rFonts w:ascii="Arial" w:eastAsia="MS Mincho" w:hAnsi="Arial" w:cs="Arial"/>
          <w:b/>
          <w:bCs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 xml:space="preserve">     </w:t>
      </w: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ab/>
      </w: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ab/>
      </w: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ab/>
      </w: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ab/>
        <w:t xml:space="preserve">                                                                                                 </w:t>
      </w:r>
    </w:p>
    <w:p w14:paraId="3BEE6D09" w14:textId="77777777" w:rsidR="005F436C" w:rsidRPr="00946B6E" w:rsidRDefault="005F436C" w:rsidP="005F436C">
      <w:pPr>
        <w:spacing w:after="0" w:line="240" w:lineRule="auto"/>
        <w:rPr>
          <w:rFonts w:ascii="Arial" w:eastAsia="MS Mincho" w:hAnsi="Arial" w:cs="Arial"/>
          <w:bCs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bCs/>
          <w:sz w:val="24"/>
          <w:szCs w:val="24"/>
          <w:lang w:val="cs-CZ" w:eastAsia="pl-PL"/>
        </w:rPr>
        <w:t>Załączniki:</w:t>
      </w:r>
    </w:p>
    <w:p w14:paraId="44D41253" w14:textId="269865E3" w:rsidR="008576B7" w:rsidRPr="00946B6E" w:rsidRDefault="008576B7" w:rsidP="005F436C">
      <w:pPr>
        <w:numPr>
          <w:ilvl w:val="0"/>
          <w:numId w:val="21"/>
        </w:numPr>
        <w:spacing w:after="0" w:line="240" w:lineRule="auto"/>
        <w:jc w:val="both"/>
        <w:rPr>
          <w:rFonts w:ascii="Arial" w:eastAsia="MS Mincho" w:hAnsi="Arial" w:cs="Arial"/>
          <w:bCs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bCs/>
          <w:sz w:val="24"/>
          <w:szCs w:val="24"/>
          <w:lang w:val="cs-CZ" w:eastAsia="pl-PL"/>
        </w:rPr>
        <w:t>Formularz ofertowy</w:t>
      </w:r>
    </w:p>
    <w:p w14:paraId="66BBC7B3" w14:textId="0C4FBC49" w:rsidR="00EF529C" w:rsidRPr="00946B6E" w:rsidRDefault="00EF529C" w:rsidP="005F436C">
      <w:pPr>
        <w:numPr>
          <w:ilvl w:val="0"/>
          <w:numId w:val="21"/>
        </w:numPr>
        <w:spacing w:after="0" w:line="240" w:lineRule="auto"/>
        <w:jc w:val="both"/>
        <w:rPr>
          <w:rFonts w:ascii="Arial" w:eastAsia="MS Mincho" w:hAnsi="Arial" w:cs="Arial"/>
          <w:bCs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bCs/>
          <w:sz w:val="24"/>
          <w:szCs w:val="24"/>
          <w:lang w:val="cs-CZ" w:eastAsia="pl-PL"/>
        </w:rPr>
        <w:t>Opis Przedmiotu Zamówienia</w:t>
      </w:r>
    </w:p>
    <w:p w14:paraId="71334E74" w14:textId="77777777" w:rsidR="005F436C" w:rsidRPr="00946B6E" w:rsidRDefault="005F436C" w:rsidP="005F436C">
      <w:pPr>
        <w:spacing w:after="150" w:line="240" w:lineRule="auto"/>
        <w:ind w:left="765"/>
        <w:contextualSpacing/>
        <w:jc w:val="both"/>
        <w:rPr>
          <w:rFonts w:ascii="Arial" w:eastAsia="Calibri" w:hAnsi="Arial" w:cs="Arial"/>
          <w:b/>
          <w:i/>
          <w:sz w:val="24"/>
          <w:szCs w:val="24"/>
        </w:rPr>
      </w:pPr>
    </w:p>
    <w:p w14:paraId="5855BD36" w14:textId="77777777" w:rsidR="005F436C" w:rsidRPr="00946B6E" w:rsidRDefault="005F436C" w:rsidP="005F436C">
      <w:pPr>
        <w:jc w:val="both"/>
        <w:rPr>
          <w:rFonts w:ascii="Arial" w:eastAsia="Calibri" w:hAnsi="Arial" w:cs="Arial"/>
          <w:sz w:val="24"/>
          <w:szCs w:val="24"/>
        </w:rPr>
      </w:pPr>
    </w:p>
    <w:p w14:paraId="4B9FAC05" w14:textId="77777777" w:rsidR="008B32DD" w:rsidRPr="00946B6E" w:rsidRDefault="008B32DD" w:rsidP="008B32DD">
      <w:pPr>
        <w:spacing w:after="0" w:line="240" w:lineRule="auto"/>
        <w:ind w:left="4963" w:firstLine="709"/>
        <w:rPr>
          <w:rFonts w:ascii="Arial" w:eastAsia="Calibri" w:hAnsi="Arial" w:cs="Arial"/>
          <w:b/>
          <w:bCs/>
          <w:sz w:val="24"/>
          <w:szCs w:val="24"/>
        </w:rPr>
      </w:pPr>
      <w:r w:rsidRPr="00946B6E">
        <w:rPr>
          <w:rFonts w:ascii="Arial" w:eastAsia="Calibri" w:hAnsi="Arial" w:cs="Arial"/>
          <w:b/>
          <w:bCs/>
          <w:sz w:val="24"/>
          <w:szCs w:val="24"/>
        </w:rPr>
        <w:t>Dyrektor</w:t>
      </w:r>
    </w:p>
    <w:p w14:paraId="0C994383" w14:textId="5732A441" w:rsidR="008B32DD" w:rsidRPr="00946B6E" w:rsidRDefault="008B32DD" w:rsidP="00AF2D9F">
      <w:pPr>
        <w:spacing w:after="0" w:line="240" w:lineRule="auto"/>
        <w:ind w:left="4963"/>
        <w:rPr>
          <w:rFonts w:ascii="Arial" w:eastAsia="Calibri" w:hAnsi="Arial" w:cs="Arial"/>
          <w:b/>
          <w:bCs/>
          <w:sz w:val="24"/>
          <w:szCs w:val="24"/>
        </w:rPr>
      </w:pPr>
      <w:r w:rsidRPr="00946B6E">
        <w:rPr>
          <w:rFonts w:ascii="Arial" w:eastAsia="Calibri" w:hAnsi="Arial" w:cs="Arial"/>
          <w:b/>
          <w:bCs/>
          <w:sz w:val="24"/>
          <w:szCs w:val="24"/>
        </w:rPr>
        <w:t>Opolskiego Centrum Edukacji</w:t>
      </w:r>
    </w:p>
    <w:p w14:paraId="03294C17" w14:textId="77777777" w:rsidR="008B32DD" w:rsidRPr="00946B6E" w:rsidRDefault="008B32DD" w:rsidP="008B32DD">
      <w:pPr>
        <w:spacing w:after="0" w:line="240" w:lineRule="auto"/>
        <w:ind w:left="4963" w:firstLine="709"/>
        <w:rPr>
          <w:rFonts w:ascii="Arial" w:eastAsia="Calibri" w:hAnsi="Arial" w:cs="Arial"/>
          <w:b/>
          <w:bCs/>
          <w:sz w:val="24"/>
          <w:szCs w:val="24"/>
        </w:rPr>
      </w:pPr>
    </w:p>
    <w:p w14:paraId="08E022CC" w14:textId="625FDB73" w:rsidR="00C256D1" w:rsidRPr="00946B6E" w:rsidRDefault="005F436C" w:rsidP="008B32DD">
      <w:pPr>
        <w:spacing w:after="0" w:line="240" w:lineRule="auto"/>
        <w:ind w:left="4963" w:firstLine="709"/>
        <w:rPr>
          <w:rFonts w:ascii="Arial" w:hAnsi="Arial" w:cs="Arial"/>
          <w:sz w:val="24"/>
          <w:szCs w:val="24"/>
        </w:rPr>
      </w:pPr>
      <w:r w:rsidRPr="00946B6E">
        <w:rPr>
          <w:rFonts w:ascii="Arial" w:eastAsia="Calibri" w:hAnsi="Arial" w:cs="Arial"/>
          <w:b/>
          <w:bCs/>
          <w:sz w:val="24"/>
          <w:szCs w:val="24"/>
        </w:rPr>
        <w:t xml:space="preserve">mgr </w:t>
      </w:r>
      <w:r w:rsidR="008B32DD" w:rsidRPr="00946B6E">
        <w:rPr>
          <w:rFonts w:ascii="Arial" w:eastAsia="Calibri" w:hAnsi="Arial" w:cs="Arial"/>
          <w:b/>
          <w:bCs/>
          <w:sz w:val="24"/>
          <w:szCs w:val="24"/>
        </w:rPr>
        <w:t>Ireneusz Podolak</w:t>
      </w:r>
    </w:p>
    <w:p w14:paraId="3767358F" w14:textId="0D7E7E01" w:rsidR="00C256D1" w:rsidRPr="00946B6E" w:rsidRDefault="00C256D1" w:rsidP="000C3661">
      <w:pPr>
        <w:rPr>
          <w:rFonts w:ascii="Arial" w:hAnsi="Arial" w:cs="Arial"/>
          <w:sz w:val="24"/>
          <w:szCs w:val="24"/>
        </w:rPr>
      </w:pPr>
    </w:p>
    <w:p w14:paraId="48B491AD" w14:textId="52458538" w:rsidR="00C256D1" w:rsidRPr="00946B6E" w:rsidRDefault="00C256D1" w:rsidP="000C3661">
      <w:pPr>
        <w:rPr>
          <w:rFonts w:ascii="Arial" w:hAnsi="Arial" w:cs="Arial"/>
          <w:sz w:val="24"/>
          <w:szCs w:val="24"/>
        </w:rPr>
      </w:pPr>
    </w:p>
    <w:p w14:paraId="50149A59" w14:textId="41721C7A" w:rsidR="00C256D1" w:rsidRPr="00946B6E" w:rsidRDefault="00C256D1" w:rsidP="000C3661">
      <w:pPr>
        <w:rPr>
          <w:rFonts w:ascii="Arial" w:hAnsi="Arial" w:cs="Arial"/>
          <w:sz w:val="24"/>
          <w:szCs w:val="24"/>
        </w:rPr>
      </w:pPr>
    </w:p>
    <w:p w14:paraId="6EA5500C" w14:textId="77777777" w:rsidR="00EF529C" w:rsidRPr="00946B6E" w:rsidRDefault="00EF529C" w:rsidP="000C3661">
      <w:pPr>
        <w:rPr>
          <w:rFonts w:ascii="Arial" w:hAnsi="Arial" w:cs="Arial"/>
          <w:sz w:val="24"/>
          <w:szCs w:val="24"/>
        </w:rPr>
      </w:pPr>
    </w:p>
    <w:p w14:paraId="11376DF9" w14:textId="77777777" w:rsidR="00E675D7" w:rsidRPr="00946B6E" w:rsidRDefault="00E675D7" w:rsidP="000C3661">
      <w:pPr>
        <w:rPr>
          <w:rFonts w:ascii="Arial" w:hAnsi="Arial" w:cs="Arial"/>
          <w:sz w:val="24"/>
          <w:szCs w:val="24"/>
        </w:rPr>
      </w:pPr>
    </w:p>
    <w:p w14:paraId="7A3CD51F" w14:textId="77777777" w:rsidR="00E675D7" w:rsidRPr="00946B6E" w:rsidRDefault="00E675D7" w:rsidP="000C3661">
      <w:pPr>
        <w:rPr>
          <w:rFonts w:ascii="Arial" w:hAnsi="Arial" w:cs="Arial"/>
          <w:sz w:val="24"/>
          <w:szCs w:val="24"/>
        </w:rPr>
      </w:pPr>
    </w:p>
    <w:p w14:paraId="3B95FB45" w14:textId="01664698" w:rsidR="00661270" w:rsidRPr="00946B6E" w:rsidRDefault="00661270" w:rsidP="008576B7">
      <w:pPr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ZAŁĄCZNIK NR </w:t>
      </w:r>
      <w:r w:rsidR="009713FB" w:rsidRPr="00946B6E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 - formularz ofertowy</w:t>
      </w:r>
    </w:p>
    <w:p w14:paraId="03D554BF" w14:textId="468F6C9D" w:rsidR="00661270" w:rsidRPr="00946B6E" w:rsidRDefault="00661270" w:rsidP="00661270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/>
          <w:sz w:val="24"/>
          <w:szCs w:val="24"/>
          <w:lang w:eastAsia="pl-PL"/>
        </w:rPr>
        <w:t>FORMULARZ OFERTOWY</w:t>
      </w:r>
    </w:p>
    <w:p w14:paraId="438B56F2" w14:textId="45AE31CC" w:rsidR="00B81FA3" w:rsidRPr="00946B6E" w:rsidRDefault="00661270" w:rsidP="00512234">
      <w:pPr>
        <w:numPr>
          <w:ilvl w:val="0"/>
          <w:numId w:val="14"/>
        </w:numPr>
        <w:spacing w:after="0" w:line="240" w:lineRule="auto"/>
        <w:ind w:left="180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946B6E">
        <w:rPr>
          <w:rFonts w:ascii="Arial" w:eastAsia="Times New Roman" w:hAnsi="Arial" w:cs="Arial"/>
          <w:iCs/>
          <w:sz w:val="24"/>
          <w:szCs w:val="24"/>
          <w:u w:val="single"/>
          <w:lang w:eastAsia="pl-PL"/>
        </w:rPr>
        <w:t>Zamawiający:</w:t>
      </w:r>
      <w:r w:rsidRPr="00946B6E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F3706F" w:rsidRPr="00946B6E">
        <w:rPr>
          <w:rFonts w:ascii="Arial" w:eastAsia="Times New Roman" w:hAnsi="Arial" w:cs="Arial"/>
          <w:iCs/>
          <w:sz w:val="24"/>
          <w:szCs w:val="24"/>
          <w:lang w:eastAsia="pl-PL"/>
        </w:rPr>
        <w:t>Opolskie Centrum</w:t>
      </w:r>
      <w:r w:rsidR="00B81FA3" w:rsidRPr="00946B6E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Edukacji  45-315 Opole ul. Głogowska 27 </w:t>
      </w:r>
    </w:p>
    <w:p w14:paraId="410B2798" w14:textId="21507240" w:rsidR="00E17424" w:rsidRPr="00AF2D9F" w:rsidRDefault="00661270" w:rsidP="00AF2D9F">
      <w:pPr>
        <w:spacing w:after="0" w:line="240" w:lineRule="auto"/>
        <w:jc w:val="both"/>
        <w:rPr>
          <w:rFonts w:ascii="Arial" w:eastAsia="Times New Roman" w:hAnsi="Arial" w:cs="Arial"/>
          <w:b/>
          <w:kern w:val="20"/>
          <w:sz w:val="24"/>
          <w:szCs w:val="24"/>
          <w:lang w:val="cs-CZ" w:eastAsia="pl-PL"/>
        </w:rPr>
      </w:pPr>
      <w:r w:rsidRPr="00946B6E">
        <w:rPr>
          <w:rFonts w:ascii="Arial" w:eastAsia="Times New Roman" w:hAnsi="Arial" w:cs="Arial"/>
          <w:iCs/>
          <w:sz w:val="24"/>
          <w:szCs w:val="24"/>
          <w:u w:val="single"/>
        </w:rPr>
        <w:t>Niniejszym przystępujemy do</w:t>
      </w:r>
      <w:r w:rsidRPr="00946B6E">
        <w:rPr>
          <w:rFonts w:ascii="Arial" w:eastAsia="Times New Roman" w:hAnsi="Arial" w:cs="Arial"/>
          <w:iCs/>
          <w:sz w:val="24"/>
          <w:szCs w:val="24"/>
        </w:rPr>
        <w:t xml:space="preserve"> udziału w postępowaniu o udzielenie zamówienia publicznego </w:t>
      </w:r>
      <w:r w:rsidR="00E17424" w:rsidRPr="00946B6E">
        <w:rPr>
          <w:rFonts w:ascii="Arial" w:eastAsia="MS Mincho" w:hAnsi="Arial" w:cs="Arial"/>
          <w:sz w:val="24"/>
          <w:szCs w:val="24"/>
          <w:lang w:val="cs-CZ"/>
        </w:rPr>
        <w:t>na</w:t>
      </w:r>
      <w:r w:rsidR="00E17424" w:rsidRPr="00946B6E">
        <w:rPr>
          <w:rFonts w:ascii="Arial" w:eastAsia="MS Mincho" w:hAnsi="Arial" w:cs="Arial"/>
          <w:b/>
          <w:bCs/>
          <w:sz w:val="24"/>
          <w:szCs w:val="24"/>
          <w:lang w:val="cs-CZ"/>
        </w:rPr>
        <w:t xml:space="preserve"> dostawę mebli </w:t>
      </w:r>
      <w:r w:rsidR="00AF2D9F" w:rsidRPr="00946B6E">
        <w:rPr>
          <w:rFonts w:ascii="Arial" w:eastAsia="MS Mincho" w:hAnsi="Arial" w:cs="Arial"/>
          <w:b/>
          <w:sz w:val="24"/>
          <w:szCs w:val="24"/>
          <w:lang w:val="cs-CZ" w:eastAsia="pl-PL"/>
        </w:rPr>
        <w:t>na potrzeby Pedagogicznej Biblioteki Wojewódzkiej w Opolu.</w:t>
      </w:r>
    </w:p>
    <w:p w14:paraId="7080991F" w14:textId="72339C96" w:rsidR="00661270" w:rsidRPr="00946B6E" w:rsidRDefault="00661270" w:rsidP="008C53AB">
      <w:pPr>
        <w:pStyle w:val="Akapitzlist"/>
        <w:numPr>
          <w:ilvl w:val="0"/>
          <w:numId w:val="14"/>
        </w:numPr>
        <w:spacing w:before="0" w:line="240" w:lineRule="auto"/>
        <w:ind w:left="284"/>
        <w:jc w:val="both"/>
        <w:rPr>
          <w:rFonts w:eastAsia="Times New Roman"/>
          <w:color w:val="000000"/>
          <w:sz w:val="24"/>
          <w:szCs w:val="24"/>
        </w:rPr>
      </w:pPr>
      <w:r w:rsidRPr="00946B6E">
        <w:rPr>
          <w:rFonts w:eastAsia="Times New Roman"/>
          <w:iCs/>
          <w:sz w:val="24"/>
          <w:szCs w:val="24"/>
          <w:u w:val="single"/>
        </w:rPr>
        <w:t>DANE WYKONAWCY:</w:t>
      </w:r>
      <w:r w:rsidRPr="00946B6E">
        <w:rPr>
          <w:rFonts w:eastAsia="Times New Roman"/>
          <w:iCs/>
          <w:sz w:val="24"/>
          <w:szCs w:val="24"/>
        </w:rPr>
        <w:t xml:space="preserve"> </w:t>
      </w:r>
    </w:p>
    <w:p w14:paraId="107F2DBB" w14:textId="2E7C1268" w:rsidR="00661270" w:rsidRPr="00946B6E" w:rsidRDefault="00661270" w:rsidP="00ED72B8">
      <w:pPr>
        <w:spacing w:after="0" w:line="240" w:lineRule="auto"/>
        <w:ind w:left="284"/>
        <w:contextualSpacing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iCs/>
          <w:sz w:val="24"/>
          <w:szCs w:val="24"/>
          <w:lang w:eastAsia="pl-PL"/>
        </w:rPr>
        <w:t>Osoba upoważniona do reprezentacji Wykonawcy/ów i podpisująca ofertę</w:t>
      </w:r>
      <w:r w:rsidRPr="00946B6E">
        <w:rPr>
          <w:rFonts w:ascii="Arial" w:eastAsia="Times New Roman" w:hAnsi="Arial" w:cs="Arial"/>
          <w:bCs/>
          <w:sz w:val="24"/>
          <w:szCs w:val="24"/>
          <w:lang w:eastAsia="pl-PL"/>
        </w:rPr>
        <w:t>: ………………..………………………………...................................................……………………………………………………</w:t>
      </w:r>
    </w:p>
    <w:p w14:paraId="7A0A0EF6" w14:textId="263BB268" w:rsidR="00661270" w:rsidRPr="00946B6E" w:rsidRDefault="00661270" w:rsidP="00ED72B8">
      <w:pPr>
        <w:spacing w:after="0" w:line="240" w:lineRule="auto"/>
        <w:ind w:firstLine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sz w:val="24"/>
          <w:szCs w:val="24"/>
          <w:lang w:eastAsia="pl-PL"/>
        </w:rPr>
        <w:t>Wykonawca/Wykonawcy:.....................................................……………..……………</w:t>
      </w:r>
    </w:p>
    <w:p w14:paraId="6EECDDC3" w14:textId="5B37F940" w:rsidR="00661270" w:rsidRPr="00946B6E" w:rsidRDefault="00661270" w:rsidP="00ED72B8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sz w:val="24"/>
          <w:szCs w:val="24"/>
          <w:lang w:eastAsia="pl-PL"/>
        </w:rPr>
        <w:t>Adres:………………………………………………………………………………………</w:t>
      </w:r>
    </w:p>
    <w:p w14:paraId="10047F59" w14:textId="77777777" w:rsidR="00661270" w:rsidRPr="00946B6E" w:rsidRDefault="00661270" w:rsidP="00ED72B8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sz w:val="24"/>
          <w:szCs w:val="24"/>
          <w:lang w:eastAsia="pl-PL"/>
        </w:rPr>
        <w:t>Osoba odpowiedzialna za kontakty z Zamawiającym: .…………………………………...........................................……</w:t>
      </w:r>
    </w:p>
    <w:p w14:paraId="17963667" w14:textId="77777777" w:rsidR="00661270" w:rsidRPr="00946B6E" w:rsidRDefault="00661270" w:rsidP="00ED72B8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Dane teleadresowe, na które należy przekazywać korespondencję związaną z niniejszym postępowaniem: </w:t>
      </w:r>
    </w:p>
    <w:p w14:paraId="56788068" w14:textId="77777777" w:rsidR="00661270" w:rsidRPr="00946B6E" w:rsidRDefault="00661270" w:rsidP="00ED72B8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e-mail……………………………………………………………………………………… </w:t>
      </w:r>
    </w:p>
    <w:p w14:paraId="67E2EDAC" w14:textId="77777777" w:rsidR="00661270" w:rsidRPr="00946B6E" w:rsidRDefault="00661270" w:rsidP="00ED72B8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sz w:val="24"/>
          <w:szCs w:val="24"/>
          <w:lang w:eastAsia="pl-PL"/>
        </w:rPr>
        <w:t>telefon…………………………………………………………</w:t>
      </w:r>
    </w:p>
    <w:p w14:paraId="07C4BBCD" w14:textId="77777777" w:rsidR="00661270" w:rsidRPr="00946B6E" w:rsidRDefault="00661270" w:rsidP="00ED72B8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Adres do korespondencji (jeżeli inny niż adres siedziby): </w:t>
      </w:r>
    </w:p>
    <w:p w14:paraId="2165528F" w14:textId="0D61F24E" w:rsidR="00661270" w:rsidRPr="00946B6E" w:rsidRDefault="00661270" w:rsidP="00661270">
      <w:pPr>
        <w:tabs>
          <w:tab w:val="num" w:pos="360"/>
        </w:tabs>
        <w:spacing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759A2653" w14:textId="5468D36A" w:rsidR="00F57063" w:rsidRDefault="00F57063" w:rsidP="007036FE">
      <w:pPr>
        <w:numPr>
          <w:ilvl w:val="0"/>
          <w:numId w:val="26"/>
        </w:numPr>
        <w:tabs>
          <w:tab w:val="clear" w:pos="360"/>
          <w:tab w:val="num" w:pos="720"/>
        </w:tabs>
        <w:spacing w:after="0" w:line="240" w:lineRule="auto"/>
        <w:ind w:left="357" w:hanging="357"/>
        <w:jc w:val="both"/>
        <w:rPr>
          <w:rFonts w:ascii="Arial" w:eastAsia="MS Mincho" w:hAnsi="Arial" w:cs="Arial"/>
          <w:sz w:val="24"/>
          <w:szCs w:val="24"/>
          <w:lang w:val="cs-CZ" w:eastAsia="pl-PL"/>
        </w:rPr>
      </w:pPr>
      <w:r w:rsidRPr="00946B6E">
        <w:rPr>
          <w:rFonts w:ascii="Arial" w:eastAsia="MS Mincho" w:hAnsi="Arial" w:cs="Arial"/>
          <w:bCs/>
          <w:iCs/>
          <w:sz w:val="24"/>
          <w:szCs w:val="24"/>
          <w:u w:val="single"/>
          <w:lang w:val="cs-CZ" w:eastAsia="pl-PL"/>
        </w:rPr>
        <w:t>Oferujemy wykonanie przedmiotu zamówienia</w:t>
      </w:r>
      <w:r w:rsidRPr="00946B6E">
        <w:rPr>
          <w:rFonts w:ascii="Arial" w:eastAsia="MS Mincho" w:hAnsi="Arial" w:cs="Arial"/>
          <w:bCs/>
          <w:iCs/>
          <w:sz w:val="24"/>
          <w:szCs w:val="24"/>
          <w:lang w:val="cs-CZ" w:eastAsia="pl-PL"/>
        </w:rPr>
        <w:t xml:space="preserve"> </w:t>
      </w:r>
      <w:r w:rsidRPr="00946B6E">
        <w:rPr>
          <w:rFonts w:ascii="Arial" w:eastAsia="MS Mincho" w:hAnsi="Arial" w:cs="Arial"/>
          <w:bCs/>
          <w:sz w:val="24"/>
          <w:szCs w:val="24"/>
          <w:lang w:val="cs-CZ" w:eastAsia="pl-PL"/>
        </w:rPr>
        <w:t>zgodnie z opisem przedmiotu zamówienia oraz warunkami podanymi w zapytaniu ofertowym</w:t>
      </w:r>
      <w:r w:rsidR="009E5CC9" w:rsidRPr="00946B6E">
        <w:rPr>
          <w:rFonts w:ascii="Arial" w:eastAsia="MS Mincho" w:hAnsi="Arial" w:cs="Arial"/>
          <w:bCs/>
          <w:sz w:val="24"/>
          <w:szCs w:val="24"/>
          <w:lang w:val="cs-CZ" w:eastAsia="pl-PL"/>
        </w:rPr>
        <w:t xml:space="preserve"> oraz harmonogramem rzeczowo- cenowym,</w:t>
      </w:r>
      <w:r w:rsidR="00D83A4C" w:rsidRPr="00946B6E">
        <w:rPr>
          <w:rFonts w:ascii="Arial" w:eastAsia="MS Mincho" w:hAnsi="Arial" w:cs="Arial"/>
          <w:sz w:val="24"/>
          <w:szCs w:val="24"/>
          <w:lang w:val="cs-CZ" w:eastAsia="pl-PL"/>
        </w:rPr>
        <w:t xml:space="preserve"> </w:t>
      </w:r>
      <w:r w:rsidRPr="00946B6E">
        <w:rPr>
          <w:rFonts w:ascii="Arial" w:eastAsia="MS Mincho" w:hAnsi="Arial" w:cs="Arial"/>
          <w:sz w:val="24"/>
          <w:szCs w:val="24"/>
          <w:lang w:val="cs-CZ" w:eastAsia="pl-PL"/>
        </w:rPr>
        <w:t>cena ofertowa brutto wynosi:................................zł</w:t>
      </w:r>
      <w:r w:rsidR="00C45789" w:rsidRPr="00946B6E">
        <w:rPr>
          <w:rFonts w:ascii="Arial" w:eastAsia="MS Mincho" w:hAnsi="Arial" w:cs="Arial"/>
          <w:sz w:val="24"/>
          <w:szCs w:val="24"/>
          <w:lang w:val="cs-CZ" w:eastAsia="pl-PL"/>
        </w:rPr>
        <w:t xml:space="preserve">, </w:t>
      </w:r>
      <w:r w:rsidR="00AF2D9F">
        <w:rPr>
          <w:rFonts w:ascii="Arial" w:eastAsia="MS Mincho" w:hAnsi="Arial" w:cs="Arial"/>
          <w:sz w:val="24"/>
          <w:szCs w:val="24"/>
          <w:lang w:val="cs-CZ" w:eastAsia="pl-PL"/>
        </w:rPr>
        <w:t>w tym:</w:t>
      </w:r>
    </w:p>
    <w:p w14:paraId="2F4506AD" w14:textId="614C4169" w:rsidR="00A13ED0" w:rsidRPr="00A13ED0" w:rsidRDefault="00A13ED0" w:rsidP="00A13ED0">
      <w:pPr>
        <w:tabs>
          <w:tab w:val="num" w:pos="720"/>
        </w:tabs>
        <w:spacing w:after="0" w:line="240" w:lineRule="auto"/>
        <w:jc w:val="both"/>
        <w:rPr>
          <w:rFonts w:ascii="Arial" w:eastAsia="MS Mincho" w:hAnsi="Arial" w:cs="Arial"/>
          <w:sz w:val="24"/>
          <w:szCs w:val="24"/>
          <w:lang w:val="cs-CZ" w:eastAsia="pl-PL"/>
        </w:rPr>
      </w:pPr>
      <w:r w:rsidRPr="00A13ED0">
        <w:rPr>
          <w:rFonts w:ascii="Arial" w:eastAsia="MS Mincho" w:hAnsi="Arial" w:cs="Arial"/>
          <w:sz w:val="24"/>
          <w:szCs w:val="24"/>
          <w:lang w:val="cs-CZ" w:eastAsia="pl-PL"/>
        </w:rPr>
        <w:t>1.</w:t>
      </w:r>
      <w:r w:rsidRPr="00A13ED0">
        <w:rPr>
          <w:rFonts w:ascii="Arial" w:eastAsia="MS Mincho" w:hAnsi="Arial" w:cs="Arial"/>
          <w:sz w:val="24"/>
          <w:szCs w:val="24"/>
          <w:lang w:val="cs-CZ" w:eastAsia="pl-PL"/>
        </w:rPr>
        <w:tab/>
        <w:t xml:space="preserve">Fotel tupu uszak </w:t>
      </w:r>
      <w:r w:rsidR="005A473C">
        <w:rPr>
          <w:rFonts w:ascii="Arial" w:eastAsia="MS Mincho" w:hAnsi="Arial" w:cs="Arial"/>
          <w:sz w:val="24"/>
          <w:szCs w:val="24"/>
          <w:lang w:val="cs-CZ" w:eastAsia="pl-PL"/>
        </w:rPr>
        <w:t>-1 szt</w:t>
      </w:r>
      <w:r w:rsidR="00D26A8E">
        <w:rPr>
          <w:rFonts w:ascii="Arial" w:eastAsia="MS Mincho" w:hAnsi="Arial" w:cs="Arial"/>
          <w:sz w:val="24"/>
          <w:szCs w:val="24"/>
          <w:lang w:val="cs-CZ" w:eastAsia="pl-PL"/>
        </w:rPr>
        <w:t xml:space="preserve"> x........................ zł </w:t>
      </w:r>
    </w:p>
    <w:p w14:paraId="061DF1C5" w14:textId="1E95F857" w:rsidR="00A13ED0" w:rsidRPr="00A13ED0" w:rsidRDefault="00A13ED0" w:rsidP="00A13ED0">
      <w:pPr>
        <w:tabs>
          <w:tab w:val="num" w:pos="720"/>
        </w:tabs>
        <w:spacing w:after="0" w:line="240" w:lineRule="auto"/>
        <w:jc w:val="both"/>
        <w:rPr>
          <w:rFonts w:ascii="Arial" w:eastAsia="MS Mincho" w:hAnsi="Arial" w:cs="Arial"/>
          <w:sz w:val="24"/>
          <w:szCs w:val="24"/>
          <w:lang w:val="cs-CZ" w:eastAsia="pl-PL"/>
        </w:rPr>
      </w:pPr>
      <w:r w:rsidRPr="00A13ED0">
        <w:rPr>
          <w:rFonts w:ascii="Arial" w:eastAsia="MS Mincho" w:hAnsi="Arial" w:cs="Arial"/>
          <w:sz w:val="24"/>
          <w:szCs w:val="24"/>
          <w:lang w:val="cs-CZ" w:eastAsia="pl-PL"/>
        </w:rPr>
        <w:t>4.</w:t>
      </w:r>
      <w:r w:rsidRPr="00A13ED0">
        <w:rPr>
          <w:rFonts w:ascii="Arial" w:eastAsia="MS Mincho" w:hAnsi="Arial" w:cs="Arial"/>
          <w:sz w:val="24"/>
          <w:szCs w:val="24"/>
          <w:lang w:val="cs-CZ" w:eastAsia="pl-PL"/>
        </w:rPr>
        <w:tab/>
        <w:t>Krzesło tapicerowane</w:t>
      </w:r>
      <w:r w:rsidR="005A473C">
        <w:rPr>
          <w:rFonts w:ascii="Arial" w:eastAsia="MS Mincho" w:hAnsi="Arial" w:cs="Arial"/>
          <w:sz w:val="24"/>
          <w:szCs w:val="24"/>
          <w:lang w:val="cs-CZ" w:eastAsia="pl-PL"/>
        </w:rPr>
        <w:t xml:space="preserve"> – 1 szt.</w:t>
      </w:r>
      <w:r w:rsidR="00D26A8E">
        <w:rPr>
          <w:rFonts w:ascii="Arial" w:eastAsia="MS Mincho" w:hAnsi="Arial" w:cs="Arial"/>
          <w:sz w:val="24"/>
          <w:szCs w:val="24"/>
          <w:lang w:val="cs-CZ" w:eastAsia="pl-PL"/>
        </w:rPr>
        <w:t xml:space="preserve"> x ...........................zł</w:t>
      </w:r>
    </w:p>
    <w:p w14:paraId="45D0BAA7" w14:textId="17CF02BD" w:rsidR="00A13ED0" w:rsidRPr="00A13ED0" w:rsidRDefault="00A13ED0" w:rsidP="00A13ED0">
      <w:pPr>
        <w:tabs>
          <w:tab w:val="num" w:pos="720"/>
        </w:tabs>
        <w:spacing w:after="0" w:line="240" w:lineRule="auto"/>
        <w:jc w:val="both"/>
        <w:rPr>
          <w:rFonts w:ascii="Arial" w:eastAsia="MS Mincho" w:hAnsi="Arial" w:cs="Arial"/>
          <w:sz w:val="24"/>
          <w:szCs w:val="24"/>
          <w:lang w:val="cs-CZ" w:eastAsia="pl-PL"/>
        </w:rPr>
      </w:pPr>
      <w:r w:rsidRPr="00A13ED0">
        <w:rPr>
          <w:rFonts w:ascii="Arial" w:eastAsia="MS Mincho" w:hAnsi="Arial" w:cs="Arial"/>
          <w:sz w:val="24"/>
          <w:szCs w:val="24"/>
          <w:lang w:val="cs-CZ" w:eastAsia="pl-PL"/>
        </w:rPr>
        <w:t>5.</w:t>
      </w:r>
      <w:r w:rsidRPr="00A13ED0">
        <w:rPr>
          <w:rFonts w:ascii="Arial" w:eastAsia="MS Mincho" w:hAnsi="Arial" w:cs="Arial"/>
          <w:sz w:val="24"/>
          <w:szCs w:val="24"/>
          <w:lang w:val="cs-CZ" w:eastAsia="pl-PL"/>
        </w:rPr>
        <w:tab/>
        <w:t>Biurko</w:t>
      </w:r>
      <w:r w:rsidR="005A473C">
        <w:rPr>
          <w:rFonts w:ascii="Arial" w:eastAsia="MS Mincho" w:hAnsi="Arial" w:cs="Arial"/>
          <w:sz w:val="24"/>
          <w:szCs w:val="24"/>
          <w:lang w:val="cs-CZ" w:eastAsia="pl-PL"/>
        </w:rPr>
        <w:t xml:space="preserve"> – 1 szt.</w:t>
      </w:r>
      <w:r w:rsidR="00D26A8E">
        <w:rPr>
          <w:rFonts w:ascii="Arial" w:eastAsia="MS Mincho" w:hAnsi="Arial" w:cs="Arial"/>
          <w:sz w:val="24"/>
          <w:szCs w:val="24"/>
          <w:lang w:val="cs-CZ" w:eastAsia="pl-PL"/>
        </w:rPr>
        <w:t>x....................................zł</w:t>
      </w:r>
    </w:p>
    <w:p w14:paraId="73957953" w14:textId="276B6054" w:rsidR="00A13ED0" w:rsidRPr="00A13ED0" w:rsidRDefault="00A13ED0" w:rsidP="00A13ED0">
      <w:pPr>
        <w:tabs>
          <w:tab w:val="num" w:pos="720"/>
        </w:tabs>
        <w:spacing w:after="0" w:line="240" w:lineRule="auto"/>
        <w:jc w:val="both"/>
        <w:rPr>
          <w:rFonts w:ascii="Arial" w:eastAsia="MS Mincho" w:hAnsi="Arial" w:cs="Arial"/>
          <w:sz w:val="24"/>
          <w:szCs w:val="24"/>
          <w:lang w:val="cs-CZ" w:eastAsia="pl-PL"/>
        </w:rPr>
      </w:pPr>
      <w:r w:rsidRPr="00A13ED0">
        <w:rPr>
          <w:rFonts w:ascii="Arial" w:eastAsia="MS Mincho" w:hAnsi="Arial" w:cs="Arial"/>
          <w:sz w:val="24"/>
          <w:szCs w:val="24"/>
          <w:lang w:val="cs-CZ" w:eastAsia="pl-PL"/>
        </w:rPr>
        <w:t>6.</w:t>
      </w:r>
      <w:r w:rsidRPr="00A13ED0">
        <w:rPr>
          <w:rFonts w:ascii="Arial" w:eastAsia="MS Mincho" w:hAnsi="Arial" w:cs="Arial"/>
          <w:sz w:val="24"/>
          <w:szCs w:val="24"/>
          <w:lang w:val="cs-CZ" w:eastAsia="pl-PL"/>
        </w:rPr>
        <w:tab/>
        <w:t>Szafka niska</w:t>
      </w:r>
      <w:r w:rsidR="005A473C">
        <w:rPr>
          <w:rFonts w:ascii="Arial" w:eastAsia="MS Mincho" w:hAnsi="Arial" w:cs="Arial"/>
          <w:sz w:val="24"/>
          <w:szCs w:val="24"/>
          <w:lang w:val="cs-CZ" w:eastAsia="pl-PL"/>
        </w:rPr>
        <w:t xml:space="preserve"> -1 szt.</w:t>
      </w:r>
      <w:r w:rsidR="00D26A8E">
        <w:rPr>
          <w:rFonts w:ascii="Arial" w:eastAsia="MS Mincho" w:hAnsi="Arial" w:cs="Arial"/>
          <w:sz w:val="24"/>
          <w:szCs w:val="24"/>
          <w:lang w:val="cs-CZ" w:eastAsia="pl-PL"/>
        </w:rPr>
        <w:t xml:space="preserve"> x.............................zł</w:t>
      </w:r>
    </w:p>
    <w:p w14:paraId="50A69212" w14:textId="298BC92A" w:rsidR="00AF2D9F" w:rsidRDefault="00A13ED0" w:rsidP="00A13ED0">
      <w:pPr>
        <w:tabs>
          <w:tab w:val="num" w:pos="720"/>
        </w:tabs>
        <w:spacing w:after="0" w:line="240" w:lineRule="auto"/>
        <w:jc w:val="both"/>
        <w:rPr>
          <w:rFonts w:ascii="Arial" w:eastAsia="MS Mincho" w:hAnsi="Arial" w:cs="Arial"/>
          <w:sz w:val="24"/>
          <w:szCs w:val="24"/>
          <w:lang w:val="cs-CZ" w:eastAsia="pl-PL"/>
        </w:rPr>
      </w:pPr>
      <w:r w:rsidRPr="00A13ED0">
        <w:rPr>
          <w:rFonts w:ascii="Arial" w:eastAsia="MS Mincho" w:hAnsi="Arial" w:cs="Arial"/>
          <w:sz w:val="24"/>
          <w:szCs w:val="24"/>
          <w:lang w:val="cs-CZ" w:eastAsia="pl-PL"/>
        </w:rPr>
        <w:t>7.</w:t>
      </w:r>
      <w:r w:rsidRPr="00A13ED0">
        <w:rPr>
          <w:rFonts w:ascii="Arial" w:eastAsia="MS Mincho" w:hAnsi="Arial" w:cs="Arial"/>
          <w:sz w:val="24"/>
          <w:szCs w:val="24"/>
          <w:lang w:val="cs-CZ" w:eastAsia="pl-PL"/>
        </w:rPr>
        <w:tab/>
        <w:t>Gablota wystawowa/ muzealna na postumencie (cokole) ukośnym</w:t>
      </w:r>
      <w:r w:rsidR="005A473C">
        <w:rPr>
          <w:rFonts w:ascii="Arial" w:eastAsia="MS Mincho" w:hAnsi="Arial" w:cs="Arial"/>
          <w:sz w:val="24"/>
          <w:szCs w:val="24"/>
          <w:lang w:val="cs-CZ" w:eastAsia="pl-PL"/>
        </w:rPr>
        <w:t>- 3 szt.</w:t>
      </w:r>
      <w:r w:rsidR="00D26A8E">
        <w:rPr>
          <w:rFonts w:ascii="Arial" w:eastAsia="MS Mincho" w:hAnsi="Arial" w:cs="Arial"/>
          <w:sz w:val="24"/>
          <w:szCs w:val="24"/>
          <w:lang w:val="cs-CZ" w:eastAsia="pl-PL"/>
        </w:rPr>
        <w:t>x.........................zł = ......................................zł</w:t>
      </w:r>
    </w:p>
    <w:p w14:paraId="7AA4D0F7" w14:textId="77777777" w:rsidR="005A473C" w:rsidRDefault="005A473C" w:rsidP="00A13ED0">
      <w:pPr>
        <w:tabs>
          <w:tab w:val="num" w:pos="720"/>
        </w:tabs>
        <w:spacing w:after="0" w:line="240" w:lineRule="auto"/>
        <w:jc w:val="both"/>
        <w:rPr>
          <w:rFonts w:ascii="Arial" w:eastAsia="MS Mincho" w:hAnsi="Arial" w:cs="Arial"/>
          <w:sz w:val="24"/>
          <w:szCs w:val="24"/>
          <w:lang w:val="cs-CZ" w:eastAsia="pl-PL"/>
        </w:rPr>
      </w:pPr>
    </w:p>
    <w:p w14:paraId="01EDEEBC" w14:textId="5791CE4F" w:rsidR="009D0843" w:rsidRPr="00946B6E" w:rsidRDefault="006E2B85" w:rsidP="00A3586E">
      <w:pPr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iCs/>
          <w:sz w:val="24"/>
          <w:szCs w:val="24"/>
          <w:u w:val="single"/>
          <w:lang w:eastAsia="pl-PL"/>
        </w:rPr>
        <w:t>Termin wykonania zamówienia</w:t>
      </w:r>
      <w:r w:rsidR="00F3706F" w:rsidRPr="00946B6E">
        <w:rPr>
          <w:rFonts w:ascii="Arial" w:eastAsia="Times New Roman" w:hAnsi="Arial" w:cs="Arial"/>
          <w:bCs/>
          <w:iCs/>
          <w:sz w:val="24"/>
          <w:szCs w:val="24"/>
          <w:u w:val="single"/>
          <w:lang w:eastAsia="pl-PL"/>
        </w:rPr>
        <w:t xml:space="preserve">: </w:t>
      </w:r>
      <w:r w:rsidR="00D26A8E" w:rsidRPr="00D26A8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14 dni </w:t>
      </w:r>
      <w:r w:rsidR="009D0843" w:rsidRPr="00D26A8E">
        <w:rPr>
          <w:rFonts w:ascii="Arial" w:eastAsia="Times New Roman" w:hAnsi="Arial" w:cs="Arial"/>
          <w:kern w:val="20"/>
          <w:sz w:val="24"/>
          <w:szCs w:val="24"/>
        </w:rPr>
        <w:t>od</w:t>
      </w:r>
      <w:r w:rsidR="009D0843" w:rsidRPr="00946B6E">
        <w:rPr>
          <w:rFonts w:ascii="Arial" w:eastAsia="Times New Roman" w:hAnsi="Arial" w:cs="Arial"/>
          <w:kern w:val="20"/>
          <w:sz w:val="24"/>
          <w:szCs w:val="24"/>
        </w:rPr>
        <w:t xml:space="preserve"> dnia podpisania umowy</w:t>
      </w:r>
      <w:r w:rsidR="00D26A8E">
        <w:rPr>
          <w:rFonts w:ascii="Arial" w:eastAsia="Times New Roman" w:hAnsi="Arial" w:cs="Arial"/>
          <w:kern w:val="20"/>
          <w:sz w:val="24"/>
          <w:szCs w:val="24"/>
        </w:rPr>
        <w:t>.</w:t>
      </w:r>
    </w:p>
    <w:p w14:paraId="2DD15F0F" w14:textId="39941B73" w:rsidR="006E2B85" w:rsidRPr="00946B6E" w:rsidRDefault="006E2B85" w:rsidP="00A3586E">
      <w:pPr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iCs/>
          <w:sz w:val="24"/>
          <w:szCs w:val="24"/>
          <w:u w:val="single"/>
          <w:lang w:eastAsia="pl-PL"/>
        </w:rPr>
        <w:t>Warunki płatności:</w:t>
      </w:r>
      <w:r w:rsidRPr="00946B6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płatność w terminie 14 dni od daty otrzymania przez Zamawiającego prawidłowo wystawionej faktury, po podpisaniu  protokołu odbioru, tj. bez zastrzeżeń ze strony Zamawiającego.</w:t>
      </w:r>
    </w:p>
    <w:p w14:paraId="54388AFB" w14:textId="77777777" w:rsidR="006E2B85" w:rsidRPr="00946B6E" w:rsidRDefault="006E2B85" w:rsidP="00F5223E">
      <w:pPr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Oświadczam, że:</w:t>
      </w:r>
    </w:p>
    <w:p w14:paraId="1838926F" w14:textId="77777777" w:rsidR="006E2B85" w:rsidRPr="00946B6E" w:rsidRDefault="006E2B85" w:rsidP="00F5223E">
      <w:pPr>
        <w:numPr>
          <w:ilvl w:val="0"/>
          <w:numId w:val="16"/>
        </w:numPr>
        <w:spacing w:after="0" w:line="240" w:lineRule="auto"/>
        <w:jc w:val="both"/>
        <w:rPr>
          <w:rFonts w:ascii="Arial" w:eastAsia="MS Mincho" w:hAnsi="Arial" w:cs="Arial"/>
          <w:bCs/>
          <w:iCs/>
          <w:sz w:val="24"/>
          <w:szCs w:val="24"/>
        </w:rPr>
      </w:pPr>
      <w:r w:rsidRPr="00946B6E">
        <w:rPr>
          <w:rFonts w:ascii="Arial" w:eastAsia="MS Mincho" w:hAnsi="Arial" w:cs="Arial"/>
          <w:bCs/>
          <w:iCs/>
          <w:sz w:val="24"/>
          <w:szCs w:val="24"/>
        </w:rPr>
        <w:t>spełniam warunki określone w zapytaniu ofertowym,</w:t>
      </w:r>
    </w:p>
    <w:p w14:paraId="4D56583B" w14:textId="77777777" w:rsidR="006E2B85" w:rsidRPr="00946B6E" w:rsidRDefault="006E2B85" w:rsidP="00F5223E">
      <w:pPr>
        <w:numPr>
          <w:ilvl w:val="0"/>
          <w:numId w:val="16"/>
        </w:numPr>
        <w:spacing w:after="0" w:line="240" w:lineRule="auto"/>
        <w:jc w:val="both"/>
        <w:rPr>
          <w:rFonts w:ascii="Arial" w:eastAsia="MS Mincho" w:hAnsi="Arial" w:cs="Arial"/>
          <w:bCs/>
          <w:iCs/>
          <w:sz w:val="24"/>
          <w:szCs w:val="24"/>
        </w:rPr>
      </w:pPr>
      <w:r w:rsidRPr="00946B6E">
        <w:rPr>
          <w:rFonts w:ascii="Arial" w:eastAsia="MS Mincho" w:hAnsi="Arial" w:cs="Arial"/>
          <w:bCs/>
          <w:iCs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0483BA36" w14:textId="77777777" w:rsidR="006E2B85" w:rsidRPr="00946B6E" w:rsidRDefault="006E2B85" w:rsidP="00F5223E">
      <w:pPr>
        <w:numPr>
          <w:ilvl w:val="0"/>
          <w:numId w:val="16"/>
        </w:numPr>
        <w:spacing w:after="0" w:line="240" w:lineRule="auto"/>
        <w:jc w:val="both"/>
        <w:rPr>
          <w:rFonts w:ascii="Arial" w:eastAsia="MS Mincho" w:hAnsi="Arial" w:cs="Arial"/>
          <w:bCs/>
          <w:iCs/>
          <w:sz w:val="24"/>
          <w:szCs w:val="24"/>
        </w:rPr>
      </w:pPr>
      <w:r w:rsidRPr="00946B6E">
        <w:rPr>
          <w:rFonts w:ascii="Arial" w:eastAsia="MS Mincho" w:hAnsi="Arial" w:cs="Arial"/>
          <w:bCs/>
          <w:iCs/>
          <w:sz w:val="24"/>
          <w:szCs w:val="24"/>
        </w:rPr>
        <w:t>Posiadam niezbędną wiedzę i doświadczenie oraz dysponuję potencjałem technicznym i osobami zdolnymi do wykonania zamówienia.</w:t>
      </w:r>
    </w:p>
    <w:p w14:paraId="4C8B56E0" w14:textId="77777777" w:rsidR="006E2B85" w:rsidRPr="00946B6E" w:rsidRDefault="006E2B85" w:rsidP="00F5223E">
      <w:pPr>
        <w:numPr>
          <w:ilvl w:val="0"/>
          <w:numId w:val="16"/>
        </w:numPr>
        <w:spacing w:after="0" w:line="240" w:lineRule="auto"/>
        <w:jc w:val="both"/>
        <w:rPr>
          <w:rFonts w:ascii="Arial" w:eastAsia="MS Mincho" w:hAnsi="Arial" w:cs="Arial"/>
          <w:bCs/>
          <w:iCs/>
          <w:sz w:val="24"/>
          <w:szCs w:val="24"/>
        </w:rPr>
      </w:pPr>
      <w:r w:rsidRPr="00946B6E">
        <w:rPr>
          <w:rFonts w:ascii="Arial" w:eastAsia="MS Mincho" w:hAnsi="Arial" w:cs="Arial"/>
          <w:bCs/>
          <w:iCs/>
          <w:sz w:val="24"/>
          <w:szCs w:val="24"/>
        </w:rPr>
        <w:t>Znajduję się w sytuacji ekonomicznej i finansowej zapewniającej wykonanie zamówienia,</w:t>
      </w:r>
    </w:p>
    <w:p w14:paraId="18909E21" w14:textId="77777777" w:rsidR="006E2B85" w:rsidRPr="00946B6E" w:rsidRDefault="006E2B85" w:rsidP="00F5223E">
      <w:pPr>
        <w:numPr>
          <w:ilvl w:val="0"/>
          <w:numId w:val="16"/>
        </w:numPr>
        <w:spacing w:after="0" w:line="240" w:lineRule="auto"/>
        <w:jc w:val="both"/>
        <w:rPr>
          <w:rFonts w:ascii="Arial" w:eastAsia="MS Mincho" w:hAnsi="Arial" w:cs="Arial"/>
          <w:bCs/>
          <w:iCs/>
          <w:sz w:val="24"/>
          <w:szCs w:val="24"/>
        </w:rPr>
      </w:pPr>
      <w:r w:rsidRPr="00946B6E">
        <w:rPr>
          <w:rFonts w:ascii="Arial" w:eastAsia="MS Mincho" w:hAnsi="Arial" w:cs="Arial"/>
          <w:bCs/>
          <w:iCs/>
          <w:sz w:val="24"/>
          <w:szCs w:val="24"/>
        </w:rPr>
        <w:t>Nie podlegam wykluczeniu z postępowania o udzielenie zamówienia z powodu:</w:t>
      </w:r>
    </w:p>
    <w:p w14:paraId="7F0F07CA" w14:textId="77777777" w:rsidR="006E2B85" w:rsidRPr="00946B6E" w:rsidRDefault="006E2B85" w:rsidP="00F5223E">
      <w:pPr>
        <w:numPr>
          <w:ilvl w:val="0"/>
          <w:numId w:val="17"/>
        </w:numPr>
        <w:spacing w:after="0" w:line="240" w:lineRule="auto"/>
        <w:jc w:val="both"/>
        <w:rPr>
          <w:rFonts w:ascii="Arial" w:eastAsia="MS Mincho" w:hAnsi="Arial" w:cs="Arial"/>
          <w:bCs/>
          <w:iCs/>
          <w:sz w:val="24"/>
          <w:szCs w:val="24"/>
        </w:rPr>
      </w:pPr>
      <w:r w:rsidRPr="00946B6E">
        <w:rPr>
          <w:rFonts w:ascii="Arial" w:eastAsia="MS Mincho" w:hAnsi="Arial" w:cs="Arial"/>
          <w:bCs/>
          <w:iCs/>
          <w:sz w:val="24"/>
          <w:szCs w:val="24"/>
        </w:rPr>
        <w:t>otwarcia w stosunku do mnie likwidacji lub ogłoszenia upadłości,</w:t>
      </w:r>
    </w:p>
    <w:p w14:paraId="7EAACC3C" w14:textId="77777777" w:rsidR="006E2B85" w:rsidRPr="00946B6E" w:rsidRDefault="006E2B85" w:rsidP="00F5223E">
      <w:pPr>
        <w:numPr>
          <w:ilvl w:val="0"/>
          <w:numId w:val="17"/>
        </w:numPr>
        <w:spacing w:after="0" w:line="240" w:lineRule="auto"/>
        <w:jc w:val="both"/>
        <w:rPr>
          <w:rFonts w:ascii="Arial" w:eastAsia="MS Mincho" w:hAnsi="Arial" w:cs="Arial"/>
          <w:bCs/>
          <w:iCs/>
          <w:sz w:val="24"/>
          <w:szCs w:val="24"/>
        </w:rPr>
      </w:pPr>
      <w:r w:rsidRPr="00946B6E">
        <w:rPr>
          <w:rFonts w:ascii="Arial" w:eastAsia="MS Mincho" w:hAnsi="Arial" w:cs="Arial"/>
          <w:bCs/>
          <w:iCs/>
          <w:sz w:val="24"/>
          <w:szCs w:val="24"/>
        </w:rPr>
        <w:lastRenderedPageBreak/>
        <w:t>zalegania z uiszczeniem podatków, opłat, składek na ubezpieczenie społeczne lub zdrowotne, z wyjątkiem przypadków, kiedy uzyskane zostało przewidziane prawem zwolnienie, odroczenie, rozłożenie na raty zaległych płatności lub wstrzymanie w całości wykonania decyzji właściwego organu,</w:t>
      </w:r>
    </w:p>
    <w:p w14:paraId="796A23BD" w14:textId="77777777" w:rsidR="006E2B85" w:rsidRPr="00946B6E" w:rsidRDefault="006E2B85" w:rsidP="00F5223E">
      <w:pPr>
        <w:numPr>
          <w:ilvl w:val="0"/>
          <w:numId w:val="17"/>
        </w:numPr>
        <w:spacing w:after="0" w:line="240" w:lineRule="auto"/>
        <w:jc w:val="both"/>
        <w:rPr>
          <w:rFonts w:ascii="Arial" w:eastAsia="MS Mincho" w:hAnsi="Arial" w:cs="Arial"/>
          <w:bCs/>
          <w:iCs/>
          <w:sz w:val="24"/>
          <w:szCs w:val="24"/>
        </w:rPr>
      </w:pPr>
      <w:r w:rsidRPr="00946B6E">
        <w:rPr>
          <w:rFonts w:ascii="Arial" w:eastAsia="MS Mincho" w:hAnsi="Arial" w:cs="Arial"/>
          <w:bCs/>
          <w:iCs/>
          <w:sz w:val="24"/>
          <w:szCs w:val="24"/>
        </w:rPr>
        <w:t>złożenia nieprawdziwych informacji mających wpływ na wynik prowadzonego postępowania.</w:t>
      </w:r>
    </w:p>
    <w:p w14:paraId="77E9F2EE" w14:textId="77777777" w:rsidR="006E2B85" w:rsidRPr="00946B6E" w:rsidRDefault="006E2B85" w:rsidP="00F5223E">
      <w:pPr>
        <w:numPr>
          <w:ilvl w:val="0"/>
          <w:numId w:val="15"/>
        </w:numPr>
        <w:tabs>
          <w:tab w:val="num" w:pos="426"/>
        </w:tabs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Zobowiązuję się, w przypadku wyboru mojej oferty, do zawarcia umowy na określonych we wzorze umowy warunkach, w miejscu i terminie wyznaczonym przez Zamawiającego.</w:t>
      </w:r>
    </w:p>
    <w:p w14:paraId="15D01B33" w14:textId="08E9DF28" w:rsidR="00F77DA7" w:rsidRPr="00946B6E" w:rsidRDefault="00F77DA7" w:rsidP="00F77DA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Oświadczam, że nie zachodzą w stosunku do mnie przesłanki wykluczenia z postępowania na podstawie art.  7 ust. 1 ustawy z dnia 13 kwietnia 2022r. o szczególnych rozwiązaniach w zakresie przeciwdziałania wspieraniu agresji na Ukrainę oraz służących ochronie bezpieczeństwa narodowego (</w:t>
      </w:r>
      <w:r w:rsidR="00F8243E" w:rsidRPr="00946B6E">
        <w:rPr>
          <w:rFonts w:ascii="Arial" w:eastAsia="Calibri" w:hAnsi="Arial" w:cs="Arial"/>
          <w:sz w:val="24"/>
          <w:szCs w:val="24"/>
          <w:shd w:val="clear" w:color="auto" w:fill="FFFFFF"/>
          <w:lang w:eastAsia="pl-PL"/>
        </w:rPr>
        <w:t>Dz.U. z 202</w:t>
      </w:r>
      <w:r w:rsidR="001215F3" w:rsidRPr="00946B6E">
        <w:rPr>
          <w:rFonts w:ascii="Arial" w:eastAsia="Calibri" w:hAnsi="Arial" w:cs="Arial"/>
          <w:sz w:val="24"/>
          <w:szCs w:val="24"/>
          <w:shd w:val="clear" w:color="auto" w:fill="FFFFFF"/>
          <w:lang w:eastAsia="pl-PL"/>
        </w:rPr>
        <w:t>5</w:t>
      </w:r>
      <w:r w:rsidR="00F8243E" w:rsidRPr="00946B6E">
        <w:rPr>
          <w:rFonts w:ascii="Arial" w:eastAsia="Calibri" w:hAnsi="Arial" w:cs="Arial"/>
          <w:sz w:val="24"/>
          <w:szCs w:val="24"/>
          <w:shd w:val="clear" w:color="auto" w:fill="FFFFFF"/>
          <w:lang w:eastAsia="pl-PL"/>
        </w:rPr>
        <w:t xml:space="preserve">r., poz. </w:t>
      </w:r>
      <w:r w:rsidR="001215F3" w:rsidRPr="00946B6E">
        <w:rPr>
          <w:rFonts w:ascii="Arial" w:eastAsia="Calibri" w:hAnsi="Arial" w:cs="Arial"/>
          <w:sz w:val="24"/>
          <w:szCs w:val="24"/>
          <w:shd w:val="clear" w:color="auto" w:fill="FFFFFF"/>
          <w:lang w:eastAsia="pl-PL"/>
        </w:rPr>
        <w:t>514</w:t>
      </w:r>
      <w:r w:rsidR="00F8243E" w:rsidRPr="00946B6E">
        <w:rPr>
          <w:rFonts w:ascii="Arial" w:eastAsia="Calibri" w:hAnsi="Arial" w:cs="Arial"/>
          <w:sz w:val="24"/>
          <w:szCs w:val="24"/>
          <w:shd w:val="clear" w:color="auto" w:fill="FFFFFF"/>
          <w:lang w:eastAsia="pl-PL"/>
        </w:rPr>
        <w:t xml:space="preserve"> ze </w:t>
      </w:r>
      <w:proofErr w:type="spellStart"/>
      <w:r w:rsidR="00F8243E" w:rsidRPr="00946B6E">
        <w:rPr>
          <w:rFonts w:ascii="Arial" w:eastAsia="Calibri" w:hAnsi="Arial" w:cs="Arial"/>
          <w:sz w:val="24"/>
          <w:szCs w:val="24"/>
          <w:shd w:val="clear" w:color="auto" w:fill="FFFFFF"/>
          <w:lang w:eastAsia="pl-PL"/>
        </w:rPr>
        <w:t>zm</w:t>
      </w:r>
      <w:proofErr w:type="spellEnd"/>
      <w:r w:rsidRPr="00946B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  <w:r w:rsidR="00C70BDE" w:rsidRPr="00946B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6BB02A5F" w14:textId="44699E29" w:rsidR="00F77DA7" w:rsidRPr="00946B6E" w:rsidRDefault="00F77DA7" w:rsidP="00F77DA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postępowaniu**</w:t>
      </w:r>
    </w:p>
    <w:p w14:paraId="2299C1CC" w14:textId="77777777" w:rsidR="006E2B85" w:rsidRPr="00946B6E" w:rsidRDefault="006E2B85" w:rsidP="00F5223E">
      <w:pPr>
        <w:numPr>
          <w:ilvl w:val="0"/>
          <w:numId w:val="15"/>
        </w:numPr>
        <w:tabs>
          <w:tab w:val="num" w:pos="426"/>
        </w:tabs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Oświadczam, że jestem </w:t>
      </w:r>
      <w:r w:rsidRPr="00946B6E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świadomy/świadoma</w:t>
      </w:r>
      <w:r w:rsidRPr="00946B6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odpowiedzialności karnej za złożenie fałszywego oświadczenia.</w:t>
      </w:r>
      <w:r w:rsidRPr="00946B6E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2)</w:t>
      </w:r>
    </w:p>
    <w:p w14:paraId="7FAC80A1" w14:textId="77777777" w:rsidR="006E2B85" w:rsidRPr="00946B6E" w:rsidRDefault="006E2B85" w:rsidP="006E2B8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946B6E">
        <w:rPr>
          <w:rFonts w:ascii="Arial" w:eastAsia="Calibri" w:hAnsi="Arial" w:cs="Arial"/>
          <w:sz w:val="24"/>
          <w:szCs w:val="24"/>
          <w:u w:val="single"/>
        </w:rPr>
        <w:t>Załącznikami do niniejszej oferty są:</w:t>
      </w:r>
    </w:p>
    <w:p w14:paraId="17CF924F" w14:textId="77777777" w:rsidR="006E2B85" w:rsidRPr="00946B6E" w:rsidRDefault="006E2B85" w:rsidP="00F5223E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</w:t>
      </w:r>
    </w:p>
    <w:p w14:paraId="112C90E2" w14:textId="77777777" w:rsidR="006E2B85" w:rsidRPr="00946B6E" w:rsidRDefault="006E2B85" w:rsidP="006E2B8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946B6E">
        <w:rPr>
          <w:rFonts w:ascii="Arial" w:eastAsia="Calibri" w:hAnsi="Arial" w:cs="Arial"/>
          <w:sz w:val="24"/>
          <w:szCs w:val="24"/>
          <w:u w:val="single"/>
        </w:rPr>
        <w:t>Ewentualnie:</w:t>
      </w:r>
    </w:p>
    <w:p w14:paraId="2AF8B9AE" w14:textId="0D54CBE9" w:rsidR="00003A95" w:rsidRPr="00946B6E" w:rsidRDefault="006E2B85" w:rsidP="00C1408D">
      <w:pPr>
        <w:numPr>
          <w:ilvl w:val="0"/>
          <w:numId w:val="18"/>
        </w:numPr>
        <w:spacing w:after="0" w:line="240" w:lineRule="auto"/>
        <w:ind w:left="283"/>
        <w:contextualSpacing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946B6E">
        <w:rPr>
          <w:rFonts w:ascii="Arial" w:eastAsia="Times New Roman" w:hAnsi="Arial" w:cs="Arial"/>
          <w:sz w:val="24"/>
          <w:szCs w:val="24"/>
          <w:lang w:eastAsia="pl-PL"/>
        </w:rPr>
        <w:t xml:space="preserve">Pełnomocnictwo w formie oryginału lub kopii poświadczonej notarialnie </w:t>
      </w:r>
      <w:r w:rsidRPr="00946B6E">
        <w:rPr>
          <w:rFonts w:ascii="Arial" w:eastAsia="Times New Roman" w:hAnsi="Arial" w:cs="Arial"/>
          <w:iCs/>
          <w:sz w:val="24"/>
          <w:szCs w:val="24"/>
          <w:lang w:eastAsia="pl-PL"/>
        </w:rPr>
        <w:t>(gdy ofertę podpisuje osoba, której</w:t>
      </w:r>
      <w:r w:rsidR="00C1408D" w:rsidRPr="00946B6E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Pr="00946B6E">
        <w:rPr>
          <w:rFonts w:ascii="Arial" w:eastAsia="Times New Roman" w:hAnsi="Arial" w:cs="Arial"/>
          <w:iCs/>
          <w:sz w:val="24"/>
          <w:szCs w:val="24"/>
          <w:lang w:eastAsia="pl-PL"/>
        </w:rPr>
        <w:t>prawo do reprezentowania firmy nie wynika z dokumentu rejestrowego).</w:t>
      </w:r>
    </w:p>
    <w:p w14:paraId="20476E41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2507516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4D1151B4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1EFF69AE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CC5B605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3406420B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488D9F57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3A95F9D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20698D90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237190E8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2443FB5D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59D2A169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5C51584A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3613D305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7F38C69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256F8977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448E657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A1B90B6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20B2BC78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6CF3DDCC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680F96D8" w14:textId="77777777" w:rsidR="00800E4F" w:rsidRPr="00946B6E" w:rsidRDefault="00800E4F" w:rsidP="00800E4F">
      <w:pPr>
        <w:spacing w:after="0" w:line="240" w:lineRule="auto"/>
        <w:contextualSpacing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24933441" w14:textId="77777777" w:rsidR="00800E4F" w:rsidRPr="00946B6E" w:rsidRDefault="00800E4F" w:rsidP="00F429D7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800E4F" w:rsidRPr="00946B6E" w:rsidSect="00007EEB">
      <w:headerReference w:type="default" r:id="rId12"/>
      <w:footerReference w:type="default" r:id="rId13"/>
      <w:pgSz w:w="11906" w:h="16838"/>
      <w:pgMar w:top="1135" w:right="1417" w:bottom="1417" w:left="1417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9C0BF" w14:textId="77777777" w:rsidR="005D003D" w:rsidRDefault="005D003D" w:rsidP="00DB6F98">
      <w:pPr>
        <w:spacing w:after="0" w:line="240" w:lineRule="auto"/>
      </w:pPr>
      <w:r>
        <w:separator/>
      </w:r>
    </w:p>
  </w:endnote>
  <w:endnote w:type="continuationSeparator" w:id="0">
    <w:p w14:paraId="040F7D11" w14:textId="77777777" w:rsidR="005D003D" w:rsidRDefault="005D003D" w:rsidP="00DB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655B5" w14:textId="77777777" w:rsidR="007E44A0" w:rsidRPr="007E44A0" w:rsidRDefault="007E44A0" w:rsidP="007E44A0">
    <w:pPr>
      <w:tabs>
        <w:tab w:val="right" w:pos="14004"/>
      </w:tabs>
      <w:spacing w:after="0" w:line="240" w:lineRule="auto"/>
      <w:jc w:val="both"/>
      <w:rPr>
        <w:rFonts w:ascii="Cambria" w:eastAsia="MS Mincho" w:hAnsi="Cambria" w:cs="Times New Roman"/>
        <w:sz w:val="2"/>
        <w:szCs w:val="2"/>
        <w:lang w:eastAsia="pl-PL"/>
      </w:rPr>
    </w:pPr>
    <w:r w:rsidRPr="007E44A0">
      <w:rPr>
        <w:rFonts w:ascii="Cambria" w:eastAsia="MS Mincho" w:hAnsi="Cambria" w:cs="Times New Roman"/>
        <w:sz w:val="24"/>
        <w:szCs w:val="24"/>
        <w:lang w:eastAsia="pl-PL"/>
      </w:rPr>
      <w:tab/>
      <w:t xml:space="preserve"> </w:t>
    </w:r>
    <w:r w:rsidRPr="007E44A0">
      <w:rPr>
        <w:rFonts w:ascii="Cambria" w:eastAsia="MS Mincho" w:hAnsi="Cambria" w:cs="Times New Roman"/>
        <w:sz w:val="2"/>
        <w:szCs w:val="2"/>
        <w:lang w:eastAsia="pl-PL"/>
      </w:rPr>
      <w:br/>
    </w:r>
  </w:p>
  <w:p w14:paraId="6312E621" w14:textId="77777777" w:rsidR="007E44A0" w:rsidRPr="007E44A0" w:rsidRDefault="007E44A0" w:rsidP="007E44A0">
    <w:pPr>
      <w:tabs>
        <w:tab w:val="right" w:pos="14004"/>
      </w:tabs>
      <w:spacing w:after="0" w:line="240" w:lineRule="auto"/>
      <w:jc w:val="both"/>
      <w:rPr>
        <w:rFonts w:ascii="Aptos" w:eastAsia="MS Mincho" w:hAnsi="Aptos" w:cs="Times New Roman"/>
        <w:sz w:val="2"/>
        <w:szCs w:val="2"/>
        <w:lang w:eastAsia="pl-PL"/>
      </w:rPr>
    </w:pPr>
  </w:p>
  <w:p w14:paraId="671376F9" w14:textId="77777777" w:rsidR="007E44A0" w:rsidRPr="007E44A0" w:rsidRDefault="007E44A0" w:rsidP="007E44A0">
    <w:pPr>
      <w:spacing w:after="0" w:line="240" w:lineRule="auto"/>
      <w:rPr>
        <w:rFonts w:ascii="Aptos" w:eastAsia="Times New Roman" w:hAnsi="Aptos" w:cs="Calibri"/>
        <w:b/>
        <w:color w:val="002060"/>
        <w:sz w:val="2"/>
        <w:szCs w:val="2"/>
        <w:lang w:eastAsia="pl-PL"/>
      </w:rPr>
    </w:pPr>
  </w:p>
  <w:tbl>
    <w:tblPr>
      <w:tblStyle w:val="Tabela-Siatka5"/>
      <w:tblW w:w="5645" w:type="pct"/>
      <w:tblInd w:w="-680" w:type="dxa"/>
      <w:tblBorders>
        <w:top w:val="none" w:sz="0" w:space="0" w:color="auto"/>
        <w:left w:val="none" w:sz="0" w:space="0" w:color="auto"/>
        <w:bottom w:val="single" w:sz="18" w:space="0" w:color="FECA0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50"/>
      <w:gridCol w:w="8392"/>
    </w:tblGrid>
    <w:tr w:rsidR="007E44A0" w:rsidRPr="007E44A0" w14:paraId="42464CCF" w14:textId="77777777" w:rsidTr="00902444">
      <w:tc>
        <w:tcPr>
          <w:tcW w:w="903" w:type="pct"/>
          <w:tcBorders>
            <w:top w:val="single" w:sz="18" w:space="0" w:color="FECA00"/>
            <w:bottom w:val="nil"/>
          </w:tcBorders>
        </w:tcPr>
        <w:p w14:paraId="70C81961" w14:textId="77777777" w:rsidR="007E44A0" w:rsidRPr="007E44A0" w:rsidRDefault="007E44A0" w:rsidP="007E44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/>
              <w:sz w:val="24"/>
              <w:szCs w:val="24"/>
            </w:rPr>
          </w:pPr>
          <w:r w:rsidRPr="007E44A0">
            <w:rPr>
              <w:rFonts w:ascii="Aptos" w:hAnsi="Aptos"/>
              <w:noProof/>
              <w:sz w:val="14"/>
              <w:szCs w:val="14"/>
            </w:rPr>
            <w:drawing>
              <wp:inline distT="0" distB="0" distL="0" distR="0" wp14:anchorId="6F6BF52C" wp14:editId="1BA97DD7">
                <wp:extent cx="1080000" cy="269058"/>
                <wp:effectExtent l="0" t="0" r="635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2690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97" w:type="pct"/>
          <w:tcBorders>
            <w:top w:val="single" w:sz="18" w:space="0" w:color="0F6EBB"/>
            <w:bottom w:val="nil"/>
          </w:tcBorders>
        </w:tcPr>
        <w:p w14:paraId="47827FCB" w14:textId="77777777" w:rsidR="007E44A0" w:rsidRPr="007E44A0" w:rsidRDefault="007E44A0" w:rsidP="007E44A0">
          <w:pPr>
            <w:rPr>
              <w:rFonts w:ascii="Aptos" w:eastAsia="Times New Roman" w:hAnsi="Aptos" w:cs="Calibri"/>
              <w:b/>
              <w:color w:val="002060"/>
              <w:sz w:val="14"/>
              <w:szCs w:val="14"/>
            </w:rPr>
          </w:pPr>
          <w:r w:rsidRPr="007E44A0">
            <w:rPr>
              <w:rFonts w:ascii="Aptos" w:eastAsia="Times New Roman" w:hAnsi="Aptos" w:cs="Calibri"/>
              <w:b/>
              <w:color w:val="002060"/>
              <w:sz w:val="18"/>
              <w:szCs w:val="18"/>
            </w:rPr>
            <w:t>Opolskie Centrum Edukacji</w:t>
          </w:r>
          <w:r w:rsidRPr="007E44A0">
            <w:rPr>
              <w:rFonts w:ascii="Aptos" w:eastAsia="Times New Roman" w:hAnsi="Aptos" w:cs="Calibri"/>
              <w:b/>
              <w:color w:val="002060"/>
              <w:sz w:val="16"/>
              <w:szCs w:val="16"/>
            </w:rPr>
            <w:t xml:space="preserve"> </w:t>
          </w:r>
          <w:r w:rsidRPr="007E44A0">
            <w:rPr>
              <w:rFonts w:ascii="Aptos" w:eastAsia="Times New Roman" w:hAnsi="Aptos" w:cs="Calibri"/>
              <w:color w:val="002060"/>
              <w:sz w:val="14"/>
              <w:szCs w:val="14"/>
            </w:rPr>
            <w:t>45-315 Opole, ul. Głogowska 27, tel.: +48774047530, www.oce.opolskie.pl, kontakt@oce.opolskie.pl</w:t>
          </w:r>
        </w:p>
        <w:p w14:paraId="746D7BC4" w14:textId="77777777" w:rsidR="007E44A0" w:rsidRPr="007E44A0" w:rsidRDefault="007E44A0" w:rsidP="007E44A0">
          <w:pPr>
            <w:ind w:left="3" w:right="-1"/>
            <w:rPr>
              <w:rFonts w:ascii="Aptos" w:eastAsia="Times New Roman" w:hAnsi="Aptos" w:cs="Calibri"/>
              <w:color w:val="002060"/>
              <w:sz w:val="14"/>
              <w:szCs w:val="14"/>
            </w:rPr>
          </w:pPr>
          <w:r w:rsidRPr="007E44A0">
            <w:rPr>
              <w:rFonts w:ascii="Aptos" w:eastAsia="Times New Roman" w:hAnsi="Aptos" w:cs="Calibri"/>
              <w:b/>
              <w:color w:val="002060"/>
              <w:sz w:val="14"/>
              <w:szCs w:val="14"/>
            </w:rPr>
            <w:t xml:space="preserve">Pedagogiczna Biblioteka Wojewódzka </w:t>
          </w:r>
          <w:r w:rsidRPr="007E44A0">
            <w:rPr>
              <w:rFonts w:ascii="Aptos" w:eastAsia="Times New Roman" w:hAnsi="Aptos" w:cs="Calibri"/>
              <w:color w:val="002060"/>
              <w:sz w:val="14"/>
              <w:szCs w:val="14"/>
            </w:rPr>
            <w:t>45-062 Opole, ul. Kościuszki 14, tel.: +48774536692, www.pedagogiczna.pl</w:t>
          </w:r>
        </w:p>
        <w:p w14:paraId="2731F30F" w14:textId="77777777" w:rsidR="007E44A0" w:rsidRPr="007E44A0" w:rsidRDefault="007E44A0" w:rsidP="007E44A0">
          <w:pPr>
            <w:ind w:left="3" w:right="-1"/>
            <w:rPr>
              <w:rFonts w:ascii="Aptos" w:hAnsi="Aptos" w:cs="Calibri"/>
              <w:b/>
              <w:sz w:val="24"/>
              <w:szCs w:val="24"/>
            </w:rPr>
          </w:pPr>
          <w:r w:rsidRPr="007E44A0">
            <w:rPr>
              <w:rFonts w:ascii="Aptos" w:eastAsia="Times New Roman" w:hAnsi="Aptos" w:cs="Calibri"/>
              <w:b/>
              <w:color w:val="002060"/>
              <w:sz w:val="14"/>
              <w:szCs w:val="14"/>
            </w:rPr>
            <w:t xml:space="preserve">Regionalne Centrum Rozwoju Edukacji </w:t>
          </w:r>
          <w:r w:rsidRPr="007E44A0">
            <w:rPr>
              <w:rFonts w:ascii="Aptos" w:eastAsia="Times New Roman" w:hAnsi="Aptos" w:cs="Calibri"/>
              <w:color w:val="002060"/>
              <w:sz w:val="14"/>
              <w:szCs w:val="14"/>
            </w:rPr>
            <w:t>placówka akredytowana, 45-315 Opole, ul. Głogowska 27, tel.: +48774047530, www.rcre.opolskie.pl</w:t>
          </w:r>
        </w:p>
      </w:tc>
    </w:tr>
  </w:tbl>
  <w:p w14:paraId="1DFD6A2F" w14:textId="77777777" w:rsidR="007E44A0" w:rsidRPr="007E44A0" w:rsidRDefault="007E44A0" w:rsidP="007E44A0">
    <w:pPr>
      <w:tabs>
        <w:tab w:val="right" w:pos="14004"/>
      </w:tabs>
      <w:spacing w:after="0" w:line="240" w:lineRule="auto"/>
      <w:jc w:val="both"/>
      <w:rPr>
        <w:rFonts w:ascii="Cambria" w:eastAsia="MS Mincho" w:hAnsi="Cambria" w:cs="Times New Roman"/>
        <w:sz w:val="2"/>
        <w:szCs w:val="2"/>
        <w:lang w:eastAsia="pl-PL"/>
      </w:rPr>
    </w:pPr>
  </w:p>
  <w:p w14:paraId="1DDF3D68" w14:textId="77777777" w:rsidR="007E44A0" w:rsidRPr="007E44A0" w:rsidRDefault="007E44A0" w:rsidP="007E44A0">
    <w:pPr>
      <w:spacing w:after="0" w:line="240" w:lineRule="auto"/>
      <w:rPr>
        <w:rFonts w:ascii="Calibri" w:eastAsia="Times New Roman" w:hAnsi="Calibri" w:cs="Calibri"/>
        <w:b/>
        <w:color w:val="002060"/>
        <w:sz w:val="2"/>
        <w:szCs w:val="2"/>
        <w:lang w:eastAsia="pl-PL"/>
      </w:rPr>
    </w:pPr>
  </w:p>
  <w:p w14:paraId="0F9EECD4" w14:textId="13C8CB26" w:rsidR="00B21F34" w:rsidRPr="00563EC0" w:rsidRDefault="00B21F34" w:rsidP="00563E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608A9" w14:textId="77777777" w:rsidR="005D003D" w:rsidRDefault="005D003D" w:rsidP="00DB6F98">
      <w:pPr>
        <w:spacing w:after="0" w:line="240" w:lineRule="auto"/>
      </w:pPr>
      <w:r>
        <w:separator/>
      </w:r>
    </w:p>
  </w:footnote>
  <w:footnote w:type="continuationSeparator" w:id="0">
    <w:p w14:paraId="593C7482" w14:textId="77777777" w:rsidR="005D003D" w:rsidRDefault="005D003D" w:rsidP="00DB6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4"/>
      <w:tblW w:w="0" w:type="auto"/>
      <w:tblBorders>
        <w:top w:val="none" w:sz="0" w:space="0" w:color="auto"/>
        <w:left w:val="none" w:sz="0" w:space="0" w:color="auto"/>
        <w:bottom w:val="single" w:sz="18" w:space="0" w:color="FECA0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04"/>
      <w:gridCol w:w="5268"/>
    </w:tblGrid>
    <w:tr w:rsidR="00430CA9" w:rsidRPr="00430CA9" w14:paraId="133B9F5A" w14:textId="77777777" w:rsidTr="00902444">
      <w:tc>
        <w:tcPr>
          <w:tcW w:w="4140" w:type="dxa"/>
        </w:tcPr>
        <w:p w14:paraId="5EEB9305" w14:textId="77777777" w:rsidR="00430CA9" w:rsidRPr="00430CA9" w:rsidRDefault="00430CA9" w:rsidP="00430CA9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/>
              <w:sz w:val="24"/>
              <w:szCs w:val="24"/>
            </w:rPr>
          </w:pPr>
          <w:r w:rsidRPr="00430CA9">
            <w:rPr>
              <w:rFonts w:ascii="Aptos" w:hAnsi="Aptos" w:cs="Calibri"/>
              <w:noProof/>
              <w:sz w:val="18"/>
              <w:szCs w:val="18"/>
            </w:rPr>
            <w:drawing>
              <wp:inline distT="0" distB="0" distL="0" distR="0" wp14:anchorId="18EEEDDF" wp14:editId="21283B16">
                <wp:extent cx="2222014" cy="504000"/>
                <wp:effectExtent l="0" t="0" r="6985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2014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77" w:type="dxa"/>
          <w:tcBorders>
            <w:bottom w:val="single" w:sz="18" w:space="0" w:color="0F6EBB"/>
          </w:tcBorders>
        </w:tcPr>
        <w:p w14:paraId="0E740049" w14:textId="77777777" w:rsidR="00430CA9" w:rsidRPr="00430CA9" w:rsidRDefault="00430CA9" w:rsidP="00430CA9">
          <w:pPr>
            <w:tabs>
              <w:tab w:val="center" w:pos="4536"/>
              <w:tab w:val="right" w:pos="9072"/>
            </w:tabs>
            <w:spacing w:before="480"/>
            <w:jc w:val="right"/>
            <w:rPr>
              <w:rFonts w:ascii="Aptos" w:hAnsi="Aptos" w:cs="Calibri"/>
              <w:b/>
              <w:sz w:val="24"/>
              <w:szCs w:val="24"/>
            </w:rPr>
          </w:pPr>
          <w:r w:rsidRPr="00430CA9">
            <w:rPr>
              <w:rFonts w:ascii="Aptos" w:hAnsi="Aptos" w:cs="Calibri"/>
              <w:b/>
              <w:sz w:val="24"/>
              <w:szCs w:val="24"/>
            </w:rPr>
            <w:t>Opolskie Centrum Edukacji</w:t>
          </w:r>
        </w:p>
      </w:tc>
    </w:tr>
  </w:tbl>
  <w:p w14:paraId="10191B97" w14:textId="77777777" w:rsidR="00B21F34" w:rsidRPr="00563EC0" w:rsidRDefault="00B21F34" w:rsidP="00563E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EEBC5C56"/>
    <w:name w:val="WW8Num6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Theme="minorHAnsi" w:hAnsiTheme="minorHAnsi" w:hint="default"/>
      </w:rPr>
    </w:lvl>
  </w:abstractNum>
  <w:abstractNum w:abstractNumId="1" w15:restartNumberingAfterBreak="0">
    <w:nsid w:val="082C3EC7"/>
    <w:multiLevelType w:val="hybridMultilevel"/>
    <w:tmpl w:val="7476737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3A64"/>
    <w:multiLevelType w:val="hybridMultilevel"/>
    <w:tmpl w:val="4C640640"/>
    <w:lvl w:ilvl="0" w:tplc="26D4F14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107DC"/>
    <w:multiLevelType w:val="hybridMultilevel"/>
    <w:tmpl w:val="5D029E5A"/>
    <w:lvl w:ilvl="0" w:tplc="839A42E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4566C"/>
    <w:multiLevelType w:val="hybridMultilevel"/>
    <w:tmpl w:val="8C10B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200D3"/>
    <w:multiLevelType w:val="hybridMultilevel"/>
    <w:tmpl w:val="1D5842AA"/>
    <w:lvl w:ilvl="0" w:tplc="63006452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176C36BF"/>
    <w:multiLevelType w:val="hybridMultilevel"/>
    <w:tmpl w:val="79984318"/>
    <w:lvl w:ilvl="0" w:tplc="78ACDC30">
      <w:start w:val="1"/>
      <w:numFmt w:val="decimal"/>
      <w:lvlText w:val="%1."/>
      <w:lvlJc w:val="center"/>
      <w:pPr>
        <w:ind w:left="180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D46A50"/>
    <w:multiLevelType w:val="hybridMultilevel"/>
    <w:tmpl w:val="28F478AA"/>
    <w:lvl w:ilvl="0" w:tplc="93328C96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25BD6DFB"/>
    <w:multiLevelType w:val="hybridMultilevel"/>
    <w:tmpl w:val="20DC0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446B4"/>
    <w:multiLevelType w:val="hybridMultilevel"/>
    <w:tmpl w:val="DC5E93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743DC"/>
    <w:multiLevelType w:val="singleLevel"/>
    <w:tmpl w:val="88E06400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Calibri" w:hAnsi="Calibri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3" w15:restartNumberingAfterBreak="0">
    <w:nsid w:val="2FB20897"/>
    <w:multiLevelType w:val="hybridMultilevel"/>
    <w:tmpl w:val="6C3CC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36128"/>
    <w:multiLevelType w:val="hybridMultilevel"/>
    <w:tmpl w:val="C78A9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60611"/>
    <w:multiLevelType w:val="hybridMultilevel"/>
    <w:tmpl w:val="E7E03A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003E48"/>
    <w:multiLevelType w:val="hybridMultilevel"/>
    <w:tmpl w:val="38AEE5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16E4F"/>
    <w:multiLevelType w:val="hybridMultilevel"/>
    <w:tmpl w:val="64E402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774A6"/>
    <w:multiLevelType w:val="hybridMultilevel"/>
    <w:tmpl w:val="D1229B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F24FD"/>
    <w:multiLevelType w:val="hybridMultilevel"/>
    <w:tmpl w:val="20B887F8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5214F"/>
    <w:multiLevelType w:val="hybridMultilevel"/>
    <w:tmpl w:val="18A032CC"/>
    <w:lvl w:ilvl="0" w:tplc="181AEE6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E25AA"/>
    <w:multiLevelType w:val="hybridMultilevel"/>
    <w:tmpl w:val="D1229B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33D92"/>
    <w:multiLevelType w:val="hybridMultilevel"/>
    <w:tmpl w:val="FA005DFE"/>
    <w:lvl w:ilvl="0" w:tplc="3A2E7DF4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5716F5"/>
    <w:multiLevelType w:val="hybridMultilevel"/>
    <w:tmpl w:val="41FCC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E14615"/>
    <w:multiLevelType w:val="hybridMultilevel"/>
    <w:tmpl w:val="94784384"/>
    <w:lvl w:ilvl="0" w:tplc="B45249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365B96"/>
    <w:multiLevelType w:val="hybridMultilevel"/>
    <w:tmpl w:val="2CAE7A7A"/>
    <w:lvl w:ilvl="0" w:tplc="FBB63A5C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9" w15:restartNumberingAfterBreak="0">
    <w:nsid w:val="7C4C3856"/>
    <w:multiLevelType w:val="hybridMultilevel"/>
    <w:tmpl w:val="F3A0DCFC"/>
    <w:lvl w:ilvl="0" w:tplc="B7ACB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3987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54722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5939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014430">
    <w:abstractNumId w:val="29"/>
  </w:num>
  <w:num w:numId="5" w16cid:durableId="1428699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29096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8415385">
    <w:abstractNumId w:val="16"/>
  </w:num>
  <w:num w:numId="8" w16cid:durableId="887107033">
    <w:abstractNumId w:val="10"/>
  </w:num>
  <w:num w:numId="9" w16cid:durableId="49965106">
    <w:abstractNumId w:val="7"/>
  </w:num>
  <w:num w:numId="10" w16cid:durableId="801308975">
    <w:abstractNumId w:val="15"/>
  </w:num>
  <w:num w:numId="11" w16cid:durableId="1398090385">
    <w:abstractNumId w:val="21"/>
  </w:num>
  <w:num w:numId="12" w16cid:durableId="1434126244">
    <w:abstractNumId w:val="20"/>
  </w:num>
  <w:num w:numId="13" w16cid:durableId="12612657">
    <w:abstractNumId w:val="23"/>
  </w:num>
  <w:num w:numId="14" w16cid:durableId="5989461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0372519">
    <w:abstractNumId w:val="26"/>
  </w:num>
  <w:num w:numId="16" w16cid:durableId="14578719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17235206">
    <w:abstractNumId w:val="9"/>
  </w:num>
  <w:num w:numId="18" w16cid:durableId="1693334809">
    <w:abstractNumId w:val="12"/>
    <w:lvlOverride w:ilvl="0">
      <w:startOverride w:val="1"/>
    </w:lvlOverride>
  </w:num>
  <w:num w:numId="19" w16cid:durableId="844638206">
    <w:abstractNumId w:val="11"/>
  </w:num>
  <w:num w:numId="20" w16cid:durableId="1010329855">
    <w:abstractNumId w:val="5"/>
  </w:num>
  <w:num w:numId="21" w16cid:durableId="1404715143">
    <w:abstractNumId w:val="14"/>
  </w:num>
  <w:num w:numId="22" w16cid:durableId="703478190">
    <w:abstractNumId w:val="28"/>
  </w:num>
  <w:num w:numId="23" w16cid:durableId="2116485295">
    <w:abstractNumId w:val="8"/>
  </w:num>
  <w:num w:numId="24" w16cid:durableId="1915776526">
    <w:abstractNumId w:val="27"/>
  </w:num>
  <w:num w:numId="25" w16cid:durableId="1691682038">
    <w:abstractNumId w:val="3"/>
  </w:num>
  <w:num w:numId="26" w16cid:durableId="77598800">
    <w:abstractNumId w:val="26"/>
  </w:num>
  <w:num w:numId="27" w16cid:durableId="982349261">
    <w:abstractNumId w:val="22"/>
  </w:num>
  <w:num w:numId="28" w16cid:durableId="732430590">
    <w:abstractNumId w:val="19"/>
  </w:num>
  <w:num w:numId="29" w16cid:durableId="1460371318">
    <w:abstractNumId w:val="25"/>
  </w:num>
  <w:num w:numId="30" w16cid:durableId="893470762">
    <w:abstractNumId w:val="1"/>
  </w:num>
  <w:num w:numId="31" w16cid:durableId="19881267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attachedTemplate r:id="rId1"/>
  <w:defaultTabStop w:val="709"/>
  <w:hyphenationZone w:val="425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B22"/>
    <w:rsid w:val="000014D6"/>
    <w:rsid w:val="00003A95"/>
    <w:rsid w:val="000056C8"/>
    <w:rsid w:val="00007EEB"/>
    <w:rsid w:val="00012301"/>
    <w:rsid w:val="000153A5"/>
    <w:rsid w:val="00025F76"/>
    <w:rsid w:val="00026710"/>
    <w:rsid w:val="00027E48"/>
    <w:rsid w:val="00047F5A"/>
    <w:rsid w:val="00052987"/>
    <w:rsid w:val="00053B0F"/>
    <w:rsid w:val="00054FCC"/>
    <w:rsid w:val="00056096"/>
    <w:rsid w:val="000635C5"/>
    <w:rsid w:val="000673FE"/>
    <w:rsid w:val="000747C3"/>
    <w:rsid w:val="00075470"/>
    <w:rsid w:val="000779CC"/>
    <w:rsid w:val="000873F1"/>
    <w:rsid w:val="00097650"/>
    <w:rsid w:val="000A30CF"/>
    <w:rsid w:val="000A4157"/>
    <w:rsid w:val="000A637B"/>
    <w:rsid w:val="000A712B"/>
    <w:rsid w:val="000B047E"/>
    <w:rsid w:val="000B2B9E"/>
    <w:rsid w:val="000B37BF"/>
    <w:rsid w:val="000C3661"/>
    <w:rsid w:val="000C7456"/>
    <w:rsid w:val="000D3389"/>
    <w:rsid w:val="000D4A6D"/>
    <w:rsid w:val="000E7B82"/>
    <w:rsid w:val="000F553E"/>
    <w:rsid w:val="000F669C"/>
    <w:rsid w:val="000F7B1B"/>
    <w:rsid w:val="0010587D"/>
    <w:rsid w:val="00111DC8"/>
    <w:rsid w:val="00115B2B"/>
    <w:rsid w:val="001215F3"/>
    <w:rsid w:val="00127DCF"/>
    <w:rsid w:val="0013288D"/>
    <w:rsid w:val="001356E1"/>
    <w:rsid w:val="00136FD4"/>
    <w:rsid w:val="001420C4"/>
    <w:rsid w:val="00143549"/>
    <w:rsid w:val="001439D7"/>
    <w:rsid w:val="00144223"/>
    <w:rsid w:val="00151A35"/>
    <w:rsid w:val="001521B6"/>
    <w:rsid w:val="00172138"/>
    <w:rsid w:val="001828B7"/>
    <w:rsid w:val="001829F8"/>
    <w:rsid w:val="00183148"/>
    <w:rsid w:val="001836CF"/>
    <w:rsid w:val="00184124"/>
    <w:rsid w:val="001879D3"/>
    <w:rsid w:val="00191EF7"/>
    <w:rsid w:val="00191FDB"/>
    <w:rsid w:val="00197E7D"/>
    <w:rsid w:val="001A177F"/>
    <w:rsid w:val="001A2695"/>
    <w:rsid w:val="001A3C71"/>
    <w:rsid w:val="001A76E9"/>
    <w:rsid w:val="001B2FB8"/>
    <w:rsid w:val="001B3661"/>
    <w:rsid w:val="001C2A60"/>
    <w:rsid w:val="001C354F"/>
    <w:rsid w:val="001D1678"/>
    <w:rsid w:val="001D433D"/>
    <w:rsid w:val="001D78E5"/>
    <w:rsid w:val="001E0678"/>
    <w:rsid w:val="001E4E15"/>
    <w:rsid w:val="001E5A40"/>
    <w:rsid w:val="001E760E"/>
    <w:rsid w:val="001F1999"/>
    <w:rsid w:val="001F3C05"/>
    <w:rsid w:val="001F626C"/>
    <w:rsid w:val="00213419"/>
    <w:rsid w:val="00214139"/>
    <w:rsid w:val="002144F4"/>
    <w:rsid w:val="00217A52"/>
    <w:rsid w:val="00220BB8"/>
    <w:rsid w:val="00226024"/>
    <w:rsid w:val="00227459"/>
    <w:rsid w:val="00227761"/>
    <w:rsid w:val="00230EAA"/>
    <w:rsid w:val="00232079"/>
    <w:rsid w:val="00232C02"/>
    <w:rsid w:val="00237B48"/>
    <w:rsid w:val="00251417"/>
    <w:rsid w:val="00251C01"/>
    <w:rsid w:val="00260469"/>
    <w:rsid w:val="002652DE"/>
    <w:rsid w:val="0027228B"/>
    <w:rsid w:val="002829BF"/>
    <w:rsid w:val="00284013"/>
    <w:rsid w:val="00284721"/>
    <w:rsid w:val="00291952"/>
    <w:rsid w:val="0029731B"/>
    <w:rsid w:val="00297861"/>
    <w:rsid w:val="002A0C6B"/>
    <w:rsid w:val="002A18D8"/>
    <w:rsid w:val="002A1FE0"/>
    <w:rsid w:val="002A31B6"/>
    <w:rsid w:val="002A4918"/>
    <w:rsid w:val="002B082C"/>
    <w:rsid w:val="002B14E7"/>
    <w:rsid w:val="002B28E1"/>
    <w:rsid w:val="002B6FE5"/>
    <w:rsid w:val="002C34EF"/>
    <w:rsid w:val="002C7338"/>
    <w:rsid w:val="002D089A"/>
    <w:rsid w:val="002E5000"/>
    <w:rsid w:val="002F0818"/>
    <w:rsid w:val="003024D0"/>
    <w:rsid w:val="00314487"/>
    <w:rsid w:val="003171A1"/>
    <w:rsid w:val="00331DC0"/>
    <w:rsid w:val="00336DBF"/>
    <w:rsid w:val="00337012"/>
    <w:rsid w:val="00344036"/>
    <w:rsid w:val="00344AB9"/>
    <w:rsid w:val="003465C8"/>
    <w:rsid w:val="00346B22"/>
    <w:rsid w:val="00356D8E"/>
    <w:rsid w:val="00361B3F"/>
    <w:rsid w:val="003645E5"/>
    <w:rsid w:val="00371C47"/>
    <w:rsid w:val="00372668"/>
    <w:rsid w:val="00380386"/>
    <w:rsid w:val="0038628D"/>
    <w:rsid w:val="003877A4"/>
    <w:rsid w:val="00387D05"/>
    <w:rsid w:val="00393693"/>
    <w:rsid w:val="0039382E"/>
    <w:rsid w:val="00396B10"/>
    <w:rsid w:val="00397595"/>
    <w:rsid w:val="003A1F90"/>
    <w:rsid w:val="003B2760"/>
    <w:rsid w:val="003B3A46"/>
    <w:rsid w:val="003B5DE4"/>
    <w:rsid w:val="003B6BF4"/>
    <w:rsid w:val="003C08A6"/>
    <w:rsid w:val="003C0BDF"/>
    <w:rsid w:val="003C29CB"/>
    <w:rsid w:val="003C6CB0"/>
    <w:rsid w:val="003D0C26"/>
    <w:rsid w:val="003D52FE"/>
    <w:rsid w:val="003D6A34"/>
    <w:rsid w:val="003E1D08"/>
    <w:rsid w:val="003E2647"/>
    <w:rsid w:val="003E6ED3"/>
    <w:rsid w:val="003F2A0D"/>
    <w:rsid w:val="003F5DD8"/>
    <w:rsid w:val="004008E8"/>
    <w:rsid w:val="00401126"/>
    <w:rsid w:val="00403FA7"/>
    <w:rsid w:val="00415601"/>
    <w:rsid w:val="00420277"/>
    <w:rsid w:val="00422C92"/>
    <w:rsid w:val="004236A8"/>
    <w:rsid w:val="00423BF2"/>
    <w:rsid w:val="00430CA9"/>
    <w:rsid w:val="0043160F"/>
    <w:rsid w:val="00440F85"/>
    <w:rsid w:val="004415EF"/>
    <w:rsid w:val="00447CE0"/>
    <w:rsid w:val="004524B1"/>
    <w:rsid w:val="004578AB"/>
    <w:rsid w:val="0046280A"/>
    <w:rsid w:val="0046436B"/>
    <w:rsid w:val="00471695"/>
    <w:rsid w:val="00475A6D"/>
    <w:rsid w:val="00480083"/>
    <w:rsid w:val="004837FD"/>
    <w:rsid w:val="00486D02"/>
    <w:rsid w:val="004A1500"/>
    <w:rsid w:val="004A1E20"/>
    <w:rsid w:val="004A63A3"/>
    <w:rsid w:val="004B326D"/>
    <w:rsid w:val="004B5FF8"/>
    <w:rsid w:val="004C2AA7"/>
    <w:rsid w:val="004D0179"/>
    <w:rsid w:val="004D43BB"/>
    <w:rsid w:val="004D6D26"/>
    <w:rsid w:val="004E1A87"/>
    <w:rsid w:val="004E41AC"/>
    <w:rsid w:val="004E60DF"/>
    <w:rsid w:val="004F5774"/>
    <w:rsid w:val="004F6BD6"/>
    <w:rsid w:val="004F7EA5"/>
    <w:rsid w:val="0050026B"/>
    <w:rsid w:val="00505FEF"/>
    <w:rsid w:val="00510ACE"/>
    <w:rsid w:val="005117FD"/>
    <w:rsid w:val="00517EBC"/>
    <w:rsid w:val="00521647"/>
    <w:rsid w:val="00523D38"/>
    <w:rsid w:val="00530E33"/>
    <w:rsid w:val="00537522"/>
    <w:rsid w:val="005400FD"/>
    <w:rsid w:val="00550CC3"/>
    <w:rsid w:val="00556918"/>
    <w:rsid w:val="005629F0"/>
    <w:rsid w:val="00563EC0"/>
    <w:rsid w:val="00567453"/>
    <w:rsid w:val="00571B9D"/>
    <w:rsid w:val="005738DB"/>
    <w:rsid w:val="00576CBA"/>
    <w:rsid w:val="00577C11"/>
    <w:rsid w:val="00592802"/>
    <w:rsid w:val="00594A4B"/>
    <w:rsid w:val="005A27E4"/>
    <w:rsid w:val="005A473C"/>
    <w:rsid w:val="005B0B5B"/>
    <w:rsid w:val="005B79AD"/>
    <w:rsid w:val="005C5F08"/>
    <w:rsid w:val="005C652D"/>
    <w:rsid w:val="005C653D"/>
    <w:rsid w:val="005D003D"/>
    <w:rsid w:val="005D48FC"/>
    <w:rsid w:val="005D5BBA"/>
    <w:rsid w:val="005D7E1F"/>
    <w:rsid w:val="005E3498"/>
    <w:rsid w:val="005F04DE"/>
    <w:rsid w:val="005F436C"/>
    <w:rsid w:val="00600C5A"/>
    <w:rsid w:val="00612B2C"/>
    <w:rsid w:val="0062043E"/>
    <w:rsid w:val="006228D2"/>
    <w:rsid w:val="006255FE"/>
    <w:rsid w:val="00627369"/>
    <w:rsid w:val="006319C3"/>
    <w:rsid w:val="00632CA8"/>
    <w:rsid w:val="00634B25"/>
    <w:rsid w:val="006352ED"/>
    <w:rsid w:val="0065136E"/>
    <w:rsid w:val="006524DC"/>
    <w:rsid w:val="00661270"/>
    <w:rsid w:val="006615F0"/>
    <w:rsid w:val="00665293"/>
    <w:rsid w:val="006704EC"/>
    <w:rsid w:val="00682CDA"/>
    <w:rsid w:val="006837CA"/>
    <w:rsid w:val="00684DF0"/>
    <w:rsid w:val="006851EA"/>
    <w:rsid w:val="00685F22"/>
    <w:rsid w:val="006A3526"/>
    <w:rsid w:val="006B2281"/>
    <w:rsid w:val="006B4088"/>
    <w:rsid w:val="006C3FFB"/>
    <w:rsid w:val="006C51E8"/>
    <w:rsid w:val="006C63A8"/>
    <w:rsid w:val="006D076D"/>
    <w:rsid w:val="006E1D98"/>
    <w:rsid w:val="006E2B85"/>
    <w:rsid w:val="006E4E56"/>
    <w:rsid w:val="006E50CB"/>
    <w:rsid w:val="006E5AD4"/>
    <w:rsid w:val="006E5EDC"/>
    <w:rsid w:val="006E66B6"/>
    <w:rsid w:val="00700C34"/>
    <w:rsid w:val="007019E5"/>
    <w:rsid w:val="007029CA"/>
    <w:rsid w:val="007036FE"/>
    <w:rsid w:val="00706318"/>
    <w:rsid w:val="00720819"/>
    <w:rsid w:val="00726BF8"/>
    <w:rsid w:val="00731A4D"/>
    <w:rsid w:val="00731B72"/>
    <w:rsid w:val="00733732"/>
    <w:rsid w:val="00736EF3"/>
    <w:rsid w:val="0074254F"/>
    <w:rsid w:val="007432A9"/>
    <w:rsid w:val="0075367C"/>
    <w:rsid w:val="007625EA"/>
    <w:rsid w:val="0077425A"/>
    <w:rsid w:val="00777127"/>
    <w:rsid w:val="007772E1"/>
    <w:rsid w:val="007814AB"/>
    <w:rsid w:val="00782DC2"/>
    <w:rsid w:val="00785C07"/>
    <w:rsid w:val="00793B59"/>
    <w:rsid w:val="00794605"/>
    <w:rsid w:val="007A0117"/>
    <w:rsid w:val="007A5A48"/>
    <w:rsid w:val="007A7157"/>
    <w:rsid w:val="007A71E1"/>
    <w:rsid w:val="007B247F"/>
    <w:rsid w:val="007B35C8"/>
    <w:rsid w:val="007B5FBD"/>
    <w:rsid w:val="007C49DC"/>
    <w:rsid w:val="007C5B83"/>
    <w:rsid w:val="007C6EC1"/>
    <w:rsid w:val="007D69FD"/>
    <w:rsid w:val="007E3E35"/>
    <w:rsid w:val="007E44A0"/>
    <w:rsid w:val="007E48DE"/>
    <w:rsid w:val="007E55FE"/>
    <w:rsid w:val="007F74AE"/>
    <w:rsid w:val="00800508"/>
    <w:rsid w:val="00800E4F"/>
    <w:rsid w:val="008014C7"/>
    <w:rsid w:val="008014F8"/>
    <w:rsid w:val="008023ED"/>
    <w:rsid w:val="00802886"/>
    <w:rsid w:val="00807C2C"/>
    <w:rsid w:val="00812810"/>
    <w:rsid w:val="00812ABD"/>
    <w:rsid w:val="0081375F"/>
    <w:rsid w:val="00822A89"/>
    <w:rsid w:val="00827A72"/>
    <w:rsid w:val="00831071"/>
    <w:rsid w:val="008314BF"/>
    <w:rsid w:val="0083543F"/>
    <w:rsid w:val="00836C88"/>
    <w:rsid w:val="008463E7"/>
    <w:rsid w:val="00847172"/>
    <w:rsid w:val="00853DBB"/>
    <w:rsid w:val="00854685"/>
    <w:rsid w:val="00855E26"/>
    <w:rsid w:val="008576B7"/>
    <w:rsid w:val="00862AB6"/>
    <w:rsid w:val="0086513E"/>
    <w:rsid w:val="00865716"/>
    <w:rsid w:val="0087482D"/>
    <w:rsid w:val="00874D08"/>
    <w:rsid w:val="008771BF"/>
    <w:rsid w:val="00882392"/>
    <w:rsid w:val="00882CC5"/>
    <w:rsid w:val="00883F1B"/>
    <w:rsid w:val="008862AA"/>
    <w:rsid w:val="008901EE"/>
    <w:rsid w:val="0089789A"/>
    <w:rsid w:val="00897F20"/>
    <w:rsid w:val="008A3900"/>
    <w:rsid w:val="008B32DD"/>
    <w:rsid w:val="008C08F8"/>
    <w:rsid w:val="008C0F00"/>
    <w:rsid w:val="008C3558"/>
    <w:rsid w:val="008C6D63"/>
    <w:rsid w:val="008E02AE"/>
    <w:rsid w:val="008E6A45"/>
    <w:rsid w:val="008E7C65"/>
    <w:rsid w:val="008F1B08"/>
    <w:rsid w:val="008F1F0C"/>
    <w:rsid w:val="00901DF3"/>
    <w:rsid w:val="0090370C"/>
    <w:rsid w:val="00906BA2"/>
    <w:rsid w:val="0092068C"/>
    <w:rsid w:val="00922CF0"/>
    <w:rsid w:val="0092558A"/>
    <w:rsid w:val="00930211"/>
    <w:rsid w:val="00931FD9"/>
    <w:rsid w:val="00935056"/>
    <w:rsid w:val="00936C69"/>
    <w:rsid w:val="0093752F"/>
    <w:rsid w:val="00940BED"/>
    <w:rsid w:val="00941EC7"/>
    <w:rsid w:val="00943894"/>
    <w:rsid w:val="0094496A"/>
    <w:rsid w:val="00946B6E"/>
    <w:rsid w:val="00946E8A"/>
    <w:rsid w:val="00950E21"/>
    <w:rsid w:val="00953CAA"/>
    <w:rsid w:val="00953CAF"/>
    <w:rsid w:val="0095431A"/>
    <w:rsid w:val="0095654C"/>
    <w:rsid w:val="00962AF4"/>
    <w:rsid w:val="009713FB"/>
    <w:rsid w:val="00977F24"/>
    <w:rsid w:val="00991FFE"/>
    <w:rsid w:val="009950C9"/>
    <w:rsid w:val="009B529E"/>
    <w:rsid w:val="009C045F"/>
    <w:rsid w:val="009C3A5A"/>
    <w:rsid w:val="009C632E"/>
    <w:rsid w:val="009C71FF"/>
    <w:rsid w:val="009D0843"/>
    <w:rsid w:val="009D0939"/>
    <w:rsid w:val="009D4884"/>
    <w:rsid w:val="009D4FA2"/>
    <w:rsid w:val="009D5A8D"/>
    <w:rsid w:val="009E080A"/>
    <w:rsid w:val="009E2CC5"/>
    <w:rsid w:val="009E2DC2"/>
    <w:rsid w:val="009E5CC9"/>
    <w:rsid w:val="009F59DC"/>
    <w:rsid w:val="009F6E3A"/>
    <w:rsid w:val="00A00ABE"/>
    <w:rsid w:val="00A01561"/>
    <w:rsid w:val="00A056FA"/>
    <w:rsid w:val="00A11141"/>
    <w:rsid w:val="00A13ED0"/>
    <w:rsid w:val="00A17509"/>
    <w:rsid w:val="00A21F69"/>
    <w:rsid w:val="00A24E7C"/>
    <w:rsid w:val="00A270EC"/>
    <w:rsid w:val="00A308C8"/>
    <w:rsid w:val="00A31763"/>
    <w:rsid w:val="00A34381"/>
    <w:rsid w:val="00A3506F"/>
    <w:rsid w:val="00A36467"/>
    <w:rsid w:val="00A50240"/>
    <w:rsid w:val="00A503E3"/>
    <w:rsid w:val="00A77F36"/>
    <w:rsid w:val="00A80A3B"/>
    <w:rsid w:val="00A94D26"/>
    <w:rsid w:val="00AA15A1"/>
    <w:rsid w:val="00AA3FE9"/>
    <w:rsid w:val="00AA7D6E"/>
    <w:rsid w:val="00AB0557"/>
    <w:rsid w:val="00AB39DA"/>
    <w:rsid w:val="00AB52D1"/>
    <w:rsid w:val="00AB78AB"/>
    <w:rsid w:val="00AD14F9"/>
    <w:rsid w:val="00AD2933"/>
    <w:rsid w:val="00AE0AE1"/>
    <w:rsid w:val="00AE151F"/>
    <w:rsid w:val="00AF1E9D"/>
    <w:rsid w:val="00AF2D9F"/>
    <w:rsid w:val="00AF508B"/>
    <w:rsid w:val="00B00312"/>
    <w:rsid w:val="00B06BAA"/>
    <w:rsid w:val="00B11454"/>
    <w:rsid w:val="00B21F34"/>
    <w:rsid w:val="00B26E98"/>
    <w:rsid w:val="00B304AD"/>
    <w:rsid w:val="00B3370C"/>
    <w:rsid w:val="00B34F17"/>
    <w:rsid w:val="00B405F8"/>
    <w:rsid w:val="00B42205"/>
    <w:rsid w:val="00B4225C"/>
    <w:rsid w:val="00B44F1A"/>
    <w:rsid w:val="00B4525A"/>
    <w:rsid w:val="00B4562B"/>
    <w:rsid w:val="00B51972"/>
    <w:rsid w:val="00B531F9"/>
    <w:rsid w:val="00B5463B"/>
    <w:rsid w:val="00B664AF"/>
    <w:rsid w:val="00B72C50"/>
    <w:rsid w:val="00B808B3"/>
    <w:rsid w:val="00B81FA3"/>
    <w:rsid w:val="00B86EB6"/>
    <w:rsid w:val="00B92AA5"/>
    <w:rsid w:val="00B971B7"/>
    <w:rsid w:val="00B97C24"/>
    <w:rsid w:val="00B97FCC"/>
    <w:rsid w:val="00BA33C9"/>
    <w:rsid w:val="00BB587F"/>
    <w:rsid w:val="00BB79E8"/>
    <w:rsid w:val="00BC6ED8"/>
    <w:rsid w:val="00BD3938"/>
    <w:rsid w:val="00BE09E0"/>
    <w:rsid w:val="00BE11BE"/>
    <w:rsid w:val="00BE6E1B"/>
    <w:rsid w:val="00BF6402"/>
    <w:rsid w:val="00C137A5"/>
    <w:rsid w:val="00C1408D"/>
    <w:rsid w:val="00C17D50"/>
    <w:rsid w:val="00C22DDD"/>
    <w:rsid w:val="00C23325"/>
    <w:rsid w:val="00C24DAF"/>
    <w:rsid w:val="00C256D1"/>
    <w:rsid w:val="00C25F11"/>
    <w:rsid w:val="00C325A6"/>
    <w:rsid w:val="00C45789"/>
    <w:rsid w:val="00C45D5E"/>
    <w:rsid w:val="00C479CA"/>
    <w:rsid w:val="00C47A7E"/>
    <w:rsid w:val="00C510B3"/>
    <w:rsid w:val="00C527B3"/>
    <w:rsid w:val="00C528E3"/>
    <w:rsid w:val="00C52902"/>
    <w:rsid w:val="00C6230F"/>
    <w:rsid w:val="00C66AEB"/>
    <w:rsid w:val="00C67B86"/>
    <w:rsid w:val="00C70B31"/>
    <w:rsid w:val="00C70BDE"/>
    <w:rsid w:val="00C71ECA"/>
    <w:rsid w:val="00C77FCC"/>
    <w:rsid w:val="00C8420E"/>
    <w:rsid w:val="00C923C1"/>
    <w:rsid w:val="00C9659A"/>
    <w:rsid w:val="00C97859"/>
    <w:rsid w:val="00CA34CF"/>
    <w:rsid w:val="00CA361A"/>
    <w:rsid w:val="00CB4800"/>
    <w:rsid w:val="00CB4B1E"/>
    <w:rsid w:val="00CB5AEE"/>
    <w:rsid w:val="00CB759D"/>
    <w:rsid w:val="00CC21F5"/>
    <w:rsid w:val="00CC326F"/>
    <w:rsid w:val="00CC5307"/>
    <w:rsid w:val="00CD2787"/>
    <w:rsid w:val="00CD31B3"/>
    <w:rsid w:val="00CD330A"/>
    <w:rsid w:val="00CD50C4"/>
    <w:rsid w:val="00CD5FB0"/>
    <w:rsid w:val="00CE1989"/>
    <w:rsid w:val="00CE4E58"/>
    <w:rsid w:val="00CF1040"/>
    <w:rsid w:val="00CF4D1B"/>
    <w:rsid w:val="00CF55AE"/>
    <w:rsid w:val="00CF7479"/>
    <w:rsid w:val="00CF782C"/>
    <w:rsid w:val="00D11A89"/>
    <w:rsid w:val="00D1372C"/>
    <w:rsid w:val="00D1511A"/>
    <w:rsid w:val="00D224EF"/>
    <w:rsid w:val="00D25C88"/>
    <w:rsid w:val="00D26A8E"/>
    <w:rsid w:val="00D301B7"/>
    <w:rsid w:val="00D33798"/>
    <w:rsid w:val="00D41B50"/>
    <w:rsid w:val="00D5041D"/>
    <w:rsid w:val="00D50722"/>
    <w:rsid w:val="00D50C60"/>
    <w:rsid w:val="00D60198"/>
    <w:rsid w:val="00D6501A"/>
    <w:rsid w:val="00D71A0D"/>
    <w:rsid w:val="00D72349"/>
    <w:rsid w:val="00D757C2"/>
    <w:rsid w:val="00D80D9E"/>
    <w:rsid w:val="00D81FA5"/>
    <w:rsid w:val="00D83A4C"/>
    <w:rsid w:val="00D90810"/>
    <w:rsid w:val="00D92145"/>
    <w:rsid w:val="00D955DC"/>
    <w:rsid w:val="00D956F5"/>
    <w:rsid w:val="00D96529"/>
    <w:rsid w:val="00DA3D0D"/>
    <w:rsid w:val="00DA648B"/>
    <w:rsid w:val="00DB1BE8"/>
    <w:rsid w:val="00DB528A"/>
    <w:rsid w:val="00DB6F98"/>
    <w:rsid w:val="00DC1B73"/>
    <w:rsid w:val="00DC46BB"/>
    <w:rsid w:val="00DC49A1"/>
    <w:rsid w:val="00DE30F8"/>
    <w:rsid w:val="00DF6BE2"/>
    <w:rsid w:val="00DF7E23"/>
    <w:rsid w:val="00E070EC"/>
    <w:rsid w:val="00E12E1A"/>
    <w:rsid w:val="00E1328A"/>
    <w:rsid w:val="00E16E74"/>
    <w:rsid w:val="00E17424"/>
    <w:rsid w:val="00E2196A"/>
    <w:rsid w:val="00E23B0F"/>
    <w:rsid w:val="00E2659A"/>
    <w:rsid w:val="00E3261D"/>
    <w:rsid w:val="00E3711E"/>
    <w:rsid w:val="00E42BEE"/>
    <w:rsid w:val="00E436E1"/>
    <w:rsid w:val="00E43787"/>
    <w:rsid w:val="00E45BC6"/>
    <w:rsid w:val="00E46488"/>
    <w:rsid w:val="00E547E3"/>
    <w:rsid w:val="00E561D9"/>
    <w:rsid w:val="00E616B8"/>
    <w:rsid w:val="00E64ED8"/>
    <w:rsid w:val="00E65A78"/>
    <w:rsid w:val="00E675D7"/>
    <w:rsid w:val="00E67FE6"/>
    <w:rsid w:val="00E71C62"/>
    <w:rsid w:val="00E736F9"/>
    <w:rsid w:val="00E80985"/>
    <w:rsid w:val="00E90440"/>
    <w:rsid w:val="00E9297F"/>
    <w:rsid w:val="00E9359E"/>
    <w:rsid w:val="00E97C38"/>
    <w:rsid w:val="00EB11DC"/>
    <w:rsid w:val="00EC03E8"/>
    <w:rsid w:val="00EC2475"/>
    <w:rsid w:val="00EC25DC"/>
    <w:rsid w:val="00EC50A2"/>
    <w:rsid w:val="00ED72B8"/>
    <w:rsid w:val="00EF0846"/>
    <w:rsid w:val="00EF08E8"/>
    <w:rsid w:val="00EF1E3A"/>
    <w:rsid w:val="00EF529C"/>
    <w:rsid w:val="00EF606D"/>
    <w:rsid w:val="00F01DC8"/>
    <w:rsid w:val="00F05901"/>
    <w:rsid w:val="00F13C44"/>
    <w:rsid w:val="00F21240"/>
    <w:rsid w:val="00F3103B"/>
    <w:rsid w:val="00F311F1"/>
    <w:rsid w:val="00F34BC0"/>
    <w:rsid w:val="00F352DC"/>
    <w:rsid w:val="00F3706F"/>
    <w:rsid w:val="00F37CD1"/>
    <w:rsid w:val="00F429D7"/>
    <w:rsid w:val="00F44D23"/>
    <w:rsid w:val="00F44D26"/>
    <w:rsid w:val="00F5223E"/>
    <w:rsid w:val="00F525F3"/>
    <w:rsid w:val="00F546A5"/>
    <w:rsid w:val="00F57063"/>
    <w:rsid w:val="00F6153E"/>
    <w:rsid w:val="00F71A65"/>
    <w:rsid w:val="00F734D9"/>
    <w:rsid w:val="00F776C2"/>
    <w:rsid w:val="00F77DA7"/>
    <w:rsid w:val="00F80C13"/>
    <w:rsid w:val="00F81694"/>
    <w:rsid w:val="00F8243E"/>
    <w:rsid w:val="00F83213"/>
    <w:rsid w:val="00F83C10"/>
    <w:rsid w:val="00F87F21"/>
    <w:rsid w:val="00F93F43"/>
    <w:rsid w:val="00F941B6"/>
    <w:rsid w:val="00FA2437"/>
    <w:rsid w:val="00FA291B"/>
    <w:rsid w:val="00FA3373"/>
    <w:rsid w:val="00FA4A8C"/>
    <w:rsid w:val="00FA4AC9"/>
    <w:rsid w:val="00FA5CD5"/>
    <w:rsid w:val="00FA7B4F"/>
    <w:rsid w:val="00FA7D31"/>
    <w:rsid w:val="00FB0D89"/>
    <w:rsid w:val="00FB1D51"/>
    <w:rsid w:val="00FC1B66"/>
    <w:rsid w:val="00FC48E6"/>
    <w:rsid w:val="00FC4E7D"/>
    <w:rsid w:val="00FC686B"/>
    <w:rsid w:val="00FD387F"/>
    <w:rsid w:val="00FD3C30"/>
    <w:rsid w:val="00FE32C0"/>
    <w:rsid w:val="00FE63C0"/>
    <w:rsid w:val="00FE721C"/>
    <w:rsid w:val="00FF0DE5"/>
    <w:rsid w:val="00FF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072208D"/>
  <w15:docId w15:val="{583D6570-0D25-40DE-AF7D-E8E4C0CFD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1F9"/>
  </w:style>
  <w:style w:type="paragraph" w:styleId="Nagwek1">
    <w:name w:val="heading 1"/>
    <w:basedOn w:val="Normalny"/>
    <w:next w:val="Normalny"/>
    <w:link w:val="Nagwek1Znak"/>
    <w:qFormat/>
    <w:rsid w:val="00B72C50"/>
    <w:pPr>
      <w:keepNext/>
      <w:spacing w:before="240" w:after="60" w:line="240" w:lineRule="auto"/>
      <w:outlineLvl w:val="0"/>
    </w:pPr>
    <w:rPr>
      <w:rFonts w:ascii="Arial Black" w:eastAsia="SimSun" w:hAnsi="Arial Black" w:cs="Arial Black"/>
      <w:b/>
      <w:bCs/>
      <w:kern w:val="32"/>
      <w:sz w:val="28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72C50"/>
    <w:pPr>
      <w:spacing w:after="0" w:line="240" w:lineRule="auto"/>
      <w:outlineLvl w:val="1"/>
    </w:pPr>
    <w:rPr>
      <w:rFonts w:ascii="Tahoma" w:eastAsia="SimSun" w:hAnsi="Tahoma" w:cs="Tahoma"/>
      <w:b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F98"/>
  </w:style>
  <w:style w:type="paragraph" w:styleId="Stopka">
    <w:name w:val="footer"/>
    <w:basedOn w:val="Normalny"/>
    <w:link w:val="StopkaZnak"/>
    <w:uiPriority w:val="99"/>
    <w:unhideWhenUsed/>
    <w:rsid w:val="00DB6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F98"/>
  </w:style>
  <w:style w:type="paragraph" w:styleId="Tekstdymka">
    <w:name w:val="Balloon Text"/>
    <w:basedOn w:val="Normalny"/>
    <w:link w:val="TekstdymkaZnak"/>
    <w:uiPriority w:val="99"/>
    <w:semiHidden/>
    <w:unhideWhenUsed/>
    <w:rsid w:val="00DB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98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B53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53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A63A3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E66B6"/>
    <w:rPr>
      <w:color w:val="800080" w:themeColor="followedHyperlink"/>
      <w:u w:val="single"/>
    </w:rPr>
  </w:style>
  <w:style w:type="table" w:customStyle="1" w:styleId="TableGrid1">
    <w:name w:val="Table Grid1"/>
    <w:basedOn w:val="Standardowy"/>
    <w:next w:val="Tabela-Siatka"/>
    <w:rsid w:val="003938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3645E5"/>
    <w:pPr>
      <w:spacing w:before="200" w:after="0" w:line="320" w:lineRule="atLeast"/>
      <w:ind w:left="720"/>
      <w:contextualSpacing/>
    </w:pPr>
    <w:rPr>
      <w:rFonts w:ascii="Arial" w:hAnsi="Arial" w:cs="Arial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645E5"/>
    <w:rPr>
      <w:color w:val="808080"/>
      <w:shd w:val="clear" w:color="auto" w:fill="E6E6E6"/>
    </w:rPr>
  </w:style>
  <w:style w:type="character" w:customStyle="1" w:styleId="Nagwek1Znak">
    <w:name w:val="Nagłówek 1 Znak"/>
    <w:basedOn w:val="Domylnaczcionkaakapitu"/>
    <w:link w:val="Nagwek1"/>
    <w:rsid w:val="00B72C50"/>
    <w:rPr>
      <w:rFonts w:ascii="Arial Black" w:eastAsia="SimSun" w:hAnsi="Arial Black" w:cs="Arial Black"/>
      <w:b/>
      <w:bCs/>
      <w:kern w:val="32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rsid w:val="00B72C50"/>
    <w:rPr>
      <w:rFonts w:ascii="Tahoma" w:eastAsia="SimSun" w:hAnsi="Tahoma" w:cs="Tahoma"/>
      <w:b/>
      <w:lang w:eastAsia="zh-CN"/>
    </w:rPr>
  </w:style>
  <w:style w:type="paragraph" w:styleId="Tytu">
    <w:name w:val="Title"/>
    <w:basedOn w:val="Normalny"/>
    <w:link w:val="TytuZnak"/>
    <w:qFormat/>
    <w:rsid w:val="00B72C50"/>
    <w:pPr>
      <w:spacing w:after="0" w:line="240" w:lineRule="auto"/>
      <w:jc w:val="right"/>
    </w:pPr>
    <w:rPr>
      <w:rFonts w:ascii="Arial Black" w:eastAsia="Times New Roman" w:hAnsi="Arial Black" w:cs="Arial Black"/>
      <w:color w:val="808080"/>
      <w:sz w:val="56"/>
      <w:szCs w:val="56"/>
      <w:lang w:eastAsia="zh-CN"/>
    </w:rPr>
  </w:style>
  <w:style w:type="character" w:customStyle="1" w:styleId="TytuZnak">
    <w:name w:val="Tytuł Znak"/>
    <w:basedOn w:val="Domylnaczcionkaakapitu"/>
    <w:link w:val="Tytu"/>
    <w:rsid w:val="00B72C50"/>
    <w:rPr>
      <w:rFonts w:ascii="Arial Black" w:eastAsia="Times New Roman" w:hAnsi="Arial Black" w:cs="Arial Black"/>
      <w:color w:val="808080"/>
      <w:sz w:val="56"/>
      <w:szCs w:val="56"/>
      <w:lang w:eastAsia="zh-CN"/>
    </w:rPr>
  </w:style>
  <w:style w:type="paragraph" w:customStyle="1" w:styleId="Lokalizacja">
    <w:name w:val="Lokalizacja"/>
    <w:basedOn w:val="Normalny"/>
    <w:rsid w:val="00B72C50"/>
    <w:pPr>
      <w:spacing w:after="0" w:line="240" w:lineRule="auto"/>
      <w:jc w:val="right"/>
    </w:pPr>
    <w:rPr>
      <w:rFonts w:ascii="Tahoma" w:eastAsia="Times New Roman" w:hAnsi="Tahoma" w:cs="Tahoma"/>
      <w:sz w:val="20"/>
      <w:szCs w:val="20"/>
      <w:lang w:eastAsia="pl-PL" w:bidi="pl-PL"/>
    </w:rPr>
  </w:style>
  <w:style w:type="paragraph" w:customStyle="1" w:styleId="Bold10pt">
    <w:name w:val="Bold 10 pt."/>
    <w:basedOn w:val="Normalny"/>
    <w:link w:val="Pogrubienie10pktznak"/>
    <w:rsid w:val="00B72C50"/>
    <w:pPr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character" w:customStyle="1" w:styleId="Pogrubienie10pktznak">
    <w:name w:val="Pogrubienie 10 pkt (znak)"/>
    <w:basedOn w:val="Domylnaczcionkaakapitu"/>
    <w:link w:val="Bold10pt"/>
    <w:locked/>
    <w:rsid w:val="00B72C50"/>
    <w:rPr>
      <w:rFonts w:ascii="Tahoma" w:eastAsia="Times New Roman" w:hAnsi="Tahoma" w:cs="Tahoma"/>
      <w:sz w:val="20"/>
      <w:szCs w:val="20"/>
      <w:lang w:eastAsia="zh-CN"/>
    </w:rPr>
  </w:style>
  <w:style w:type="table" w:customStyle="1" w:styleId="Standardowy1">
    <w:name w:val="Standardowy1"/>
    <w:semiHidden/>
    <w:rsid w:val="00B72C5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B72C50"/>
    <w:pPr>
      <w:spacing w:after="0" w:line="240" w:lineRule="auto"/>
    </w:pPr>
  </w:style>
  <w:style w:type="table" w:customStyle="1" w:styleId="Zwykatabela11">
    <w:name w:val="Zwykła tabela 11"/>
    <w:basedOn w:val="Standardowy"/>
    <w:uiPriority w:val="41"/>
    <w:rsid w:val="0047169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ogrubienie">
    <w:name w:val="Strong"/>
    <w:basedOn w:val="Domylnaczcionkaakapitu"/>
    <w:uiPriority w:val="22"/>
    <w:qFormat/>
    <w:rsid w:val="001B3661"/>
    <w:rPr>
      <w:b/>
      <w:bCs/>
    </w:rPr>
  </w:style>
  <w:style w:type="character" w:customStyle="1" w:styleId="AkapitzlistZnak">
    <w:name w:val="Akapit z listą Znak"/>
    <w:link w:val="Akapitzlist"/>
    <w:uiPriority w:val="34"/>
    <w:locked/>
    <w:rsid w:val="001B3661"/>
    <w:rPr>
      <w:rFonts w:ascii="Arial" w:hAnsi="Arial" w:cs="Arial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3419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191FDB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9E0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9E080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font6">
    <w:name w:val="font6"/>
    <w:basedOn w:val="Normalny"/>
    <w:rsid w:val="009E080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font7">
    <w:name w:val="font7"/>
    <w:basedOn w:val="Normalny"/>
    <w:rsid w:val="009E080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font8">
    <w:name w:val="font8"/>
    <w:basedOn w:val="Normalny"/>
    <w:rsid w:val="009E080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xl68">
    <w:name w:val="xl68"/>
    <w:basedOn w:val="Normalny"/>
    <w:rsid w:val="009E0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69">
    <w:name w:val="xl69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1">
    <w:name w:val="xl71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2">
    <w:name w:val="xl72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3">
    <w:name w:val="xl73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4">
    <w:name w:val="xl74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5">
    <w:name w:val="xl75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7">
    <w:name w:val="xl77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9E080A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9E080A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9E080A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1">
    <w:name w:val="xl81"/>
    <w:basedOn w:val="Normalny"/>
    <w:rsid w:val="009E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4">
    <w:name w:val="xl84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5">
    <w:name w:val="xl85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6"/>
      <w:szCs w:val="16"/>
      <w:lang w:eastAsia="pl-PL"/>
    </w:rPr>
  </w:style>
  <w:style w:type="paragraph" w:customStyle="1" w:styleId="xl86">
    <w:name w:val="xl86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7">
    <w:name w:val="xl87"/>
    <w:basedOn w:val="Normalny"/>
    <w:rsid w:val="009E080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E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9">
    <w:name w:val="xl89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E08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E080A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E080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1375F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45D5E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30CA9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E44A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10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8357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979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7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76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5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01561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230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5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6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97450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1692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69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20032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316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8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54563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097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94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36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10512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1179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40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296608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9065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4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3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28105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153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28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21954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3926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1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6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4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86678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826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19354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858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3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69041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4020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9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35623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533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64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1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0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17186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9165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7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70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74583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34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23345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1267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83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006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5444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33567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52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69969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16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4638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3303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9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7285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7773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0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99070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671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80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6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88499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927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75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3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75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75311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9723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2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4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56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37898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8910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2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82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40043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6929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7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60774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4890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8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53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55623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74897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00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1162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48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810721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9889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1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8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9099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20034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2751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392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4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32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782814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751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9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41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9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34770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791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57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9894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35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39142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7959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5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59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11736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22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72922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1030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6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31974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361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3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37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98796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53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9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7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31875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291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8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64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46252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676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3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3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1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72363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3371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64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6675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62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94225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02825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1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84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99187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185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22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0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ce.opolski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nowak@oce.opolskie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p.oce.opolskie.pl/7/1/strona-glowna-bip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@oce.opolskie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zurkiewicz\AppData\Local\Microsoft\Windows\INetCache\Content.Outlook\OO5TGJRF\BioEko%20-%20papier%20projekt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B5402-497B-4C4C-BE08-DF706D8F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BioEko - papier projektowy.dotx</Template>
  <TotalTime>536</TotalTime>
  <Pages>5</Pages>
  <Words>1505</Words>
  <Characters>9034</Characters>
  <Application>Microsoft Office Word</Application>
  <DocSecurity>0</DocSecurity>
  <Lines>75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amazurkiewicz</dc:creator>
  <cp:lastModifiedBy>Marta Kulon</cp:lastModifiedBy>
  <cp:revision>286</cp:revision>
  <cp:lastPrinted>2019-11-27T13:42:00Z</cp:lastPrinted>
  <dcterms:created xsi:type="dcterms:W3CDTF">2020-12-28T18:46:00Z</dcterms:created>
  <dcterms:modified xsi:type="dcterms:W3CDTF">2026-04-23T08:48:00Z</dcterms:modified>
</cp:coreProperties>
</file>