
<file path=[Content_Types].xml><?xml version="1.0" encoding="utf-8"?>
<Types xmlns="http://schemas.openxmlformats.org/package/2006/content-types"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29FDB" w14:textId="77777777" w:rsidR="008F2997" w:rsidRDefault="008F2997" w:rsidP="008F2997">
      <w:pPr>
        <w:spacing w:after="0" w:line="240" w:lineRule="auto"/>
        <w:ind w:left="360"/>
        <w:jc w:val="both"/>
        <w:rPr>
          <w:u w:val="single"/>
        </w:rPr>
      </w:pPr>
    </w:p>
    <w:p w14:paraId="6D7B7CB5" w14:textId="77777777" w:rsidR="008F2997" w:rsidRPr="00016D99" w:rsidRDefault="008F2997" w:rsidP="008F2997">
      <w:pPr>
        <w:spacing w:after="0" w:line="240" w:lineRule="auto"/>
        <w:jc w:val="both"/>
      </w:pPr>
    </w:p>
    <w:p w14:paraId="356C1807" w14:textId="77777777" w:rsidR="008F2997" w:rsidRPr="00016D99" w:rsidRDefault="008F2997" w:rsidP="008F2997">
      <w:pPr>
        <w:spacing w:after="0" w:line="240" w:lineRule="auto"/>
        <w:jc w:val="both"/>
      </w:pPr>
      <w:r w:rsidRPr="00016D99">
        <w:t>………………………………………</w:t>
      </w:r>
      <w:r>
        <w:t>……………….</w:t>
      </w:r>
      <w:r w:rsidRPr="00016D99">
        <w:tab/>
      </w:r>
      <w:r w:rsidRPr="00016D99">
        <w:tab/>
      </w:r>
      <w:r w:rsidRPr="00016D99">
        <w:tab/>
      </w:r>
      <w:r w:rsidRPr="00016D99">
        <w:tab/>
      </w:r>
      <w:r w:rsidRPr="00016D99">
        <w:tab/>
      </w:r>
      <w:r w:rsidRPr="00016D99">
        <w:tab/>
      </w:r>
      <w:r w:rsidRPr="00016D99">
        <w:tab/>
        <w:t xml:space="preserve"> </w:t>
      </w:r>
    </w:p>
    <w:p w14:paraId="0EE28A28" w14:textId="77777777" w:rsidR="008F2997" w:rsidRPr="00016D99" w:rsidRDefault="008F2997" w:rsidP="008F2997">
      <w:pPr>
        <w:spacing w:after="0" w:line="240" w:lineRule="auto"/>
        <w:jc w:val="both"/>
      </w:pPr>
      <w:r w:rsidRPr="00016D99">
        <w:t>(pieczęć Wykonawcy/Wykonawców)</w:t>
      </w:r>
    </w:p>
    <w:p w14:paraId="23DACA32" w14:textId="77777777" w:rsidR="008F2997" w:rsidRDefault="008F2997" w:rsidP="008F2997">
      <w:pPr>
        <w:spacing w:after="0" w:line="240" w:lineRule="auto"/>
        <w:jc w:val="center"/>
      </w:pPr>
    </w:p>
    <w:p w14:paraId="1B8B9358" w14:textId="77777777" w:rsidR="008F2997" w:rsidRDefault="008F2997" w:rsidP="008F2997">
      <w:pPr>
        <w:spacing w:after="0" w:line="240" w:lineRule="auto"/>
        <w:jc w:val="center"/>
      </w:pPr>
    </w:p>
    <w:p w14:paraId="54A04CC4" w14:textId="77777777" w:rsidR="008F2997" w:rsidRPr="00016D99" w:rsidRDefault="008F2997" w:rsidP="008F2997">
      <w:pPr>
        <w:spacing w:after="0" w:line="240" w:lineRule="auto"/>
        <w:jc w:val="center"/>
      </w:pPr>
      <w:r w:rsidRPr="00016D99">
        <w:t>INFORMACJA CENOWA</w:t>
      </w:r>
    </w:p>
    <w:p w14:paraId="24ADE514" w14:textId="77777777" w:rsidR="008F2997" w:rsidRPr="00016D99" w:rsidRDefault="008F2997" w:rsidP="008F2997">
      <w:pPr>
        <w:spacing w:after="0" w:line="240" w:lineRule="auto"/>
        <w:jc w:val="both"/>
      </w:pPr>
    </w:p>
    <w:p w14:paraId="3E39FCFE" w14:textId="77777777" w:rsidR="008F2997" w:rsidRPr="00016D99" w:rsidRDefault="008F2997" w:rsidP="008F2997">
      <w:pPr>
        <w:spacing w:after="0" w:line="240" w:lineRule="auto"/>
        <w:jc w:val="both"/>
      </w:pPr>
      <w:r w:rsidRPr="00016D99">
        <w:t>Ja/my niżej podpisany/i:</w:t>
      </w:r>
    </w:p>
    <w:p w14:paraId="51AB761D" w14:textId="77777777" w:rsidR="008F2997" w:rsidRDefault="008F2997" w:rsidP="008F2997">
      <w:pPr>
        <w:spacing w:after="0" w:line="240" w:lineRule="auto"/>
        <w:jc w:val="both"/>
      </w:pPr>
    </w:p>
    <w:p w14:paraId="39DF0835" w14:textId="77777777" w:rsidR="008F2997" w:rsidRPr="00016D99" w:rsidRDefault="008F2997" w:rsidP="008F2997">
      <w:pPr>
        <w:spacing w:after="0" w:line="240" w:lineRule="auto"/>
        <w:jc w:val="both"/>
      </w:pPr>
      <w:r w:rsidRPr="00016D99">
        <w:t>………………………………………………………………………………………………</w:t>
      </w:r>
      <w:r>
        <w:t>…………………………………………………………….</w:t>
      </w:r>
    </w:p>
    <w:p w14:paraId="3C4AB2A5" w14:textId="77777777" w:rsidR="008F2997" w:rsidRPr="00016D99" w:rsidRDefault="008F2997" w:rsidP="008F2997">
      <w:pPr>
        <w:spacing w:after="0" w:line="240" w:lineRule="auto"/>
        <w:jc w:val="both"/>
      </w:pPr>
      <w:r w:rsidRPr="00016D99">
        <w:t>działając w imieniu i na rzecz:</w:t>
      </w:r>
    </w:p>
    <w:p w14:paraId="18B4322B" w14:textId="77777777" w:rsidR="008F2997" w:rsidRDefault="008F2997" w:rsidP="008F2997">
      <w:pPr>
        <w:spacing w:after="0" w:line="240" w:lineRule="auto"/>
        <w:jc w:val="both"/>
      </w:pPr>
    </w:p>
    <w:p w14:paraId="53F5675F" w14:textId="77777777" w:rsidR="008F2997" w:rsidRPr="00016D99" w:rsidRDefault="008F2997" w:rsidP="008F2997">
      <w:pPr>
        <w:spacing w:after="0" w:line="240" w:lineRule="auto"/>
        <w:jc w:val="both"/>
      </w:pPr>
      <w:r w:rsidRPr="00016D99">
        <w:t>………………………………………………………………………………………………</w:t>
      </w:r>
      <w:r>
        <w:t>…………………………………………………………….</w:t>
      </w:r>
    </w:p>
    <w:p w14:paraId="088B99DB" w14:textId="77777777" w:rsidR="008F2997" w:rsidRPr="00016D99" w:rsidRDefault="008F2997" w:rsidP="008F2997">
      <w:pPr>
        <w:spacing w:after="0" w:line="240" w:lineRule="auto"/>
        <w:jc w:val="both"/>
        <w:rPr>
          <w:sz w:val="16"/>
          <w:szCs w:val="16"/>
        </w:rPr>
      </w:pPr>
      <w:r w:rsidRPr="00016D99">
        <w:rPr>
          <w:sz w:val="16"/>
          <w:szCs w:val="16"/>
        </w:rPr>
        <w:t>(nazwa firmy oraz dane teleadresowe wykonawcy w tym adres siedziby i adres poczty elektronicznej</w:t>
      </w:r>
      <w:r>
        <w:rPr>
          <w:sz w:val="16"/>
          <w:szCs w:val="16"/>
        </w:rPr>
        <w:t>, n</w:t>
      </w:r>
      <w:r w:rsidRPr="00016D99">
        <w:rPr>
          <w:sz w:val="16"/>
          <w:szCs w:val="16"/>
        </w:rPr>
        <w:t>umer telefonu osoby do kontaktu)</w:t>
      </w:r>
    </w:p>
    <w:p w14:paraId="6E9A2113" w14:textId="77777777" w:rsidR="008F2997" w:rsidRDefault="008F2997" w:rsidP="008F2997">
      <w:pPr>
        <w:spacing w:after="0" w:line="240" w:lineRule="auto"/>
        <w:jc w:val="both"/>
      </w:pPr>
    </w:p>
    <w:p w14:paraId="29F3D0C9" w14:textId="77777777" w:rsidR="008F2997" w:rsidRPr="00016D99" w:rsidRDefault="008F2997" w:rsidP="008F2997">
      <w:pPr>
        <w:spacing w:after="0" w:line="240" w:lineRule="auto"/>
        <w:jc w:val="both"/>
      </w:pPr>
      <w:r w:rsidRPr="00016D99">
        <w:t>składamy informację dotyczącą ustalenia szacunkowej wartości zamówienia</w:t>
      </w:r>
      <w:r>
        <w:t xml:space="preserve"> na r</w:t>
      </w:r>
      <w:r w:rsidRPr="00D06679">
        <w:t>adiosond</w:t>
      </w:r>
      <w:r>
        <w:t>y</w:t>
      </w:r>
      <w:r w:rsidRPr="00D06679">
        <w:t xml:space="preserve"> meteorologiczn</w:t>
      </w:r>
      <w:r>
        <w:t>e</w:t>
      </w:r>
      <w:r w:rsidRPr="00D06679">
        <w:t xml:space="preserve"> do wypuszczania automatycznego wraz z akcesoriami</w:t>
      </w:r>
      <w:r>
        <w:t>:</w:t>
      </w:r>
    </w:p>
    <w:p w14:paraId="099D84AB" w14:textId="77777777" w:rsidR="008F2997" w:rsidRDefault="008F2997" w:rsidP="008F2997">
      <w:pPr>
        <w:spacing w:after="0" w:line="240" w:lineRule="auto"/>
        <w:jc w:val="both"/>
      </w:pPr>
    </w:p>
    <w:tbl>
      <w:tblPr>
        <w:tblW w:w="7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134"/>
        <w:gridCol w:w="850"/>
        <w:gridCol w:w="992"/>
        <w:gridCol w:w="993"/>
      </w:tblGrid>
      <w:tr w:rsidR="008F2997" w14:paraId="0ABFB70C" w14:textId="77777777" w:rsidTr="00BF7B5B">
        <w:tc>
          <w:tcPr>
            <w:tcW w:w="3261" w:type="dxa"/>
            <w:shd w:val="clear" w:color="auto" w:fill="D9D9D9"/>
            <w:vAlign w:val="center"/>
          </w:tcPr>
          <w:p w14:paraId="7AF738D5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Kategoria asortymentowa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94C43BA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Ilość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7DCF3C9D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Cena netto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2555198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Wartość netto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E27DFC0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Wartość brutto</w:t>
            </w:r>
          </w:p>
        </w:tc>
      </w:tr>
      <w:tr w:rsidR="008F2997" w14:paraId="724E3389" w14:textId="77777777" w:rsidTr="00BF7B5B">
        <w:tc>
          <w:tcPr>
            <w:tcW w:w="3261" w:type="dxa"/>
            <w:tcBorders>
              <w:bottom w:val="single" w:sz="4" w:space="0" w:color="auto"/>
            </w:tcBorders>
          </w:tcPr>
          <w:p w14:paraId="77DE0938" w14:textId="77777777" w:rsidR="008F2997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 xml:space="preserve">Radiosonda meteorologiczna do </w:t>
            </w:r>
          </w:p>
          <w:p w14:paraId="1C149C96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wypuszczania automatycznego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C7E80E" w14:textId="683F4525" w:rsidR="008F2997" w:rsidRPr="005979A4" w:rsidRDefault="008F2997" w:rsidP="00BF7B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2</w:t>
            </w:r>
            <w:r w:rsidR="00E164C2">
              <w:rPr>
                <w:sz w:val="20"/>
                <w:szCs w:val="20"/>
              </w:rPr>
              <w:t>400</w:t>
            </w:r>
            <w:r w:rsidRPr="005979A4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91E3873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688C09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0D12391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F2997" w14:paraId="5DC5D951" w14:textId="77777777" w:rsidTr="00BF7B5B">
        <w:tc>
          <w:tcPr>
            <w:tcW w:w="3261" w:type="dxa"/>
            <w:tcBorders>
              <w:bottom w:val="single" w:sz="4" w:space="0" w:color="auto"/>
            </w:tcBorders>
          </w:tcPr>
          <w:p w14:paraId="3D1C0203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Zawór do balonu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85FA0A" w14:textId="60ECF77D" w:rsidR="008F2997" w:rsidRPr="005979A4" w:rsidRDefault="008F2997" w:rsidP="00BF7B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2</w:t>
            </w:r>
            <w:r w:rsidR="00E164C2">
              <w:rPr>
                <w:sz w:val="20"/>
                <w:szCs w:val="20"/>
              </w:rPr>
              <w:t>400</w:t>
            </w:r>
            <w:r w:rsidRPr="005979A4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D64061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708EB3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31F2B1E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F2997" w14:paraId="3E9C5146" w14:textId="77777777" w:rsidTr="00BF7B5B">
        <w:tc>
          <w:tcPr>
            <w:tcW w:w="3261" w:type="dxa"/>
            <w:tcBorders>
              <w:bottom w:val="single" w:sz="4" w:space="0" w:color="auto"/>
            </w:tcBorders>
          </w:tcPr>
          <w:p w14:paraId="0A2ED3D8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Opaski mocujące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81C0AA" w14:textId="6363A6F6" w:rsidR="008F2997" w:rsidRPr="005979A4" w:rsidRDefault="008F2997" w:rsidP="00BF7B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2</w:t>
            </w:r>
            <w:r w:rsidR="00E164C2">
              <w:rPr>
                <w:sz w:val="20"/>
                <w:szCs w:val="20"/>
              </w:rPr>
              <w:t>700</w:t>
            </w:r>
            <w:r w:rsidRPr="005979A4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C90044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1C079F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5D2D37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F2997" w14:paraId="5F0515C4" w14:textId="77777777" w:rsidTr="00BF7B5B">
        <w:tc>
          <w:tcPr>
            <w:tcW w:w="3261" w:type="dxa"/>
            <w:tcBorders>
              <w:bottom w:val="single" w:sz="4" w:space="0" w:color="auto"/>
            </w:tcBorders>
          </w:tcPr>
          <w:p w14:paraId="0DE6D069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Linka do wiązania balonu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D607C9" w14:textId="6971504D" w:rsidR="008F2997" w:rsidRPr="005979A4" w:rsidRDefault="008F2997" w:rsidP="00BF7B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979A4">
              <w:rPr>
                <w:sz w:val="20"/>
                <w:szCs w:val="20"/>
              </w:rPr>
              <w:t xml:space="preserve"> szpul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F59A57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2EB9DE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79D77AE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F2997" w14:paraId="3579F647" w14:textId="77777777" w:rsidTr="00BF7B5B">
        <w:tc>
          <w:tcPr>
            <w:tcW w:w="5245" w:type="dxa"/>
            <w:gridSpan w:val="3"/>
            <w:shd w:val="clear" w:color="auto" w:fill="F2F2F2"/>
          </w:tcPr>
          <w:p w14:paraId="6120EBF3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Koszt transportu (jeśli nie doliczone do ceny)</w:t>
            </w:r>
          </w:p>
        </w:tc>
        <w:tc>
          <w:tcPr>
            <w:tcW w:w="992" w:type="dxa"/>
            <w:shd w:val="clear" w:color="auto" w:fill="F2F2F2"/>
          </w:tcPr>
          <w:p w14:paraId="4708AAC2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/>
          </w:tcPr>
          <w:p w14:paraId="328BBA61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2E9CFDF" w14:textId="77777777" w:rsidR="008F2997" w:rsidRDefault="008F2997" w:rsidP="008F2997">
      <w:pPr>
        <w:spacing w:after="0" w:line="240" w:lineRule="auto"/>
        <w:ind w:left="-567"/>
        <w:jc w:val="both"/>
      </w:pPr>
    </w:p>
    <w:p w14:paraId="7ED85BD3" w14:textId="77777777" w:rsidR="008F2997" w:rsidRDefault="008F2997" w:rsidP="008F2997">
      <w:pPr>
        <w:spacing w:after="0" w:line="240" w:lineRule="auto"/>
        <w:jc w:val="both"/>
      </w:pPr>
    </w:p>
    <w:p w14:paraId="4D47A83C" w14:textId="77777777" w:rsidR="008F2997" w:rsidRPr="00016D99" w:rsidRDefault="008F2997" w:rsidP="008F2997">
      <w:pPr>
        <w:spacing w:after="0" w:line="240" w:lineRule="auto"/>
        <w:jc w:val="both"/>
      </w:pPr>
    </w:p>
    <w:p w14:paraId="510DE5EE" w14:textId="77777777" w:rsidR="008F2997" w:rsidRPr="00016D99" w:rsidRDefault="008F2997" w:rsidP="008F2997">
      <w:pPr>
        <w:spacing w:after="0" w:line="240" w:lineRule="auto"/>
        <w:jc w:val="both"/>
      </w:pPr>
    </w:p>
    <w:p w14:paraId="1D3AB707" w14:textId="56412413" w:rsidR="008F2997" w:rsidRPr="00016D99" w:rsidRDefault="008F2997" w:rsidP="008F2997">
      <w:pPr>
        <w:spacing w:after="0" w:line="240" w:lineRule="auto"/>
        <w:jc w:val="both"/>
      </w:pPr>
      <w:r w:rsidRPr="00016D99">
        <w:t>……………………,</w:t>
      </w:r>
      <w:r>
        <w:t xml:space="preserve"> </w:t>
      </w:r>
      <w:r w:rsidRPr="00016D99">
        <w:t>dnia……......</w:t>
      </w:r>
      <w:r>
        <w:t>202</w:t>
      </w:r>
      <w:r w:rsidR="00E164C2">
        <w:t>6</w:t>
      </w:r>
      <w:r>
        <w:t xml:space="preserve"> r.                 …………………</w:t>
      </w:r>
      <w:r w:rsidRPr="00016D99">
        <w:t>.........................................................................</w:t>
      </w:r>
    </w:p>
    <w:p w14:paraId="708C39AB" w14:textId="77777777" w:rsidR="008F2997" w:rsidRPr="00016D99" w:rsidRDefault="008F2997" w:rsidP="008F2997">
      <w:pPr>
        <w:spacing w:after="0" w:line="240" w:lineRule="auto"/>
        <w:ind w:left="360"/>
        <w:jc w:val="both"/>
      </w:pPr>
      <w:r w:rsidRPr="00016D99">
        <w:t xml:space="preserve">(miejscowość i data)  </w:t>
      </w:r>
      <w:r w:rsidRPr="00016D99">
        <w:tab/>
      </w:r>
      <w:r>
        <w:t xml:space="preserve">        </w:t>
      </w:r>
      <w:r w:rsidRPr="00016D99">
        <w:tab/>
      </w:r>
      <w:r>
        <w:t xml:space="preserve">     </w:t>
      </w:r>
      <w:r w:rsidRPr="00016D99">
        <w:t>(podpis i pieczęć Wykonawcy/ Pełnomocnika Wykonawcy)</w:t>
      </w:r>
    </w:p>
    <w:p w14:paraId="4E8D42D1" w14:textId="77777777" w:rsidR="008F2997" w:rsidRDefault="008F2997" w:rsidP="008F2997">
      <w:pPr>
        <w:spacing w:after="0" w:line="240" w:lineRule="auto"/>
        <w:ind w:left="360"/>
        <w:jc w:val="both"/>
        <w:rPr>
          <w:u w:val="single"/>
        </w:rPr>
      </w:pPr>
    </w:p>
    <w:p w14:paraId="6EDA7078" w14:textId="5902A960" w:rsidR="00062BC2" w:rsidRPr="008F2997" w:rsidRDefault="00062BC2" w:rsidP="008F2997">
      <w:pPr>
        <w:spacing w:after="0" w:line="240" w:lineRule="auto"/>
        <w:rPr>
          <w:u w:val="single"/>
        </w:rPr>
      </w:pPr>
    </w:p>
    <w:sectPr w:rsidR="00062BC2" w:rsidRPr="008F2997" w:rsidSect="00062BC2">
      <w:headerReference w:type="default" r:id="rId10"/>
      <w:footerReference w:type="default" r:id="rId11"/>
      <w:pgSz w:w="11906" w:h="16838"/>
      <w:pgMar w:top="3119" w:right="1417" w:bottom="1702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1EC3F" w14:textId="77777777" w:rsidR="003A7243" w:rsidRDefault="003A7243" w:rsidP="00796E65">
      <w:pPr>
        <w:spacing w:after="0" w:line="240" w:lineRule="auto"/>
      </w:pPr>
      <w:r>
        <w:separator/>
      </w:r>
    </w:p>
  </w:endnote>
  <w:endnote w:type="continuationSeparator" w:id="0">
    <w:p w14:paraId="6E56D61E" w14:textId="77777777" w:rsidR="003A7243" w:rsidRDefault="003A7243" w:rsidP="00796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48BC4" w14:textId="77777777" w:rsidR="00796E65" w:rsidRDefault="00062BC2" w:rsidP="00796E65">
    <w:pPr>
      <w:pStyle w:val="Stopka"/>
      <w:ind w:left="-851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260B6E5" wp14:editId="53551D1F">
          <wp:simplePos x="0" y="0"/>
          <wp:positionH relativeFrom="column">
            <wp:posOffset>-1950085</wp:posOffset>
          </wp:positionH>
          <wp:positionV relativeFrom="paragraph">
            <wp:posOffset>-281107</wp:posOffset>
          </wp:positionV>
          <wp:extent cx="11240293" cy="106586"/>
          <wp:effectExtent l="0" t="0" r="0" b="8255"/>
          <wp:wrapNone/>
          <wp:docPr id="691800622" name="kreska.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093832" name="kreska.svg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1" r:link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40293" cy="10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34B155F" wp14:editId="727F7F3A">
              <wp:simplePos x="0" y="0"/>
              <wp:positionH relativeFrom="column">
                <wp:posOffset>-535092</wp:posOffset>
              </wp:positionH>
              <wp:positionV relativeFrom="paragraph">
                <wp:posOffset>-282899</wp:posOffset>
              </wp:positionV>
              <wp:extent cx="6786645" cy="96046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86645" cy="9604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40CA3D" w14:textId="77777777" w:rsidR="00643E7B" w:rsidRPr="00ED05B2" w:rsidRDefault="00062BC2" w:rsidP="00643E7B">
                          <w:pPr>
                            <w:spacing w:line="240" w:lineRule="auto"/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Instytut Meteorologii i Gospodarki Wodnej – Państwowy Instytut Badawczy |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Institute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of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Meteorology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and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Water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Management –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National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Research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Institute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br/>
                            <w:t>01-673 Warszawa, ul. Podleśna 61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| t</w:t>
                          </w:r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el.: +48 22 569 41 00 | 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f</w:t>
                          </w:r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ax: +48 22 834 18 01 | 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e</w:t>
                          </w:r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-mail: imgw@imgw.pl | </w:t>
                          </w:r>
                          <w:hyperlink r:id="rId3" w:history="1">
                            <w:r w:rsidR="00643E7B" w:rsidRPr="00ED05B2">
                              <w:rPr>
                                <w:rStyle w:val="Hipercze"/>
                                <w:rFonts w:ascii="Open Sans" w:hAnsi="Open Sans" w:cs="Open Sans"/>
                                <w:color w:val="000000" w:themeColor="text1"/>
                                <w:sz w:val="12"/>
                                <w:szCs w:val="12"/>
                              </w:rPr>
                              <w:t>www.imgw.pl</w:t>
                            </w:r>
                          </w:hyperlink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br/>
                            <w:t>Regon: 000080507  |  NIP: 525-000-88-09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4B155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42.15pt;margin-top:-22.3pt;width:534.4pt;height:75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" filled="f" stroked="f">
              <v:textbox>
                <w:txbxContent>
                  <w:p w14:paraId="2040CA3D" w14:textId="77777777" w:rsidR="00643E7B" w:rsidRPr="00ED05B2" w:rsidRDefault="00062BC2" w:rsidP="00643E7B">
                    <w:pPr>
                      <w:spacing w:line="240" w:lineRule="auto"/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</w:pPr>
                    <w:r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Instytut Meteorologii i Gospodarki Wodnej – Państwowy Instytut Badawczy |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 </w:t>
                    </w:r>
                    <w:r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Institute of Meteorology and Water Management – National Research Institute</w:t>
                    </w:r>
                    <w:r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br/>
                      <w:t>01-673 Warszawa, ul. Podleśna 61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 | t</w:t>
                    </w:r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el.: +48 22 569 41 00 | 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f</w:t>
                    </w:r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ax: +48 22 834 18 01 | 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e</w:t>
                    </w:r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-mail: imgw@imgw.pl | </w:t>
                    </w:r>
                    <w:hyperlink r:id="rId4" w:history="1">
                      <w:r w:rsidR="00643E7B" w:rsidRPr="00ED05B2">
                        <w:rPr>
                          <w:rStyle w:val="Hipercze"/>
                          <w:rFonts w:ascii="Open Sans" w:hAnsi="Open Sans" w:cs="Open Sans"/>
                          <w:color w:val="000000" w:themeColor="text1"/>
                          <w:sz w:val="12"/>
                          <w:szCs w:val="12"/>
                        </w:rPr>
                        <w:t>www.imgw.pl</w:t>
                      </w:r>
                    </w:hyperlink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br/>
                      <w:t>Regon: 000080507  |  NIP: 525-000-88-09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5434" w14:textId="77777777" w:rsidR="003A7243" w:rsidRDefault="003A7243" w:rsidP="00796E65">
      <w:pPr>
        <w:spacing w:after="0" w:line="240" w:lineRule="auto"/>
      </w:pPr>
      <w:r>
        <w:separator/>
      </w:r>
    </w:p>
  </w:footnote>
  <w:footnote w:type="continuationSeparator" w:id="0">
    <w:p w14:paraId="03026D1E" w14:textId="77777777" w:rsidR="003A7243" w:rsidRDefault="003A7243" w:rsidP="00796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69E3" w14:textId="3A965DC0" w:rsidR="00796E65" w:rsidRDefault="008F2997" w:rsidP="008F2997">
    <w:pPr>
      <w:pStyle w:val="Nagwek"/>
      <w:tabs>
        <w:tab w:val="left" w:pos="2410"/>
      </w:tabs>
      <w:ind w:left="2268" w:hanging="141"/>
    </w:pPr>
    <w:r>
      <w:rPr>
        <w:sz w:val="18"/>
        <w:szCs w:val="18"/>
      </w:rPr>
      <w:tab/>
    </w:r>
    <w:r w:rsidRPr="00656ABC">
      <w:rPr>
        <w:sz w:val="18"/>
        <w:szCs w:val="18"/>
      </w:rPr>
      <w:t>Załącznik nr 1 do zapytania w celu ustalenia szacunkowej</w:t>
    </w:r>
    <w:r>
      <w:rPr>
        <w:sz w:val="18"/>
        <w:szCs w:val="18"/>
      </w:rPr>
      <w:t xml:space="preserve"> </w:t>
    </w:r>
    <w:r w:rsidRPr="00656ABC">
      <w:rPr>
        <w:sz w:val="18"/>
        <w:szCs w:val="18"/>
      </w:rPr>
      <w:t xml:space="preserve"> wartości zamówienia na </w:t>
    </w:r>
    <w:r w:rsidRPr="002F7752">
      <w:rPr>
        <w:sz w:val="18"/>
        <w:szCs w:val="18"/>
      </w:rPr>
      <w:t xml:space="preserve">dostawę radiosond meteorologicznych, akcesoriów do radiosondażowych pomiarów profili ozonu </w:t>
    </w:r>
    <w:r w:rsidR="00796E65">
      <w:rPr>
        <w:noProof/>
      </w:rPr>
      <w:drawing>
        <wp:anchor distT="0" distB="0" distL="114300" distR="114300" simplePos="0" relativeHeight="251658240" behindDoc="0" locked="0" layoutInCell="1" allowOverlap="1" wp14:anchorId="5CE34E4D" wp14:editId="173FB71E">
          <wp:simplePos x="0" y="0"/>
          <wp:positionH relativeFrom="column">
            <wp:posOffset>-535157</wp:posOffset>
          </wp:positionH>
          <wp:positionV relativeFrom="paragraph">
            <wp:posOffset>-68113</wp:posOffset>
          </wp:positionV>
          <wp:extent cx="1287475" cy="1287475"/>
          <wp:effectExtent l="0" t="0" r="8255" b="8255"/>
          <wp:wrapNone/>
          <wp:docPr id="38718619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232602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1" r:link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7475" cy="1287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B44675"/>
    <w:multiLevelType w:val="hybridMultilevel"/>
    <w:tmpl w:val="7E58696C"/>
    <w:lvl w:ilvl="0" w:tplc="1DAEF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92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243"/>
    <w:rsid w:val="000043A7"/>
    <w:rsid w:val="00062BC2"/>
    <w:rsid w:val="000F0378"/>
    <w:rsid w:val="00146062"/>
    <w:rsid w:val="001505A5"/>
    <w:rsid w:val="001C6727"/>
    <w:rsid w:val="001F46FC"/>
    <w:rsid w:val="002105D3"/>
    <w:rsid w:val="0022626D"/>
    <w:rsid w:val="0029209D"/>
    <w:rsid w:val="0030171F"/>
    <w:rsid w:val="00335FBD"/>
    <w:rsid w:val="003A7243"/>
    <w:rsid w:val="00493234"/>
    <w:rsid w:val="004938D1"/>
    <w:rsid w:val="00526A25"/>
    <w:rsid w:val="00643E7B"/>
    <w:rsid w:val="00683368"/>
    <w:rsid w:val="00764425"/>
    <w:rsid w:val="00796E65"/>
    <w:rsid w:val="00897DF4"/>
    <w:rsid w:val="008F2997"/>
    <w:rsid w:val="009918C4"/>
    <w:rsid w:val="009A08FA"/>
    <w:rsid w:val="00A62D36"/>
    <w:rsid w:val="00A75EE1"/>
    <w:rsid w:val="00BE4B18"/>
    <w:rsid w:val="00BF2F74"/>
    <w:rsid w:val="00C521C9"/>
    <w:rsid w:val="00C72442"/>
    <w:rsid w:val="00D0343A"/>
    <w:rsid w:val="00D44156"/>
    <w:rsid w:val="00D902DB"/>
    <w:rsid w:val="00DB008E"/>
    <w:rsid w:val="00E164C2"/>
    <w:rsid w:val="00EB4DB1"/>
    <w:rsid w:val="00ED05B2"/>
    <w:rsid w:val="00FE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2F864"/>
  <w15:chartTrackingRefBased/>
  <w15:docId w15:val="{F911FE82-49B4-4A44-9464-BC147A1E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243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E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E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E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E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E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E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E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E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E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E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E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E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E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E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E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E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E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E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E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E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E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E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E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E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E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E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E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E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E6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96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E65"/>
  </w:style>
  <w:style w:type="paragraph" w:styleId="Stopka">
    <w:name w:val="footer"/>
    <w:basedOn w:val="Normalny"/>
    <w:link w:val="StopkaZnak"/>
    <w:uiPriority w:val="99"/>
    <w:unhideWhenUsed/>
    <w:rsid w:val="00796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E65"/>
  </w:style>
  <w:style w:type="character" w:styleId="Hipercze">
    <w:name w:val="Hyperlink"/>
    <w:basedOn w:val="Domylnaczcionkaakapitu"/>
    <w:uiPriority w:val="99"/>
    <w:unhideWhenUsed/>
    <w:rsid w:val="00643E7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E7B"/>
    <w:rPr>
      <w:color w:val="605E5C"/>
      <w:shd w:val="clear" w:color="auto" w:fill="E1DFDD"/>
    </w:rPr>
  </w:style>
  <w:style w:type="paragraph" w:customStyle="1" w:styleId="Default">
    <w:name w:val="Default"/>
    <w:rsid w:val="003A724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mgw.pl" TargetMode="External"/><Relationship Id="rId2" Type="http://schemas.openxmlformats.org/officeDocument/2006/relationships/image" Target="file:///E:\OneDrive%20-%20IMGW-PIB\AAA%20PRACA\IMGW\000\000%20PAPIERY%20FIRMOWE%20IMGW-PIB\kreska.svg" TargetMode="External"/><Relationship Id="rId1" Type="http://schemas.openxmlformats.org/officeDocument/2006/relationships/image" Target="media/image2.svg"/><Relationship Id="rId4" Type="http://schemas.openxmlformats.org/officeDocument/2006/relationships/hyperlink" Target="http://www.imgw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E:\OneDrive%20-%20IMGW-PIB\AAA%20PRACA\IMGW\000\000%20MATERIALY%20GRAFICZNE\01_LOGOTYP\01%20IMGW-PIB%20LOGO%20PODSTAWOWE%20POLSKIE\IMGW-PIB_LOGO_PODSTAWOWE_PL_RGB.svg" TargetMode="External"/><Relationship Id="rId1" Type="http://schemas.openxmlformats.org/officeDocument/2006/relationships/image" Target="media/image1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zablocki\Downloads\IMGW-PIB-PAPIER-FIRMOWY-OGOLNY-03.2025-SZABLON-v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530ba53-c856-426f-9fee-b45a94e21b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10B23AC2B1654C91962F36177E4E89" ma:contentTypeVersion="18" ma:contentTypeDescription="Create a new document." ma:contentTypeScope="" ma:versionID="43cf5710ef0e9b5d17ee4dfd84b47fd8">
  <xsd:schema xmlns:xsd="http://www.w3.org/2001/XMLSchema" xmlns:xs="http://www.w3.org/2001/XMLSchema" xmlns:p="http://schemas.microsoft.com/office/2006/metadata/properties" xmlns:ns3="6405f1c2-e4df-45c3-89f3-30a3ebd52c9f" xmlns:ns4="c530ba53-c856-426f-9fee-b45a94e21b2e" targetNamespace="http://schemas.microsoft.com/office/2006/metadata/properties" ma:root="true" ma:fieldsID="1e32a8159f9e0f73fb689a20e4581f86" ns3:_="" ns4:_="">
    <xsd:import namespace="6405f1c2-e4df-45c3-89f3-30a3ebd52c9f"/>
    <xsd:import namespace="c530ba53-c856-426f-9fee-b45a94e21b2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5f1c2-e4df-45c3-89f3-30a3ebd52c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30ba53-c856-426f-9fee-b45a94e21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CD6C6-9479-4080-841C-B951D031A5E0}">
  <ds:schemaRefs>
    <ds:schemaRef ds:uri="http://schemas.microsoft.com/office/2006/metadata/properties"/>
    <ds:schemaRef ds:uri="http://schemas.microsoft.com/office/infopath/2007/PartnerControls"/>
    <ds:schemaRef ds:uri="c530ba53-c856-426f-9fee-b45a94e21b2e"/>
  </ds:schemaRefs>
</ds:datastoreItem>
</file>

<file path=customXml/itemProps2.xml><?xml version="1.0" encoding="utf-8"?>
<ds:datastoreItem xmlns:ds="http://schemas.openxmlformats.org/officeDocument/2006/customXml" ds:itemID="{5BB9836E-0766-49B7-89BB-111DA1FD4D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23375-BA63-4533-AB80-A8FE4B91B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05f1c2-e4df-45c3-89f3-30a3ebd52c9f"/>
    <ds:schemaRef ds:uri="c530ba53-c856-426f-9fee-b45a94e21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IMGW-PIB-PAPIER-FIRMOWY-OGOLNY-03.2025-SZABLON-v1</Template>
  <TotalTime>21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Zablocki</dc:creator>
  <cp:keywords/>
  <dc:description/>
  <cp:lastModifiedBy>Grzegorz Zablocki</cp:lastModifiedBy>
  <cp:revision>7</cp:revision>
  <dcterms:created xsi:type="dcterms:W3CDTF">2025-03-12T10:02:00Z</dcterms:created>
  <dcterms:modified xsi:type="dcterms:W3CDTF">2026-05-04T13:50:00Z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0x010100F110B23AC2B1654C91962F36177E4E89</vt:lpwstr>
  </property>
</Properties>
</file>