
<file path=[Content_Types].xml><?xml version="1.0" encoding="utf-8"?>
<Types xmlns="http://schemas.openxmlformats.org/package/2006/content-types"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DCE9F" w14:textId="77777777" w:rsidR="008F2997" w:rsidRDefault="008F2997" w:rsidP="008F2997">
      <w:pPr>
        <w:spacing w:after="0" w:line="240" w:lineRule="auto"/>
      </w:pPr>
    </w:p>
    <w:p w14:paraId="59AC730A" w14:textId="77777777" w:rsidR="008F2997" w:rsidRPr="00016D99" w:rsidRDefault="008F2997" w:rsidP="008F2997">
      <w:pPr>
        <w:spacing w:after="0" w:line="240" w:lineRule="auto"/>
        <w:jc w:val="both"/>
      </w:pPr>
    </w:p>
    <w:p w14:paraId="47C63933" w14:textId="77777777" w:rsidR="008F2997" w:rsidRPr="00016D99" w:rsidRDefault="008F2997" w:rsidP="008F2997">
      <w:pPr>
        <w:spacing w:after="0" w:line="240" w:lineRule="auto"/>
        <w:jc w:val="both"/>
      </w:pPr>
      <w:r w:rsidRPr="00016D99">
        <w:t>………………………………………</w:t>
      </w:r>
      <w:r>
        <w:t>……………….</w:t>
      </w:r>
      <w:r w:rsidRPr="00016D99">
        <w:tab/>
      </w:r>
      <w:r w:rsidRPr="00016D99">
        <w:tab/>
      </w:r>
      <w:r w:rsidRPr="00016D99">
        <w:tab/>
      </w:r>
      <w:r w:rsidRPr="00016D99">
        <w:tab/>
      </w:r>
      <w:r w:rsidRPr="00016D99">
        <w:tab/>
      </w:r>
      <w:r w:rsidRPr="00016D99">
        <w:tab/>
      </w:r>
      <w:r w:rsidRPr="00016D99">
        <w:tab/>
        <w:t xml:space="preserve"> </w:t>
      </w:r>
    </w:p>
    <w:p w14:paraId="1A8D28F4" w14:textId="77777777" w:rsidR="008F2997" w:rsidRPr="00016D99" w:rsidRDefault="008F2997" w:rsidP="008F2997">
      <w:pPr>
        <w:spacing w:after="0" w:line="240" w:lineRule="auto"/>
        <w:jc w:val="both"/>
      </w:pPr>
      <w:r w:rsidRPr="00016D99">
        <w:t>(pieczęć Wykonawcy/Wykonawców)</w:t>
      </w:r>
    </w:p>
    <w:p w14:paraId="3468E0CC" w14:textId="77777777" w:rsidR="008F2997" w:rsidRDefault="008F2997" w:rsidP="008F2997">
      <w:pPr>
        <w:spacing w:after="0" w:line="240" w:lineRule="auto"/>
        <w:jc w:val="center"/>
      </w:pPr>
    </w:p>
    <w:p w14:paraId="3684C8E1" w14:textId="77777777" w:rsidR="008F2997" w:rsidRDefault="008F2997" w:rsidP="008F2997">
      <w:pPr>
        <w:spacing w:after="0" w:line="240" w:lineRule="auto"/>
        <w:jc w:val="center"/>
      </w:pPr>
    </w:p>
    <w:p w14:paraId="1F1B2041" w14:textId="77777777" w:rsidR="008F2997" w:rsidRPr="00016D99" w:rsidRDefault="008F2997" w:rsidP="008F2997">
      <w:pPr>
        <w:spacing w:after="0" w:line="240" w:lineRule="auto"/>
        <w:jc w:val="center"/>
      </w:pPr>
      <w:r w:rsidRPr="00016D99">
        <w:t>INFORMACJA CENOWA</w:t>
      </w:r>
    </w:p>
    <w:p w14:paraId="6EB12026" w14:textId="77777777" w:rsidR="008F2997" w:rsidRPr="00016D99" w:rsidRDefault="008F2997" w:rsidP="008F2997">
      <w:pPr>
        <w:spacing w:after="0" w:line="240" w:lineRule="auto"/>
        <w:jc w:val="both"/>
      </w:pPr>
    </w:p>
    <w:p w14:paraId="1C2B3709" w14:textId="77777777" w:rsidR="008F2997" w:rsidRPr="00016D99" w:rsidRDefault="008F2997" w:rsidP="008F2997">
      <w:pPr>
        <w:spacing w:after="0" w:line="240" w:lineRule="auto"/>
        <w:jc w:val="both"/>
      </w:pPr>
      <w:r w:rsidRPr="00016D99">
        <w:t>Ja/my niżej podpisany/i:</w:t>
      </w:r>
    </w:p>
    <w:p w14:paraId="40EB1708" w14:textId="77777777" w:rsidR="008F2997" w:rsidRDefault="008F2997" w:rsidP="008F2997">
      <w:pPr>
        <w:spacing w:after="0" w:line="240" w:lineRule="auto"/>
        <w:jc w:val="both"/>
      </w:pPr>
    </w:p>
    <w:p w14:paraId="15DF61AE" w14:textId="77777777" w:rsidR="008F2997" w:rsidRPr="00016D99" w:rsidRDefault="008F2997" w:rsidP="008F2997">
      <w:pPr>
        <w:spacing w:after="0" w:line="240" w:lineRule="auto"/>
        <w:jc w:val="both"/>
      </w:pPr>
      <w:r w:rsidRPr="00016D99">
        <w:t>………………………………………………………………………………………………</w:t>
      </w:r>
      <w:r>
        <w:t>…………………………………………………………….</w:t>
      </w:r>
    </w:p>
    <w:p w14:paraId="35B30689" w14:textId="77777777" w:rsidR="008F2997" w:rsidRPr="00016D99" w:rsidRDefault="008F2997" w:rsidP="008F2997">
      <w:pPr>
        <w:spacing w:after="0" w:line="240" w:lineRule="auto"/>
        <w:jc w:val="both"/>
      </w:pPr>
      <w:r w:rsidRPr="00016D99">
        <w:t>działając w imieniu i na rzecz:</w:t>
      </w:r>
    </w:p>
    <w:p w14:paraId="300E83B2" w14:textId="77777777" w:rsidR="008F2997" w:rsidRDefault="008F2997" w:rsidP="008F2997">
      <w:pPr>
        <w:spacing w:after="0" w:line="240" w:lineRule="auto"/>
        <w:jc w:val="both"/>
      </w:pPr>
    </w:p>
    <w:p w14:paraId="37DF19E8" w14:textId="77777777" w:rsidR="008F2997" w:rsidRPr="00016D99" w:rsidRDefault="008F2997" w:rsidP="008F2997">
      <w:pPr>
        <w:spacing w:after="0" w:line="240" w:lineRule="auto"/>
        <w:jc w:val="both"/>
      </w:pPr>
      <w:r w:rsidRPr="00016D99">
        <w:t>………………………………………………………………………………………………</w:t>
      </w:r>
      <w:r>
        <w:t>…………………………………………………………….</w:t>
      </w:r>
    </w:p>
    <w:p w14:paraId="04F1B5BF" w14:textId="77777777" w:rsidR="008F2997" w:rsidRPr="00016D99" w:rsidRDefault="008F2997" w:rsidP="008F2997">
      <w:pPr>
        <w:spacing w:after="0" w:line="240" w:lineRule="auto"/>
        <w:jc w:val="both"/>
        <w:rPr>
          <w:sz w:val="16"/>
          <w:szCs w:val="16"/>
        </w:rPr>
      </w:pPr>
      <w:r w:rsidRPr="00016D99">
        <w:rPr>
          <w:sz w:val="16"/>
          <w:szCs w:val="16"/>
        </w:rPr>
        <w:t>(nazwa firmy oraz dane teleadresowe wykonawcy w tym adres siedziby i adres poczty elektronicznej</w:t>
      </w:r>
      <w:r>
        <w:rPr>
          <w:sz w:val="16"/>
          <w:szCs w:val="16"/>
        </w:rPr>
        <w:t>, n</w:t>
      </w:r>
      <w:r w:rsidRPr="00016D99">
        <w:rPr>
          <w:sz w:val="16"/>
          <w:szCs w:val="16"/>
        </w:rPr>
        <w:t>umer telefonu osoby do kontaktu)</w:t>
      </w:r>
    </w:p>
    <w:p w14:paraId="47D61968" w14:textId="77777777" w:rsidR="008F2997" w:rsidRDefault="008F2997" w:rsidP="008F2997">
      <w:pPr>
        <w:spacing w:after="0" w:line="240" w:lineRule="auto"/>
        <w:jc w:val="both"/>
      </w:pPr>
    </w:p>
    <w:p w14:paraId="7B998D62" w14:textId="77777777" w:rsidR="008F2997" w:rsidRDefault="008F2997" w:rsidP="008F2997">
      <w:pPr>
        <w:spacing w:after="0" w:line="240" w:lineRule="auto"/>
        <w:jc w:val="both"/>
      </w:pPr>
      <w:r w:rsidRPr="00016D99">
        <w:t>składamy informację dotyczącą ustalenia szacunkowej wartości zamówienia</w:t>
      </w:r>
      <w:r>
        <w:t xml:space="preserve"> na a</w:t>
      </w:r>
      <w:r w:rsidRPr="005A4DE9">
        <w:t>kcesori</w:t>
      </w:r>
      <w:r>
        <w:t>a</w:t>
      </w:r>
      <w:r w:rsidRPr="005A4DE9">
        <w:t xml:space="preserve"> do radiosondażowych pomiarów profili ozonu</w:t>
      </w:r>
      <w:r>
        <w:t>:</w:t>
      </w:r>
    </w:p>
    <w:p w14:paraId="4CD1EA4D" w14:textId="77777777" w:rsidR="008F2997" w:rsidRPr="00016D99" w:rsidRDefault="008F2997" w:rsidP="008F2997">
      <w:pPr>
        <w:spacing w:after="0" w:line="240" w:lineRule="auto"/>
        <w:jc w:val="both"/>
      </w:pPr>
    </w:p>
    <w:tbl>
      <w:tblPr>
        <w:tblW w:w="7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134"/>
        <w:gridCol w:w="850"/>
        <w:gridCol w:w="992"/>
        <w:gridCol w:w="993"/>
      </w:tblGrid>
      <w:tr w:rsidR="008F2997" w14:paraId="28CBD440" w14:textId="77777777" w:rsidTr="00BF7B5B">
        <w:tc>
          <w:tcPr>
            <w:tcW w:w="3261" w:type="dxa"/>
            <w:shd w:val="clear" w:color="auto" w:fill="D9D9D9"/>
            <w:vAlign w:val="center"/>
          </w:tcPr>
          <w:p w14:paraId="2C1675FF" w14:textId="77777777" w:rsidR="008F2997" w:rsidRPr="005979A4" w:rsidRDefault="008F2997" w:rsidP="00BF7B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979A4">
              <w:rPr>
                <w:sz w:val="20"/>
                <w:szCs w:val="20"/>
              </w:rPr>
              <w:t>Kategoria asortymentowa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74B9924C" w14:textId="77777777" w:rsidR="008F2997" w:rsidRPr="005979A4" w:rsidRDefault="008F2997" w:rsidP="00BF7B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979A4">
              <w:rPr>
                <w:sz w:val="20"/>
                <w:szCs w:val="20"/>
              </w:rPr>
              <w:t>Ilość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0E2E6593" w14:textId="77777777" w:rsidR="008F2997" w:rsidRPr="005979A4" w:rsidRDefault="008F2997" w:rsidP="00BF7B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979A4">
              <w:rPr>
                <w:sz w:val="20"/>
                <w:szCs w:val="20"/>
              </w:rPr>
              <w:t>Cena netto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4FB6489" w14:textId="77777777" w:rsidR="008F2997" w:rsidRPr="005979A4" w:rsidRDefault="008F2997" w:rsidP="00BF7B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979A4">
              <w:rPr>
                <w:sz w:val="20"/>
                <w:szCs w:val="20"/>
              </w:rPr>
              <w:t>Wartość netto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5B4CB515" w14:textId="77777777" w:rsidR="008F2997" w:rsidRPr="005979A4" w:rsidRDefault="008F2997" w:rsidP="00BF7B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979A4">
              <w:rPr>
                <w:sz w:val="20"/>
                <w:szCs w:val="20"/>
              </w:rPr>
              <w:t>Wartość brutto</w:t>
            </w:r>
          </w:p>
        </w:tc>
      </w:tr>
      <w:tr w:rsidR="008F2997" w14:paraId="3FDB5C9D" w14:textId="77777777" w:rsidTr="00BF7B5B">
        <w:tc>
          <w:tcPr>
            <w:tcW w:w="3261" w:type="dxa"/>
            <w:tcBorders>
              <w:bottom w:val="single" w:sz="4" w:space="0" w:color="auto"/>
            </w:tcBorders>
          </w:tcPr>
          <w:p w14:paraId="2E9A6B20" w14:textId="77777777" w:rsidR="008F2997" w:rsidRPr="005979A4" w:rsidRDefault="008F2997" w:rsidP="00BF7B5B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5979A4">
              <w:rPr>
                <w:sz w:val="20"/>
                <w:szCs w:val="20"/>
              </w:rPr>
              <w:t>Czujnik ozonu z baterią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50C763A" w14:textId="20D84866" w:rsidR="008F2997" w:rsidRPr="005979A4" w:rsidRDefault="00E164C2" w:rsidP="00BF7B5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F2997">
              <w:rPr>
                <w:sz w:val="20"/>
                <w:szCs w:val="20"/>
              </w:rPr>
              <w:t>7</w:t>
            </w:r>
            <w:r w:rsidR="008F2997" w:rsidRPr="005979A4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A207379" w14:textId="77777777" w:rsidR="008F2997" w:rsidRPr="005979A4" w:rsidRDefault="008F2997" w:rsidP="00BF7B5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9FAD215" w14:textId="77777777" w:rsidR="008F2997" w:rsidRPr="005979A4" w:rsidRDefault="008F2997" w:rsidP="00BF7B5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65A4379" w14:textId="77777777" w:rsidR="008F2997" w:rsidRPr="005979A4" w:rsidRDefault="008F2997" w:rsidP="00BF7B5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8F2997" w14:paraId="2B23F225" w14:textId="77777777" w:rsidTr="00BF7B5B">
        <w:tc>
          <w:tcPr>
            <w:tcW w:w="3261" w:type="dxa"/>
            <w:tcBorders>
              <w:bottom w:val="single" w:sz="4" w:space="0" w:color="auto"/>
            </w:tcBorders>
          </w:tcPr>
          <w:p w14:paraId="5D7CBCD7" w14:textId="77777777" w:rsidR="008F2997" w:rsidRPr="005979A4" w:rsidRDefault="008F2997" w:rsidP="00BF7B5B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5979A4">
              <w:rPr>
                <w:sz w:val="20"/>
                <w:szCs w:val="20"/>
              </w:rPr>
              <w:t>Interfejs łączący czujnik z sondą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655ABA" w14:textId="4B19822A" w:rsidR="008F2997" w:rsidRPr="005979A4" w:rsidRDefault="00E164C2" w:rsidP="00BF7B5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F2997">
              <w:rPr>
                <w:sz w:val="20"/>
                <w:szCs w:val="20"/>
              </w:rPr>
              <w:t>7</w:t>
            </w:r>
            <w:r w:rsidR="008F2997" w:rsidRPr="005979A4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C564425" w14:textId="77777777" w:rsidR="008F2997" w:rsidRPr="005979A4" w:rsidRDefault="008F2997" w:rsidP="00BF7B5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4813095" w14:textId="77777777" w:rsidR="008F2997" w:rsidRPr="005979A4" w:rsidRDefault="008F2997" w:rsidP="00BF7B5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B31A8C2" w14:textId="77777777" w:rsidR="008F2997" w:rsidRPr="005979A4" w:rsidRDefault="008F2997" w:rsidP="00BF7B5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8F2997" w14:paraId="5A62F620" w14:textId="77777777" w:rsidTr="00BF7B5B">
        <w:tc>
          <w:tcPr>
            <w:tcW w:w="5245" w:type="dxa"/>
            <w:gridSpan w:val="3"/>
            <w:shd w:val="clear" w:color="auto" w:fill="F2F2F2"/>
          </w:tcPr>
          <w:p w14:paraId="1D0D3CDA" w14:textId="77777777" w:rsidR="008F2997" w:rsidRPr="005979A4" w:rsidRDefault="008F2997" w:rsidP="00BF7B5B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5979A4">
              <w:rPr>
                <w:sz w:val="20"/>
                <w:szCs w:val="20"/>
              </w:rPr>
              <w:t>Koszt transportu (jeśli nie doliczone do ceny)</w:t>
            </w:r>
          </w:p>
        </w:tc>
        <w:tc>
          <w:tcPr>
            <w:tcW w:w="992" w:type="dxa"/>
            <w:shd w:val="clear" w:color="auto" w:fill="F2F2F2"/>
          </w:tcPr>
          <w:p w14:paraId="1FE42EA5" w14:textId="77777777" w:rsidR="008F2997" w:rsidRPr="005979A4" w:rsidRDefault="008F2997" w:rsidP="00BF7B5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2F2F2"/>
          </w:tcPr>
          <w:p w14:paraId="0FDE334E" w14:textId="77777777" w:rsidR="008F2997" w:rsidRPr="005979A4" w:rsidRDefault="008F2997" w:rsidP="00BF7B5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21890BB5" w14:textId="77777777" w:rsidR="008F2997" w:rsidRDefault="008F2997" w:rsidP="008F2997">
      <w:pPr>
        <w:spacing w:after="0" w:line="240" w:lineRule="auto"/>
        <w:jc w:val="both"/>
      </w:pPr>
    </w:p>
    <w:p w14:paraId="2192EFAE" w14:textId="77777777" w:rsidR="008F2997" w:rsidRPr="00016D99" w:rsidRDefault="008F2997" w:rsidP="008F2997">
      <w:pPr>
        <w:spacing w:after="0" w:line="240" w:lineRule="auto"/>
        <w:jc w:val="both"/>
      </w:pPr>
    </w:p>
    <w:p w14:paraId="1D01A048" w14:textId="77777777" w:rsidR="008F2997" w:rsidRPr="00016D99" w:rsidRDefault="008F2997" w:rsidP="008F2997">
      <w:pPr>
        <w:spacing w:after="0" w:line="240" w:lineRule="auto"/>
        <w:jc w:val="both"/>
      </w:pPr>
    </w:p>
    <w:p w14:paraId="626EBB3A" w14:textId="11FA19F7" w:rsidR="008F2997" w:rsidRPr="00016D99" w:rsidRDefault="008F2997" w:rsidP="008F2997">
      <w:pPr>
        <w:spacing w:after="0" w:line="240" w:lineRule="auto"/>
        <w:jc w:val="both"/>
      </w:pPr>
      <w:r w:rsidRPr="00016D99">
        <w:t>……………………,</w:t>
      </w:r>
      <w:r>
        <w:t xml:space="preserve"> </w:t>
      </w:r>
      <w:r w:rsidRPr="00016D99">
        <w:t>dnia……......</w:t>
      </w:r>
      <w:r>
        <w:t>202</w:t>
      </w:r>
      <w:r w:rsidR="00E164C2">
        <w:t>6</w:t>
      </w:r>
      <w:r>
        <w:t xml:space="preserve"> r.                 …………………</w:t>
      </w:r>
      <w:r w:rsidRPr="00016D99">
        <w:t>.........................................................................</w:t>
      </w:r>
    </w:p>
    <w:p w14:paraId="4D118E70" w14:textId="77777777" w:rsidR="008F2997" w:rsidRPr="00016D99" w:rsidRDefault="008F2997" w:rsidP="008F2997">
      <w:pPr>
        <w:spacing w:after="0" w:line="240" w:lineRule="auto"/>
        <w:ind w:left="360"/>
        <w:jc w:val="both"/>
      </w:pPr>
      <w:r w:rsidRPr="00016D99">
        <w:t xml:space="preserve">(miejscowość i data)  </w:t>
      </w:r>
      <w:r w:rsidRPr="00016D99">
        <w:tab/>
      </w:r>
      <w:r>
        <w:t xml:space="preserve">        </w:t>
      </w:r>
      <w:r w:rsidRPr="00016D99">
        <w:tab/>
      </w:r>
      <w:r>
        <w:t xml:space="preserve">     </w:t>
      </w:r>
      <w:r w:rsidRPr="00016D99">
        <w:t>(podpis i pieczęć Wykonawcy/ Pełnomocnika Wykonawcy)</w:t>
      </w:r>
    </w:p>
    <w:p w14:paraId="35924DE2" w14:textId="7E7E4C7F" w:rsidR="008F2997" w:rsidRDefault="008F2997" w:rsidP="00ED27FF">
      <w:pPr>
        <w:spacing w:after="0" w:line="240" w:lineRule="auto"/>
        <w:jc w:val="both"/>
        <w:rPr>
          <w:u w:val="single"/>
        </w:rPr>
      </w:pPr>
    </w:p>
    <w:sectPr w:rsidR="008F2997" w:rsidSect="00062BC2">
      <w:headerReference w:type="default" r:id="rId10"/>
      <w:footerReference w:type="default" r:id="rId11"/>
      <w:pgSz w:w="11906" w:h="16838"/>
      <w:pgMar w:top="3119" w:right="1417" w:bottom="1702" w:left="1417" w:header="708" w:footer="5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1EC3F" w14:textId="77777777" w:rsidR="003A7243" w:rsidRDefault="003A7243" w:rsidP="00796E65">
      <w:pPr>
        <w:spacing w:after="0" w:line="240" w:lineRule="auto"/>
      </w:pPr>
      <w:r>
        <w:separator/>
      </w:r>
    </w:p>
  </w:endnote>
  <w:endnote w:type="continuationSeparator" w:id="0">
    <w:p w14:paraId="6E56D61E" w14:textId="77777777" w:rsidR="003A7243" w:rsidRDefault="003A7243" w:rsidP="00796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48BC4" w14:textId="77777777" w:rsidR="00796E65" w:rsidRDefault="00062BC2" w:rsidP="00796E65">
    <w:pPr>
      <w:pStyle w:val="Stopka"/>
      <w:ind w:left="-851"/>
    </w:pPr>
    <w:r>
      <w:rPr>
        <w:noProof/>
      </w:rPr>
      <w:drawing>
        <wp:anchor distT="0" distB="0" distL="114300" distR="114300" simplePos="0" relativeHeight="251664384" behindDoc="0" locked="0" layoutInCell="1" allowOverlap="1" wp14:anchorId="0260B6E5" wp14:editId="53551D1F">
          <wp:simplePos x="0" y="0"/>
          <wp:positionH relativeFrom="column">
            <wp:posOffset>-1950085</wp:posOffset>
          </wp:positionH>
          <wp:positionV relativeFrom="paragraph">
            <wp:posOffset>-281107</wp:posOffset>
          </wp:positionV>
          <wp:extent cx="11240293" cy="106586"/>
          <wp:effectExtent l="0" t="0" r="0" b="8255"/>
          <wp:wrapNone/>
          <wp:docPr id="691800622" name="kreska.sv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9093832" name="kreska.svg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1" r:link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40293" cy="1065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034B155F" wp14:editId="727F7F3A">
              <wp:simplePos x="0" y="0"/>
              <wp:positionH relativeFrom="column">
                <wp:posOffset>-535092</wp:posOffset>
              </wp:positionH>
              <wp:positionV relativeFrom="paragraph">
                <wp:posOffset>-282899</wp:posOffset>
              </wp:positionV>
              <wp:extent cx="6786645" cy="960465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86645" cy="96046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040CA3D" w14:textId="77777777" w:rsidR="00643E7B" w:rsidRPr="00ED05B2" w:rsidRDefault="00062BC2" w:rsidP="00643E7B">
                          <w:pPr>
                            <w:spacing w:line="240" w:lineRule="auto"/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</w:pPr>
                          <w:r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>Instytut Meteorologii i Gospodarki Wodnej – Państwowy Instytut Badawczy |</w:t>
                          </w:r>
                          <w:r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 xml:space="preserve"> </w:t>
                          </w:r>
                          <w:proofErr w:type="spellStart"/>
                          <w:r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>Institute</w:t>
                          </w:r>
                          <w:proofErr w:type="spellEnd"/>
                          <w:r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 xml:space="preserve"> of </w:t>
                          </w:r>
                          <w:proofErr w:type="spellStart"/>
                          <w:r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>Meteorology</w:t>
                          </w:r>
                          <w:proofErr w:type="spellEnd"/>
                          <w:r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 xml:space="preserve"> and </w:t>
                          </w:r>
                          <w:proofErr w:type="spellStart"/>
                          <w:r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>Water</w:t>
                          </w:r>
                          <w:proofErr w:type="spellEnd"/>
                          <w:r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 xml:space="preserve"> Management – </w:t>
                          </w:r>
                          <w:proofErr w:type="spellStart"/>
                          <w:r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>National</w:t>
                          </w:r>
                          <w:proofErr w:type="spellEnd"/>
                          <w:r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 xml:space="preserve"> </w:t>
                          </w:r>
                          <w:proofErr w:type="spellStart"/>
                          <w:r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>Research</w:t>
                          </w:r>
                          <w:proofErr w:type="spellEnd"/>
                          <w:r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 xml:space="preserve"> </w:t>
                          </w:r>
                          <w:proofErr w:type="spellStart"/>
                          <w:r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>Institute</w:t>
                          </w:r>
                          <w:proofErr w:type="spellEnd"/>
                          <w:r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br/>
                            <w:t>01-673 Warszawa, ul. Podleśna 61</w:t>
                          </w:r>
                          <w:r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 xml:space="preserve"> | t</w:t>
                          </w:r>
                          <w:r w:rsidR="00643E7B"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 xml:space="preserve">el.: +48 22 569 41 00 | </w:t>
                          </w:r>
                          <w:r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>f</w:t>
                          </w:r>
                          <w:r w:rsidR="00643E7B"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 xml:space="preserve">ax: +48 22 834 18 01 | </w:t>
                          </w:r>
                          <w:r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>e</w:t>
                          </w:r>
                          <w:r w:rsidR="00643E7B"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t xml:space="preserve">-mail: imgw@imgw.pl | </w:t>
                          </w:r>
                          <w:hyperlink r:id="rId3" w:history="1">
                            <w:r w:rsidR="00643E7B" w:rsidRPr="00ED05B2">
                              <w:rPr>
                                <w:rStyle w:val="Hipercze"/>
                                <w:rFonts w:ascii="Open Sans" w:hAnsi="Open Sans" w:cs="Open Sans"/>
                                <w:color w:val="000000" w:themeColor="text1"/>
                                <w:sz w:val="12"/>
                                <w:szCs w:val="12"/>
                              </w:rPr>
                              <w:t>www.imgw.pl</w:t>
                            </w:r>
                          </w:hyperlink>
                          <w:r w:rsidR="00643E7B" w:rsidRPr="00ED05B2">
                            <w:rPr>
                              <w:rFonts w:ascii="Open Sans" w:hAnsi="Open Sans" w:cs="Open Sans"/>
                              <w:color w:val="000000" w:themeColor="text1"/>
                              <w:sz w:val="12"/>
                              <w:szCs w:val="12"/>
                            </w:rPr>
                            <w:br/>
                            <w:t>Regon: 000080507  |  NIP: 525-000-88-09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4B155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42.15pt;margin-top:-22.3pt;width:534.4pt;height:75.6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" filled="f" stroked="f">
              <v:textbox>
                <w:txbxContent>
                  <w:p w14:paraId="2040CA3D" w14:textId="77777777" w:rsidR="00643E7B" w:rsidRPr="00ED05B2" w:rsidRDefault="00062BC2" w:rsidP="00643E7B">
                    <w:pPr>
                      <w:spacing w:line="240" w:lineRule="auto"/>
                      <w:rPr>
                        <w:rFonts w:ascii="Open Sans" w:hAnsi="Open Sans" w:cs="Open Sans"/>
                        <w:color w:val="000000" w:themeColor="text1"/>
                        <w:sz w:val="12"/>
                        <w:szCs w:val="12"/>
                      </w:rPr>
                    </w:pPr>
                    <w:r w:rsidRPr="00ED05B2">
                      <w:rPr>
                        <w:rFonts w:ascii="Open Sans" w:hAnsi="Open Sans" w:cs="Open Sans"/>
                        <w:color w:val="000000" w:themeColor="text1"/>
                        <w:sz w:val="12"/>
                        <w:szCs w:val="12"/>
                      </w:rPr>
                      <w:t>Instytut Meteorologii i Gospodarki Wodnej – Państwowy Instytut Badawczy |</w:t>
                    </w:r>
                    <w:r>
                      <w:rPr>
                        <w:rFonts w:ascii="Open Sans" w:hAnsi="Open Sans" w:cs="Open Sans"/>
                        <w:color w:val="000000" w:themeColor="text1"/>
                        <w:sz w:val="12"/>
                        <w:szCs w:val="12"/>
                      </w:rPr>
                      <w:t xml:space="preserve"> </w:t>
                    </w:r>
                    <w:r w:rsidRPr="00ED05B2">
                      <w:rPr>
                        <w:rFonts w:ascii="Open Sans" w:hAnsi="Open Sans" w:cs="Open Sans"/>
                        <w:color w:val="000000" w:themeColor="text1"/>
                        <w:sz w:val="12"/>
                        <w:szCs w:val="12"/>
                      </w:rPr>
                      <w:t>Institute of Meteorology and Water Management – National Research Institute</w:t>
                    </w:r>
                    <w:r w:rsidRPr="00ED05B2">
                      <w:rPr>
                        <w:rFonts w:ascii="Open Sans" w:hAnsi="Open Sans" w:cs="Open Sans"/>
                        <w:color w:val="000000" w:themeColor="text1"/>
                        <w:sz w:val="12"/>
                        <w:szCs w:val="12"/>
                      </w:rPr>
                      <w:br/>
                      <w:t>01-673 Warszawa, ul. Podleśna 61</w:t>
                    </w:r>
                    <w:r>
                      <w:rPr>
                        <w:rFonts w:ascii="Open Sans" w:hAnsi="Open Sans" w:cs="Open Sans"/>
                        <w:color w:val="000000" w:themeColor="text1"/>
                        <w:sz w:val="12"/>
                        <w:szCs w:val="12"/>
                      </w:rPr>
                      <w:t xml:space="preserve"> | t</w:t>
                    </w:r>
                    <w:r w:rsidR="00643E7B" w:rsidRPr="00ED05B2">
                      <w:rPr>
                        <w:rFonts w:ascii="Open Sans" w:hAnsi="Open Sans" w:cs="Open Sans"/>
                        <w:color w:val="000000" w:themeColor="text1"/>
                        <w:sz w:val="12"/>
                        <w:szCs w:val="12"/>
                      </w:rPr>
                      <w:t xml:space="preserve">el.: +48 22 569 41 00 | </w:t>
                    </w:r>
                    <w:r>
                      <w:rPr>
                        <w:rFonts w:ascii="Open Sans" w:hAnsi="Open Sans" w:cs="Open Sans"/>
                        <w:color w:val="000000" w:themeColor="text1"/>
                        <w:sz w:val="12"/>
                        <w:szCs w:val="12"/>
                      </w:rPr>
                      <w:t>f</w:t>
                    </w:r>
                    <w:r w:rsidR="00643E7B" w:rsidRPr="00ED05B2">
                      <w:rPr>
                        <w:rFonts w:ascii="Open Sans" w:hAnsi="Open Sans" w:cs="Open Sans"/>
                        <w:color w:val="000000" w:themeColor="text1"/>
                        <w:sz w:val="12"/>
                        <w:szCs w:val="12"/>
                      </w:rPr>
                      <w:t xml:space="preserve">ax: +48 22 834 18 01 | </w:t>
                    </w:r>
                    <w:r>
                      <w:rPr>
                        <w:rFonts w:ascii="Open Sans" w:hAnsi="Open Sans" w:cs="Open Sans"/>
                        <w:color w:val="000000" w:themeColor="text1"/>
                        <w:sz w:val="12"/>
                        <w:szCs w:val="12"/>
                      </w:rPr>
                      <w:t>e</w:t>
                    </w:r>
                    <w:r w:rsidR="00643E7B" w:rsidRPr="00ED05B2">
                      <w:rPr>
                        <w:rFonts w:ascii="Open Sans" w:hAnsi="Open Sans" w:cs="Open Sans"/>
                        <w:color w:val="000000" w:themeColor="text1"/>
                        <w:sz w:val="12"/>
                        <w:szCs w:val="12"/>
                      </w:rPr>
                      <w:t xml:space="preserve">-mail: imgw@imgw.pl | </w:t>
                    </w:r>
                    <w:hyperlink r:id="rId4" w:history="1">
                      <w:r w:rsidR="00643E7B" w:rsidRPr="00ED05B2">
                        <w:rPr>
                          <w:rStyle w:val="Hipercze"/>
                          <w:rFonts w:ascii="Open Sans" w:hAnsi="Open Sans" w:cs="Open Sans"/>
                          <w:color w:val="000000" w:themeColor="text1"/>
                          <w:sz w:val="12"/>
                          <w:szCs w:val="12"/>
                        </w:rPr>
                        <w:t>www.imgw.pl</w:t>
                      </w:r>
                    </w:hyperlink>
                    <w:r w:rsidR="00643E7B" w:rsidRPr="00ED05B2">
                      <w:rPr>
                        <w:rFonts w:ascii="Open Sans" w:hAnsi="Open Sans" w:cs="Open Sans"/>
                        <w:color w:val="000000" w:themeColor="text1"/>
                        <w:sz w:val="12"/>
                        <w:szCs w:val="12"/>
                      </w:rPr>
                      <w:br/>
                      <w:t>Regon: 000080507  |  NIP: 525-000-88-09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95434" w14:textId="77777777" w:rsidR="003A7243" w:rsidRDefault="003A7243" w:rsidP="00796E65">
      <w:pPr>
        <w:spacing w:after="0" w:line="240" w:lineRule="auto"/>
      </w:pPr>
      <w:r>
        <w:separator/>
      </w:r>
    </w:p>
  </w:footnote>
  <w:footnote w:type="continuationSeparator" w:id="0">
    <w:p w14:paraId="03026D1E" w14:textId="77777777" w:rsidR="003A7243" w:rsidRDefault="003A7243" w:rsidP="00796E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169E3" w14:textId="3A965DC0" w:rsidR="00796E65" w:rsidRDefault="008F2997" w:rsidP="008F2997">
    <w:pPr>
      <w:pStyle w:val="Nagwek"/>
      <w:tabs>
        <w:tab w:val="left" w:pos="2410"/>
      </w:tabs>
      <w:ind w:left="2268" w:hanging="141"/>
    </w:pPr>
    <w:r>
      <w:rPr>
        <w:sz w:val="18"/>
        <w:szCs w:val="18"/>
      </w:rPr>
      <w:tab/>
    </w:r>
    <w:r w:rsidRPr="00656ABC">
      <w:rPr>
        <w:sz w:val="18"/>
        <w:szCs w:val="18"/>
      </w:rPr>
      <w:t>Załącznik nr 1 do zapytania w celu ustalenia szacunkowej</w:t>
    </w:r>
    <w:r>
      <w:rPr>
        <w:sz w:val="18"/>
        <w:szCs w:val="18"/>
      </w:rPr>
      <w:t xml:space="preserve"> </w:t>
    </w:r>
    <w:r w:rsidRPr="00656ABC">
      <w:rPr>
        <w:sz w:val="18"/>
        <w:szCs w:val="18"/>
      </w:rPr>
      <w:t xml:space="preserve"> wartości zamówienia na </w:t>
    </w:r>
    <w:r w:rsidRPr="002F7752">
      <w:rPr>
        <w:sz w:val="18"/>
        <w:szCs w:val="18"/>
      </w:rPr>
      <w:t xml:space="preserve">dostawę radiosond meteorologicznych, akcesoriów do radiosondażowych pomiarów profili ozonu </w:t>
    </w:r>
    <w:r w:rsidR="00796E65">
      <w:rPr>
        <w:noProof/>
      </w:rPr>
      <w:drawing>
        <wp:anchor distT="0" distB="0" distL="114300" distR="114300" simplePos="0" relativeHeight="251658240" behindDoc="0" locked="0" layoutInCell="1" allowOverlap="1" wp14:anchorId="5CE34E4D" wp14:editId="173FB71E">
          <wp:simplePos x="0" y="0"/>
          <wp:positionH relativeFrom="column">
            <wp:posOffset>-535157</wp:posOffset>
          </wp:positionH>
          <wp:positionV relativeFrom="paragraph">
            <wp:posOffset>-68113</wp:posOffset>
          </wp:positionV>
          <wp:extent cx="1287475" cy="1287475"/>
          <wp:effectExtent l="0" t="0" r="8255" b="8255"/>
          <wp:wrapNone/>
          <wp:docPr id="387186192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6232602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1" r:link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7475" cy="12874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B44675"/>
    <w:multiLevelType w:val="hybridMultilevel"/>
    <w:tmpl w:val="7E58696C"/>
    <w:lvl w:ilvl="0" w:tplc="1DAEFF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092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8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243"/>
    <w:rsid w:val="000043A7"/>
    <w:rsid w:val="00042AD6"/>
    <w:rsid w:val="00062BC2"/>
    <w:rsid w:val="000F0378"/>
    <w:rsid w:val="00146062"/>
    <w:rsid w:val="001505A5"/>
    <w:rsid w:val="001C6727"/>
    <w:rsid w:val="001F46FC"/>
    <w:rsid w:val="002105D3"/>
    <w:rsid w:val="0022626D"/>
    <w:rsid w:val="0029209D"/>
    <w:rsid w:val="0030171F"/>
    <w:rsid w:val="00335FBD"/>
    <w:rsid w:val="003A7243"/>
    <w:rsid w:val="00493234"/>
    <w:rsid w:val="004938D1"/>
    <w:rsid w:val="00526A25"/>
    <w:rsid w:val="00643E7B"/>
    <w:rsid w:val="00683368"/>
    <w:rsid w:val="00764425"/>
    <w:rsid w:val="00796E65"/>
    <w:rsid w:val="00897DF4"/>
    <w:rsid w:val="008F2997"/>
    <w:rsid w:val="009918C4"/>
    <w:rsid w:val="009A08FA"/>
    <w:rsid w:val="00A62D36"/>
    <w:rsid w:val="00A75EE1"/>
    <w:rsid w:val="00BE4B18"/>
    <w:rsid w:val="00BF2F74"/>
    <w:rsid w:val="00C521C9"/>
    <w:rsid w:val="00D0343A"/>
    <w:rsid w:val="00D44156"/>
    <w:rsid w:val="00D902DB"/>
    <w:rsid w:val="00DB008E"/>
    <w:rsid w:val="00E164C2"/>
    <w:rsid w:val="00EB4DB1"/>
    <w:rsid w:val="00ED05B2"/>
    <w:rsid w:val="00ED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C2F864"/>
  <w15:chartTrackingRefBased/>
  <w15:docId w15:val="{F911FE82-49B4-4A44-9464-BC147A1E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7243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6E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6E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6E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6E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6E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6E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6E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6E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6E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6E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6E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6E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6E6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6E6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6E6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6E6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6E6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6E6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6E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6E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6E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6E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6E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6E6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6E6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6E6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6E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6E6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6E6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96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6E65"/>
  </w:style>
  <w:style w:type="paragraph" w:styleId="Stopka">
    <w:name w:val="footer"/>
    <w:basedOn w:val="Normalny"/>
    <w:link w:val="StopkaZnak"/>
    <w:uiPriority w:val="99"/>
    <w:unhideWhenUsed/>
    <w:rsid w:val="00796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6E65"/>
  </w:style>
  <w:style w:type="character" w:styleId="Hipercze">
    <w:name w:val="Hyperlink"/>
    <w:basedOn w:val="Domylnaczcionkaakapitu"/>
    <w:uiPriority w:val="99"/>
    <w:unhideWhenUsed/>
    <w:rsid w:val="00643E7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43E7B"/>
    <w:rPr>
      <w:color w:val="605E5C"/>
      <w:shd w:val="clear" w:color="auto" w:fill="E1DFDD"/>
    </w:rPr>
  </w:style>
  <w:style w:type="paragraph" w:customStyle="1" w:styleId="Default">
    <w:name w:val="Default"/>
    <w:rsid w:val="003A724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imgw.pl" TargetMode="External"/><Relationship Id="rId2" Type="http://schemas.openxmlformats.org/officeDocument/2006/relationships/image" Target="file:///E:\OneDrive%20-%20IMGW-PIB\AAA%20PRACA\IMGW\000\000%20PAPIERY%20FIRMOWE%20IMGW-PIB\kreska.svg" TargetMode="External"/><Relationship Id="rId1" Type="http://schemas.openxmlformats.org/officeDocument/2006/relationships/image" Target="media/image2.svg"/><Relationship Id="rId4" Type="http://schemas.openxmlformats.org/officeDocument/2006/relationships/hyperlink" Target="http://www.imgw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E:\OneDrive%20-%20IMGW-PIB\AAA%20PRACA\IMGW\000\000%20MATERIALY%20GRAFICZNE\01_LOGOTYP\01%20IMGW-PIB%20LOGO%20PODSTAWOWE%20POLSKIE\IMGW-PIB_LOGO_PODSTAWOWE_PL_RGB.svg" TargetMode="External"/><Relationship Id="rId1" Type="http://schemas.openxmlformats.org/officeDocument/2006/relationships/image" Target="media/image1.sv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zablocki\Downloads\IMGW-PIB-PAPIER-FIRMOWY-OGOLNY-03.2025-SZABLON-v1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530ba53-c856-426f-9fee-b45a94e21b2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10B23AC2B1654C91962F36177E4E89" ma:contentTypeVersion="18" ma:contentTypeDescription="Create a new document." ma:contentTypeScope="" ma:versionID="43cf5710ef0e9b5d17ee4dfd84b47fd8">
  <xsd:schema xmlns:xsd="http://www.w3.org/2001/XMLSchema" xmlns:xs="http://www.w3.org/2001/XMLSchema" xmlns:p="http://schemas.microsoft.com/office/2006/metadata/properties" xmlns:ns3="6405f1c2-e4df-45c3-89f3-30a3ebd52c9f" xmlns:ns4="c530ba53-c856-426f-9fee-b45a94e21b2e" targetNamespace="http://schemas.microsoft.com/office/2006/metadata/properties" ma:root="true" ma:fieldsID="1e32a8159f9e0f73fb689a20e4581f86" ns3:_="" ns4:_="">
    <xsd:import namespace="6405f1c2-e4df-45c3-89f3-30a3ebd52c9f"/>
    <xsd:import namespace="c530ba53-c856-426f-9fee-b45a94e21b2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05f1c2-e4df-45c3-89f3-30a3ebd52c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30ba53-c856-426f-9fee-b45a94e21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CD6C6-9479-4080-841C-B951D031A5E0}">
  <ds:schemaRefs>
    <ds:schemaRef ds:uri="http://schemas.microsoft.com/office/2006/metadata/properties"/>
    <ds:schemaRef ds:uri="http://schemas.microsoft.com/office/infopath/2007/PartnerControls"/>
    <ds:schemaRef ds:uri="c530ba53-c856-426f-9fee-b45a94e21b2e"/>
  </ds:schemaRefs>
</ds:datastoreItem>
</file>

<file path=customXml/itemProps2.xml><?xml version="1.0" encoding="utf-8"?>
<ds:datastoreItem xmlns:ds="http://schemas.openxmlformats.org/officeDocument/2006/customXml" ds:itemID="{5BB9836E-0766-49B7-89BB-111DA1FD4D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23375-BA63-4533-AB80-A8FE4B91B9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05f1c2-e4df-45c3-89f3-30a3ebd52c9f"/>
    <ds:schemaRef ds:uri="c530ba53-c856-426f-9fee-b45a94e21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IMGW-PIB-PAPIER-FIRMOWY-OGOLNY-03.2025-SZABLON-v1</Template>
  <TotalTime>22</TotalTime>
  <Pages>1</Pages>
  <Words>136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Zablocki</dc:creator>
  <cp:keywords/>
  <dc:description/>
  <cp:lastModifiedBy>Grzegorz Zablocki</cp:lastModifiedBy>
  <cp:revision>7</cp:revision>
  <dcterms:created xsi:type="dcterms:W3CDTF">2025-03-12T10:02:00Z</dcterms:created>
  <dcterms:modified xsi:type="dcterms:W3CDTF">2026-05-04T13:52:00Z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0x010100F110B23AC2B1654C91962F36177E4E89</vt:lpwstr>
  </property>
</Properties>
</file>