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F6C" w:rsidRPr="00CA0F6C" w:rsidRDefault="00CA0F6C" w:rsidP="00CA0F6C">
      <w:pPr>
        <w:jc w:val="right"/>
        <w:rPr>
          <w:color w:val="000000"/>
          <w:sz w:val="22"/>
          <w:szCs w:val="22"/>
        </w:rPr>
      </w:pPr>
      <w:bookmarkStart w:id="0" w:name="_GoBack"/>
      <w:bookmarkEnd w:id="0"/>
      <w:r w:rsidRPr="00CA0F6C">
        <w:rPr>
          <w:color w:val="000000"/>
          <w:sz w:val="22"/>
          <w:szCs w:val="22"/>
        </w:rPr>
        <w:t>Załącznik nr 4</w:t>
      </w:r>
    </w:p>
    <w:p w:rsidR="00CA0F6C" w:rsidRDefault="00CA0F6C" w:rsidP="00CA0F6C">
      <w:pPr>
        <w:jc w:val="center"/>
        <w:rPr>
          <w:color w:val="000000"/>
          <w:sz w:val="22"/>
          <w:szCs w:val="22"/>
          <w:u w:val="single"/>
        </w:rPr>
      </w:pPr>
    </w:p>
    <w:p w:rsidR="00CA0F6C" w:rsidRDefault="00CA0F6C" w:rsidP="00CA0F6C">
      <w:pPr>
        <w:jc w:val="center"/>
        <w:rPr>
          <w:color w:val="000000"/>
          <w:sz w:val="22"/>
          <w:szCs w:val="22"/>
          <w:u w:val="single"/>
        </w:rPr>
      </w:pPr>
    </w:p>
    <w:p w:rsidR="00CA0F6C" w:rsidRPr="00CA0F6C" w:rsidRDefault="00CA0F6C" w:rsidP="00CA0F6C">
      <w:pPr>
        <w:jc w:val="center"/>
        <w:rPr>
          <w:b/>
          <w:color w:val="000000"/>
          <w:sz w:val="22"/>
          <w:szCs w:val="22"/>
        </w:rPr>
      </w:pPr>
      <w:r w:rsidRPr="00CA0F6C">
        <w:rPr>
          <w:b/>
          <w:color w:val="000000"/>
          <w:sz w:val="22"/>
          <w:szCs w:val="22"/>
        </w:rPr>
        <w:t xml:space="preserve">Wykaz aparatury i sprzętu medycznego, który będzie wykorzystywany do realizacji umowy </w:t>
      </w:r>
    </w:p>
    <w:p w:rsidR="00CA0F6C" w:rsidRPr="00CA0F6C" w:rsidRDefault="00CA0F6C" w:rsidP="00CA0F6C">
      <w:pPr>
        <w:jc w:val="center"/>
        <w:rPr>
          <w:b/>
          <w:color w:val="000000"/>
          <w:sz w:val="22"/>
          <w:szCs w:val="22"/>
        </w:rPr>
      </w:pPr>
      <w:r w:rsidRPr="00CA0F6C">
        <w:rPr>
          <w:b/>
          <w:color w:val="000000"/>
          <w:sz w:val="22"/>
          <w:szCs w:val="22"/>
        </w:rPr>
        <w:t xml:space="preserve">na wykonywanie świadczeń </w:t>
      </w:r>
    </w:p>
    <w:p w:rsidR="00CA0F6C" w:rsidRDefault="00CA0F6C" w:rsidP="00CA0F6C">
      <w:pPr>
        <w:spacing w:line="360" w:lineRule="auto"/>
        <w:ind w:left="720"/>
        <w:outlineLvl w:val="0"/>
        <w:rPr>
          <w:b/>
          <w:sz w:val="22"/>
          <w:szCs w:val="22"/>
        </w:rPr>
      </w:pPr>
    </w:p>
    <w:p w:rsidR="00CA0F6C" w:rsidRDefault="00CA0F6C" w:rsidP="00CA0F6C">
      <w:pPr>
        <w:spacing w:line="360" w:lineRule="auto"/>
        <w:ind w:left="720"/>
        <w:outlineLvl w:val="0"/>
        <w:rPr>
          <w:b/>
          <w:sz w:val="22"/>
          <w:szCs w:val="22"/>
        </w:rPr>
      </w:pPr>
    </w:p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26"/>
        <w:gridCol w:w="1135"/>
        <w:gridCol w:w="3402"/>
        <w:gridCol w:w="6943"/>
      </w:tblGrid>
      <w:tr w:rsidR="00CA0F6C" w:rsidTr="005F7409">
        <w:trPr>
          <w:trHeight w:val="12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L.p</w:t>
            </w:r>
            <w:proofErr w:type="spellEnd"/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Nazwa sprzętu i aparatury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Rok produkcji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Producent</w:t>
            </w:r>
          </w:p>
        </w:tc>
        <w:tc>
          <w:tcPr>
            <w:tcW w:w="69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  <w:tr w:rsidR="00CA0F6C" w:rsidTr="005F74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6C" w:rsidRDefault="00CA0F6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0F6C" w:rsidRDefault="00CA0F6C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CA0F6C" w:rsidRDefault="00CA0F6C" w:rsidP="00CA0F6C">
      <w:pPr>
        <w:ind w:firstLine="708"/>
        <w:outlineLvl w:val="0"/>
        <w:rPr>
          <w:sz w:val="22"/>
          <w:szCs w:val="22"/>
        </w:rPr>
      </w:pPr>
    </w:p>
    <w:p w:rsidR="00CA0F6C" w:rsidRDefault="00CA0F6C" w:rsidP="00CA0F6C">
      <w:pPr>
        <w:spacing w:line="360" w:lineRule="auto"/>
        <w:ind w:left="720"/>
        <w:outlineLvl w:val="0"/>
        <w:rPr>
          <w:sz w:val="22"/>
          <w:szCs w:val="22"/>
        </w:rPr>
      </w:pPr>
    </w:p>
    <w:p w:rsidR="00CA0F6C" w:rsidRDefault="00CA0F6C" w:rsidP="00CA0F6C">
      <w:pPr>
        <w:spacing w:line="360" w:lineRule="auto"/>
        <w:jc w:val="center"/>
        <w:outlineLvl w:val="0"/>
        <w:rPr>
          <w:b/>
          <w:sz w:val="22"/>
          <w:szCs w:val="22"/>
        </w:rPr>
      </w:pPr>
    </w:p>
    <w:p w:rsidR="00CA0F6C" w:rsidRDefault="00CA0F6C" w:rsidP="00CA0F6C">
      <w:pPr>
        <w:ind w:left="6372" w:firstLine="708"/>
        <w:outlineLvl w:val="0"/>
        <w:rPr>
          <w:sz w:val="20"/>
          <w:szCs w:val="20"/>
        </w:rPr>
      </w:pPr>
      <w:r>
        <w:rPr>
          <w:sz w:val="20"/>
          <w:szCs w:val="20"/>
        </w:rPr>
        <w:t>………………………</w:t>
      </w:r>
    </w:p>
    <w:p w:rsidR="00CA0F6C" w:rsidRDefault="00CA0F6C" w:rsidP="00CA0F6C">
      <w:pPr>
        <w:ind w:left="7080"/>
        <w:outlineLvl w:val="0"/>
        <w:rPr>
          <w:sz w:val="18"/>
          <w:szCs w:val="18"/>
        </w:rPr>
      </w:pPr>
      <w:r>
        <w:rPr>
          <w:sz w:val="18"/>
          <w:szCs w:val="18"/>
        </w:rPr>
        <w:t xml:space="preserve">  Data i podpis oferenta</w:t>
      </w:r>
    </w:p>
    <w:p w:rsidR="00CA0F6C" w:rsidRDefault="00CA0F6C" w:rsidP="00CA0F6C">
      <w:pPr>
        <w:ind w:left="7080"/>
        <w:outlineLvl w:val="0"/>
        <w:rPr>
          <w:sz w:val="18"/>
          <w:szCs w:val="18"/>
        </w:rPr>
      </w:pPr>
    </w:p>
    <w:p w:rsidR="00CA0F6C" w:rsidRDefault="00CA0F6C" w:rsidP="00CA0F6C"/>
    <w:p w:rsidR="00442A16" w:rsidRDefault="00442A16"/>
    <w:sectPr w:rsidR="00442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443"/>
    <w:rsid w:val="00166DFC"/>
    <w:rsid w:val="00371443"/>
    <w:rsid w:val="00442A16"/>
    <w:rsid w:val="005F7409"/>
    <w:rsid w:val="00CA0F6C"/>
    <w:rsid w:val="00D0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92A13EB8</Template>
  <TotalTime>0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Będkowska Mariola</dc:creator>
  <cp:lastModifiedBy>Będkowska Mariola</cp:lastModifiedBy>
  <cp:revision>2</cp:revision>
  <cp:lastPrinted>2024-04-18T11:25:00Z</cp:lastPrinted>
  <dcterms:created xsi:type="dcterms:W3CDTF">2024-04-18T11:25:00Z</dcterms:created>
  <dcterms:modified xsi:type="dcterms:W3CDTF">2024-04-18T11:25:00Z</dcterms:modified>
</cp:coreProperties>
</file>