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12CD1" w14:textId="77777777" w:rsidR="00033BD1" w:rsidRPr="001A2175" w:rsidRDefault="00033BD1" w:rsidP="00033BD1">
      <w:pPr>
        <w:pStyle w:val="Zwykyteks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3611687" w14:textId="77777777" w:rsidR="00033BD1" w:rsidRPr="001A2175" w:rsidRDefault="00033BD1" w:rsidP="00033BD1">
      <w:pPr>
        <w:pStyle w:val="Zwykytekst"/>
        <w:jc w:val="center"/>
        <w:rPr>
          <w:rFonts w:asciiTheme="minorHAnsi" w:hAnsiTheme="minorHAnsi" w:cstheme="minorHAnsi"/>
          <w:b/>
          <w:color w:val="EE0000"/>
          <w:sz w:val="24"/>
          <w:szCs w:val="24"/>
        </w:rPr>
      </w:pPr>
      <w:r w:rsidRPr="001A2175">
        <w:rPr>
          <w:rFonts w:asciiTheme="minorHAnsi" w:hAnsiTheme="minorHAnsi" w:cstheme="minorHAnsi"/>
          <w:b/>
          <w:color w:val="EE0000"/>
          <w:sz w:val="24"/>
          <w:szCs w:val="24"/>
        </w:rPr>
        <w:t xml:space="preserve">                                                              </w:t>
      </w:r>
      <w:r w:rsidRPr="001A2175">
        <w:rPr>
          <w:rFonts w:asciiTheme="minorHAnsi" w:hAnsiTheme="minorHAnsi" w:cstheme="minorHAnsi"/>
          <w:b/>
          <w:color w:val="EE0000"/>
          <w:sz w:val="24"/>
          <w:szCs w:val="24"/>
        </w:rPr>
        <w:tab/>
      </w:r>
      <w:r w:rsidRPr="001A2175">
        <w:rPr>
          <w:rFonts w:asciiTheme="minorHAnsi" w:hAnsiTheme="minorHAnsi" w:cstheme="minorHAnsi"/>
          <w:b/>
          <w:color w:val="EE0000"/>
          <w:sz w:val="24"/>
          <w:szCs w:val="24"/>
        </w:rPr>
        <w:tab/>
      </w:r>
      <w:r w:rsidRPr="001A2175">
        <w:rPr>
          <w:rFonts w:asciiTheme="minorHAnsi" w:hAnsiTheme="minorHAnsi" w:cstheme="minorHAnsi"/>
          <w:b/>
          <w:color w:val="EE0000"/>
          <w:sz w:val="24"/>
          <w:szCs w:val="24"/>
        </w:rPr>
        <w:tab/>
      </w:r>
      <w:r w:rsidRPr="001A2175">
        <w:rPr>
          <w:rFonts w:asciiTheme="minorHAnsi" w:hAnsiTheme="minorHAnsi" w:cstheme="minorHAnsi"/>
          <w:b/>
          <w:color w:val="EE0000"/>
          <w:sz w:val="24"/>
          <w:szCs w:val="24"/>
        </w:rPr>
        <w:tab/>
      </w:r>
      <w:r w:rsidRPr="001A2175">
        <w:rPr>
          <w:rFonts w:asciiTheme="minorHAnsi" w:hAnsiTheme="minorHAnsi" w:cstheme="minorHAnsi"/>
          <w:b/>
          <w:color w:val="EE0000"/>
          <w:sz w:val="24"/>
          <w:szCs w:val="24"/>
        </w:rPr>
        <w:tab/>
      </w:r>
      <w:r w:rsidRPr="001A2175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3552C3" w:rsidRPr="001A2175">
        <w:rPr>
          <w:rFonts w:asciiTheme="minorHAnsi" w:hAnsiTheme="minorHAnsi" w:cstheme="minorHAnsi"/>
          <w:b/>
          <w:sz w:val="24"/>
          <w:szCs w:val="24"/>
        </w:rPr>
        <w:t>3</w:t>
      </w:r>
      <w:r w:rsidRPr="001A217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6EAA399E" w14:textId="7A57CA52" w:rsidR="00033BD1" w:rsidRPr="001A2175" w:rsidRDefault="00033BD1" w:rsidP="00033BD1">
      <w:pPr>
        <w:keepNext/>
        <w:keepLines/>
        <w:spacing w:after="242"/>
        <w:ind w:left="5"/>
        <w:jc w:val="both"/>
        <w:outlineLvl w:val="0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  <w:r w:rsidRPr="001A2175">
        <w:rPr>
          <w:rFonts w:eastAsia="Times New Roman" w:cstheme="minorHAnsi"/>
          <w:b/>
          <w:color w:val="000000"/>
          <w:sz w:val="20"/>
          <w:szCs w:val="20"/>
          <w:lang w:eastAsia="pl-PL"/>
        </w:rPr>
        <w:t>CEN.25.</w:t>
      </w:r>
      <w:r w:rsidR="001A2175" w:rsidRPr="001A2175">
        <w:rPr>
          <w:rFonts w:eastAsia="Times New Roman" w:cstheme="minorHAnsi"/>
          <w:b/>
          <w:color w:val="000000"/>
          <w:sz w:val="20"/>
          <w:szCs w:val="20"/>
          <w:lang w:eastAsia="pl-PL"/>
        </w:rPr>
        <w:t>7</w:t>
      </w:r>
      <w:r w:rsidRPr="001A2175">
        <w:rPr>
          <w:rFonts w:eastAsia="Times New Roman" w:cstheme="minorHAnsi"/>
          <w:b/>
          <w:color w:val="000000"/>
          <w:sz w:val="20"/>
          <w:szCs w:val="20"/>
          <w:lang w:eastAsia="pl-PL"/>
        </w:rPr>
        <w:t>.202</w:t>
      </w:r>
      <w:r w:rsidR="001A2175" w:rsidRPr="001A2175">
        <w:rPr>
          <w:rFonts w:eastAsia="Times New Roman" w:cstheme="minorHAnsi"/>
          <w:b/>
          <w:color w:val="000000"/>
          <w:sz w:val="20"/>
          <w:szCs w:val="20"/>
          <w:lang w:eastAsia="pl-PL"/>
        </w:rPr>
        <w:t>6</w:t>
      </w:r>
    </w:p>
    <w:p w14:paraId="137156EA" w14:textId="77777777" w:rsidR="00033BD1" w:rsidRPr="001A2175" w:rsidRDefault="00033BD1" w:rsidP="00033BD1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</w:p>
    <w:p w14:paraId="7E2013DD" w14:textId="77777777" w:rsidR="00033BD1" w:rsidRPr="001A2175" w:rsidRDefault="00033BD1" w:rsidP="00033BD1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</w:p>
    <w:p w14:paraId="2FA702B7" w14:textId="77777777" w:rsidR="00033BD1" w:rsidRPr="001A2175" w:rsidRDefault="00033BD1" w:rsidP="00033BD1">
      <w:pPr>
        <w:pStyle w:val="Zwykytekst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A2175">
        <w:rPr>
          <w:rFonts w:asciiTheme="minorHAnsi" w:hAnsiTheme="minorHAnsi" w:cstheme="minorHAnsi"/>
          <w:b/>
          <w:sz w:val="28"/>
          <w:szCs w:val="28"/>
        </w:rPr>
        <w:t>Klauzula informacyjna  RODO</w:t>
      </w:r>
    </w:p>
    <w:p w14:paraId="35200305" w14:textId="77777777" w:rsidR="00033BD1" w:rsidRPr="001A2175" w:rsidRDefault="00033BD1" w:rsidP="00033BD1">
      <w:pPr>
        <w:pStyle w:val="Zwykytekst"/>
        <w:jc w:val="both"/>
        <w:rPr>
          <w:rFonts w:asciiTheme="minorHAnsi" w:hAnsiTheme="minorHAnsi" w:cstheme="minorHAnsi"/>
          <w:sz w:val="24"/>
          <w:szCs w:val="24"/>
        </w:rPr>
      </w:pPr>
    </w:p>
    <w:p w14:paraId="282096CF" w14:textId="77777777" w:rsidR="00033BD1" w:rsidRPr="001A2175" w:rsidRDefault="00033BD1" w:rsidP="00033BD1">
      <w:pPr>
        <w:pStyle w:val="Zwykytekst"/>
        <w:jc w:val="both"/>
        <w:rPr>
          <w:rFonts w:asciiTheme="minorHAnsi" w:hAnsiTheme="minorHAnsi" w:cstheme="minorHAnsi"/>
          <w:sz w:val="24"/>
          <w:szCs w:val="24"/>
        </w:rPr>
      </w:pPr>
    </w:p>
    <w:p w14:paraId="05463B53" w14:textId="77777777" w:rsidR="00033BD1" w:rsidRPr="001A2175" w:rsidRDefault="00033BD1" w:rsidP="00033BD1">
      <w:pPr>
        <w:pStyle w:val="Zwykytekst"/>
        <w:spacing w:line="360" w:lineRule="auto"/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 w:rsidRPr="001A2175">
        <w:rPr>
          <w:rFonts w:asciiTheme="minorHAnsi" w:hAnsiTheme="minorHAnsi" w:cstheme="minorHAnsi"/>
          <w:sz w:val="24"/>
          <w:szCs w:val="24"/>
        </w:rPr>
        <w:t>Zgodnie z odpowiednio art. 13 ust. 1 i ust. 2 oraz art. 14 ust. 1 i ust. 2 Rozporządzenia Parlamentu Europejskiego i Rady (UE) 2016/679 z dnia 27 kwietnia 2016 roku w sprawie ochrony osób fizycznych w związku z przetwarzaniem danych osobowych i w sprawie swobodnego przepływu takich danych oraz uchylenia dyrektywy 95/46/VVE dalej: RODO) informuję, iż:</w:t>
      </w:r>
    </w:p>
    <w:p w14:paraId="725E9480" w14:textId="77777777" w:rsidR="00033BD1" w:rsidRPr="001A2175" w:rsidRDefault="00033BD1" w:rsidP="00033BD1">
      <w:pPr>
        <w:pStyle w:val="Zwykytekst"/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A2175">
        <w:rPr>
          <w:rFonts w:asciiTheme="minorHAnsi" w:hAnsiTheme="minorHAnsi" w:cstheme="minorHAnsi"/>
          <w:sz w:val="24"/>
          <w:szCs w:val="24"/>
        </w:rPr>
        <w:t xml:space="preserve">Administratorem Państwa danych osobowych jest </w:t>
      </w:r>
      <w:bookmarkStart w:id="0" w:name="_Hlk72235412"/>
      <w:r w:rsidRPr="001A2175">
        <w:rPr>
          <w:rFonts w:asciiTheme="minorHAnsi" w:hAnsiTheme="minorHAnsi" w:cstheme="minorHAnsi"/>
          <w:sz w:val="24"/>
          <w:szCs w:val="24"/>
        </w:rPr>
        <w:t xml:space="preserve">Centrum Edukacji Nauczycieli w Białymstoku </w:t>
      </w:r>
      <w:bookmarkEnd w:id="0"/>
      <w:r w:rsidRPr="001A2175">
        <w:rPr>
          <w:rFonts w:asciiTheme="minorHAnsi" w:hAnsiTheme="minorHAnsi" w:cstheme="minorHAnsi"/>
          <w:sz w:val="24"/>
          <w:szCs w:val="24"/>
        </w:rPr>
        <w:t>(dalej: CEN w Białymstoku) ul. Złota 4, 15-016 Białystok, NIP 9661592953, REGON 052219548.</w:t>
      </w:r>
    </w:p>
    <w:p w14:paraId="3173D8EE" w14:textId="77777777" w:rsidR="004E38EE" w:rsidRPr="001A2175" w:rsidRDefault="00033BD1" w:rsidP="004E38EE">
      <w:pPr>
        <w:pStyle w:val="Zwykytekst"/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A2175">
        <w:rPr>
          <w:rFonts w:asciiTheme="minorHAnsi" w:hAnsiTheme="minorHAnsi" w:cstheme="minorHAnsi"/>
          <w:sz w:val="24"/>
          <w:szCs w:val="24"/>
        </w:rPr>
        <w:t xml:space="preserve">Administrator wyznaczył Inspektora Ochrony Danych, który sprawuje nadzór nad przestrzeganiem przepisów o ochronie danych osobowych. </w:t>
      </w:r>
      <w:r w:rsidR="004E38EE" w:rsidRPr="001A2175">
        <w:rPr>
          <w:rFonts w:asciiTheme="minorHAnsi" w:hAnsiTheme="minorHAnsi" w:cstheme="minorHAnsi"/>
          <w:sz w:val="24"/>
          <w:szCs w:val="24"/>
        </w:rPr>
        <w:t>Kontakt z Inspektorem Ochrony Danych – tel. 85 732 98 67, </w:t>
      </w:r>
      <w:hyperlink r:id="rId7" w:history="1">
        <w:r w:rsidR="004E38EE" w:rsidRPr="001A2175">
          <w:rPr>
            <w:rStyle w:val="Hipercze"/>
            <w:rFonts w:asciiTheme="minorHAnsi" w:hAnsiTheme="minorHAnsi" w:cstheme="minorHAnsi"/>
            <w:sz w:val="24"/>
            <w:szCs w:val="24"/>
          </w:rPr>
          <w:t>iod@cen.bialystok.pl</w:t>
        </w:r>
      </w:hyperlink>
      <w:r w:rsidR="004E38EE" w:rsidRPr="001A2175">
        <w:rPr>
          <w:rFonts w:asciiTheme="minorHAnsi" w:hAnsiTheme="minorHAnsi" w:cstheme="minorHAnsi"/>
          <w:sz w:val="24"/>
          <w:szCs w:val="24"/>
        </w:rPr>
        <w:t>.</w:t>
      </w:r>
    </w:p>
    <w:p w14:paraId="4455E1A0" w14:textId="41E3F494" w:rsidR="00D8237B" w:rsidRPr="001A2175" w:rsidRDefault="00033BD1" w:rsidP="007F3378">
      <w:pPr>
        <w:pStyle w:val="Zwykytekst"/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A2175">
        <w:rPr>
          <w:rFonts w:asciiTheme="minorHAnsi" w:hAnsiTheme="minorHAnsi" w:cstheme="minorHAnsi"/>
          <w:sz w:val="24"/>
          <w:szCs w:val="24"/>
        </w:rPr>
        <w:t xml:space="preserve">Dane osobowe będą przetwarzane w celach związanych z przeprowadzeniem postępowania o udzielenie zamówienia publicznego zgodnie z art. 2 ust. 1 pkt 1 ustawy z dnia </w:t>
      </w:r>
      <w:r w:rsidR="004E38EE" w:rsidRPr="001A2175">
        <w:rPr>
          <w:rFonts w:asciiTheme="minorHAnsi" w:hAnsiTheme="minorHAnsi" w:cstheme="minorHAnsi"/>
          <w:sz w:val="24"/>
          <w:szCs w:val="24"/>
        </w:rPr>
        <w:t>11 września</w:t>
      </w:r>
      <w:r w:rsidRPr="001A2175">
        <w:rPr>
          <w:rFonts w:asciiTheme="minorHAnsi" w:hAnsiTheme="minorHAnsi" w:cstheme="minorHAnsi"/>
          <w:sz w:val="24"/>
          <w:szCs w:val="24"/>
        </w:rPr>
        <w:t xml:space="preserve"> 20</w:t>
      </w:r>
      <w:r w:rsidR="004E38EE" w:rsidRPr="001A2175">
        <w:rPr>
          <w:rFonts w:asciiTheme="minorHAnsi" w:hAnsiTheme="minorHAnsi" w:cstheme="minorHAnsi"/>
          <w:sz w:val="24"/>
          <w:szCs w:val="24"/>
        </w:rPr>
        <w:t>19</w:t>
      </w:r>
      <w:r w:rsidRPr="001A2175">
        <w:rPr>
          <w:rFonts w:asciiTheme="minorHAnsi" w:hAnsiTheme="minorHAnsi" w:cstheme="minorHAnsi"/>
          <w:sz w:val="24"/>
          <w:szCs w:val="24"/>
        </w:rPr>
        <w:t xml:space="preserve"> r. Prawo zamówień publicznych </w:t>
      </w:r>
      <w:r w:rsidR="00D8237B" w:rsidRPr="001A2175">
        <w:rPr>
          <w:rFonts w:asciiTheme="minorHAnsi" w:hAnsiTheme="minorHAnsi" w:cstheme="minorHAnsi"/>
          <w:sz w:val="24"/>
          <w:szCs w:val="24"/>
        </w:rPr>
        <w:t>(</w:t>
      </w:r>
      <w:proofErr w:type="spellStart"/>
      <w:r w:rsidR="00D8237B" w:rsidRPr="001A2175">
        <w:rPr>
          <w:rFonts w:asciiTheme="minorHAnsi" w:hAnsiTheme="minorHAnsi" w:cstheme="minorHAnsi"/>
          <w:sz w:val="24"/>
          <w:szCs w:val="24"/>
        </w:rPr>
        <w:t>t.j</w:t>
      </w:r>
      <w:proofErr w:type="spellEnd"/>
      <w:r w:rsidR="00D8237B" w:rsidRPr="001A2175">
        <w:rPr>
          <w:rFonts w:asciiTheme="minorHAnsi" w:hAnsiTheme="minorHAnsi" w:cstheme="minorHAnsi"/>
          <w:sz w:val="24"/>
          <w:szCs w:val="24"/>
        </w:rPr>
        <w:t>. Dz. U. z 202</w:t>
      </w:r>
      <w:r w:rsidR="00743CD4" w:rsidRPr="001A2175">
        <w:rPr>
          <w:rFonts w:asciiTheme="minorHAnsi" w:hAnsiTheme="minorHAnsi" w:cstheme="minorHAnsi"/>
          <w:sz w:val="24"/>
          <w:szCs w:val="24"/>
        </w:rPr>
        <w:t>4</w:t>
      </w:r>
      <w:r w:rsidR="00D8237B" w:rsidRPr="001A2175">
        <w:rPr>
          <w:rFonts w:asciiTheme="minorHAnsi" w:hAnsiTheme="minorHAnsi" w:cstheme="minorHAnsi"/>
          <w:sz w:val="24"/>
          <w:szCs w:val="24"/>
        </w:rPr>
        <w:t xml:space="preserve"> r., poz.  1</w:t>
      </w:r>
      <w:r w:rsidR="00743CD4" w:rsidRPr="001A2175">
        <w:rPr>
          <w:rFonts w:asciiTheme="minorHAnsi" w:hAnsiTheme="minorHAnsi" w:cstheme="minorHAnsi"/>
          <w:sz w:val="24"/>
          <w:szCs w:val="24"/>
        </w:rPr>
        <w:t>320</w:t>
      </w:r>
      <w:r w:rsidR="00D8237B" w:rsidRPr="001A2175">
        <w:rPr>
          <w:rFonts w:asciiTheme="minorHAnsi" w:hAnsiTheme="minorHAnsi" w:cstheme="minorHAnsi"/>
          <w:sz w:val="24"/>
          <w:szCs w:val="24"/>
        </w:rPr>
        <w:t xml:space="preserve">) </w:t>
      </w:r>
      <w:r w:rsidRPr="001A2175">
        <w:rPr>
          <w:rFonts w:asciiTheme="minorHAnsi" w:hAnsiTheme="minorHAnsi" w:cstheme="minorHAnsi"/>
          <w:sz w:val="24"/>
          <w:szCs w:val="24"/>
        </w:rPr>
        <w:t>w trybie zap</w:t>
      </w:r>
      <w:r w:rsidR="00D8237B" w:rsidRPr="001A2175">
        <w:rPr>
          <w:rFonts w:asciiTheme="minorHAnsi" w:hAnsiTheme="minorHAnsi" w:cstheme="minorHAnsi"/>
          <w:sz w:val="24"/>
          <w:szCs w:val="24"/>
        </w:rPr>
        <w:t>roszenia do składania ofert</w:t>
      </w:r>
      <w:r w:rsidRPr="001A2175">
        <w:rPr>
          <w:rFonts w:asciiTheme="minorHAnsi" w:hAnsiTheme="minorHAnsi" w:cstheme="minorHAnsi"/>
          <w:sz w:val="24"/>
          <w:szCs w:val="24"/>
        </w:rPr>
        <w:t xml:space="preserve"> oraz zawarciem i realizacją umowy na przeprowadzenie szkolenia </w:t>
      </w:r>
      <w:r w:rsidR="00D8237B" w:rsidRPr="001A2175">
        <w:rPr>
          <w:rFonts w:asciiTheme="minorHAnsi" w:hAnsiTheme="minorHAnsi" w:cstheme="minorHAnsi"/>
          <w:sz w:val="24"/>
          <w:szCs w:val="24"/>
        </w:rPr>
        <w:t xml:space="preserve">pn. „Przeprowadzenie zajęć w formie stacjonarnej w ramach </w:t>
      </w:r>
      <w:bookmarkStart w:id="1" w:name="_Hlk83221359"/>
      <w:r w:rsidR="00D8237B" w:rsidRPr="001A2175">
        <w:rPr>
          <w:rFonts w:asciiTheme="minorHAnsi" w:hAnsiTheme="minorHAnsi" w:cstheme="minorHAnsi"/>
          <w:sz w:val="24"/>
          <w:szCs w:val="24"/>
        </w:rPr>
        <w:t>kursu kwalifikacyjnego z zakresu Zarządzania Oświatą”</w:t>
      </w:r>
      <w:bookmarkEnd w:id="1"/>
      <w:r w:rsidR="00D8237B" w:rsidRPr="001A2175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2DBD95B0" w14:textId="77777777" w:rsidR="00033BD1" w:rsidRPr="001A2175" w:rsidRDefault="00033BD1" w:rsidP="00776B27">
      <w:pPr>
        <w:pStyle w:val="Zwykytekst"/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A2175">
        <w:rPr>
          <w:rFonts w:asciiTheme="minorHAnsi" w:hAnsiTheme="minorHAnsi" w:cstheme="minorHAnsi"/>
          <w:sz w:val="24"/>
          <w:szCs w:val="24"/>
        </w:rPr>
        <w:t>Dane osobowe będą przetwarzane przez okres niezbędny do realizacji umowy na przeprowadzenie szkole</w:t>
      </w:r>
      <w:r w:rsidR="00D8237B" w:rsidRPr="001A2175">
        <w:rPr>
          <w:rFonts w:asciiTheme="minorHAnsi" w:hAnsiTheme="minorHAnsi" w:cstheme="minorHAnsi"/>
          <w:sz w:val="24"/>
          <w:szCs w:val="24"/>
        </w:rPr>
        <w:t>ń w ramach</w:t>
      </w:r>
      <w:r w:rsidR="002449EC" w:rsidRPr="001A2175">
        <w:rPr>
          <w:rFonts w:asciiTheme="minorHAnsi" w:hAnsiTheme="minorHAnsi" w:cstheme="minorHAnsi"/>
          <w:sz w:val="24"/>
          <w:szCs w:val="24"/>
        </w:rPr>
        <w:t xml:space="preserve"> </w:t>
      </w:r>
      <w:r w:rsidR="00D8237B" w:rsidRPr="001A2175">
        <w:rPr>
          <w:rFonts w:asciiTheme="minorHAnsi" w:hAnsiTheme="minorHAnsi" w:cstheme="minorHAnsi"/>
          <w:sz w:val="24"/>
          <w:szCs w:val="24"/>
        </w:rPr>
        <w:t>kursu kwalifikacyjnego z zakresu Zarządzania Oświatą”</w:t>
      </w:r>
      <w:r w:rsidRPr="001A2175">
        <w:rPr>
          <w:rFonts w:asciiTheme="minorHAnsi" w:hAnsiTheme="minorHAnsi" w:cstheme="minorHAnsi"/>
          <w:sz w:val="24"/>
          <w:szCs w:val="24"/>
        </w:rPr>
        <w:t xml:space="preserve">, w tym także przez okres ewentualnego wykonywania praw z umowy. Podanie danych osobowych jest niezbędne do przeprowadzenia postępowania, zawarcia i wykonania umowy, zaś ich niepodanie będzie skutkować niemożnością realizacji  umowy, za co Administrator nie ponosi odpowiedzialności. </w:t>
      </w:r>
    </w:p>
    <w:p w14:paraId="5D243D41" w14:textId="77777777" w:rsidR="00033BD1" w:rsidRPr="001A2175" w:rsidRDefault="00033BD1" w:rsidP="00033BD1">
      <w:pPr>
        <w:pStyle w:val="Zwykytekst"/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A2175">
        <w:rPr>
          <w:rFonts w:asciiTheme="minorHAnsi" w:hAnsiTheme="minorHAnsi" w:cstheme="minorHAnsi"/>
          <w:sz w:val="24"/>
          <w:szCs w:val="24"/>
        </w:rPr>
        <w:lastRenderedPageBreak/>
        <w:t xml:space="preserve">W związku z przetwarzaniem przez Administratora Pani/Pana danych osobowych,  przysługuje Pani/Panu prawo do: </w:t>
      </w:r>
    </w:p>
    <w:p w14:paraId="524EC8EB" w14:textId="77777777" w:rsidR="00033BD1" w:rsidRPr="001A2175" w:rsidRDefault="00033BD1" w:rsidP="00033BD1">
      <w:pPr>
        <w:pStyle w:val="Zwykytekst"/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A2175">
        <w:rPr>
          <w:rFonts w:asciiTheme="minorHAnsi" w:hAnsiTheme="minorHAnsi" w:cstheme="minorHAnsi"/>
          <w:sz w:val="24"/>
          <w:szCs w:val="24"/>
        </w:rPr>
        <w:t xml:space="preserve">dostępu do treści danych, na podstawie art. 15 RODO z zastrzeżeniem, że udostępniane dane osobowe nie mogą ujawniać informacji niejawnych, ani naruszać tajemnic prawnie chronionych, do których zachowania zobowiązany jest Administrator; </w:t>
      </w:r>
    </w:p>
    <w:p w14:paraId="337EC533" w14:textId="77777777" w:rsidR="00033BD1" w:rsidRPr="001A2175" w:rsidRDefault="00033BD1" w:rsidP="00033BD1">
      <w:pPr>
        <w:pStyle w:val="Zwykytekst"/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A2175">
        <w:rPr>
          <w:rFonts w:asciiTheme="minorHAnsi" w:hAnsiTheme="minorHAnsi" w:cstheme="minorHAnsi"/>
          <w:sz w:val="24"/>
          <w:szCs w:val="24"/>
        </w:rPr>
        <w:t xml:space="preserve">sprostowania danych, na podstawie art. 16 RODO; </w:t>
      </w:r>
    </w:p>
    <w:p w14:paraId="21600999" w14:textId="77777777" w:rsidR="00033BD1" w:rsidRPr="001A2175" w:rsidRDefault="00033BD1" w:rsidP="00033BD1">
      <w:pPr>
        <w:pStyle w:val="Zwykytekst"/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A2175">
        <w:rPr>
          <w:rFonts w:asciiTheme="minorHAnsi" w:hAnsiTheme="minorHAnsi" w:cstheme="minorHAnsi"/>
          <w:sz w:val="24"/>
          <w:szCs w:val="24"/>
        </w:rPr>
        <w:t xml:space="preserve">usunięcia danych, na podstawie art. 17 RODO, przetwarzanych na podstawie Pani/Pana  zgody; w  pozostałych przypadkach, w których Administrator przetwarza dane osobowe na podstawie przepisów prawa, dane mogą być usunięte po zakończeniu okresu archiwizacji; </w:t>
      </w:r>
    </w:p>
    <w:p w14:paraId="7C5D04C6" w14:textId="77777777" w:rsidR="00033BD1" w:rsidRPr="001A2175" w:rsidRDefault="00033BD1" w:rsidP="00033BD1">
      <w:pPr>
        <w:pStyle w:val="Zwykytekst"/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A2175">
        <w:rPr>
          <w:rFonts w:asciiTheme="minorHAnsi" w:hAnsiTheme="minorHAnsi" w:cstheme="minorHAnsi"/>
          <w:sz w:val="24"/>
          <w:szCs w:val="24"/>
        </w:rPr>
        <w:t xml:space="preserve">ograniczenia przetwarzania danych, na podstawie art. 17 RODO; </w:t>
      </w:r>
    </w:p>
    <w:p w14:paraId="178D2A1A" w14:textId="77777777" w:rsidR="00033BD1" w:rsidRPr="001A2175" w:rsidRDefault="00033BD1" w:rsidP="00033BD1">
      <w:pPr>
        <w:pStyle w:val="Zwykytekst"/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A2175">
        <w:rPr>
          <w:rFonts w:asciiTheme="minorHAnsi" w:hAnsiTheme="minorHAnsi" w:cstheme="minorHAnsi"/>
          <w:sz w:val="24"/>
          <w:szCs w:val="24"/>
        </w:rPr>
        <w:t xml:space="preserve">przeniesienia danych na podstawie art. 20 RODO; </w:t>
      </w:r>
    </w:p>
    <w:p w14:paraId="1D94D8D3" w14:textId="77777777" w:rsidR="00033BD1" w:rsidRPr="001A2175" w:rsidRDefault="00033BD1" w:rsidP="00033BD1">
      <w:pPr>
        <w:pStyle w:val="Zwykytekst"/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A2175">
        <w:rPr>
          <w:rFonts w:asciiTheme="minorHAnsi" w:hAnsiTheme="minorHAnsi" w:cstheme="minorHAnsi"/>
          <w:sz w:val="24"/>
          <w:szCs w:val="24"/>
        </w:rPr>
        <w:t xml:space="preserve">wniesienia sprzeciwu wobec przetwarzanych danych, na podstawie art. 21 RODO, z zastrzeżeniem, że nie dotyczy to przypadków, w których Administrator posiada  uprawnienie do przetwarzania danych na podstawie przepisów prawa. </w:t>
      </w:r>
    </w:p>
    <w:p w14:paraId="724EE506" w14:textId="77777777" w:rsidR="00033BD1" w:rsidRPr="001A2175" w:rsidRDefault="00033BD1" w:rsidP="00033BD1">
      <w:pPr>
        <w:pStyle w:val="Zwykytekst"/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A2175">
        <w:rPr>
          <w:rFonts w:asciiTheme="minorHAnsi" w:hAnsiTheme="minorHAnsi" w:cstheme="minorHAnsi"/>
          <w:sz w:val="24"/>
          <w:szCs w:val="24"/>
        </w:rPr>
        <w:t>Pani/Pana dane osobowe nie będą przekazywane do państwa trzeciego/organizacji.</w:t>
      </w:r>
    </w:p>
    <w:p w14:paraId="57B5173B" w14:textId="77777777" w:rsidR="00033BD1" w:rsidRPr="001A2175" w:rsidRDefault="00033BD1" w:rsidP="00033BD1">
      <w:pPr>
        <w:pStyle w:val="Zwykytekst"/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A2175">
        <w:rPr>
          <w:rFonts w:asciiTheme="minorHAnsi" w:hAnsiTheme="minorHAnsi" w:cstheme="minorHAnsi"/>
          <w:sz w:val="24"/>
          <w:szCs w:val="24"/>
        </w:rPr>
        <w:t xml:space="preserve">Pani/Pana  dane nie będą  przetwarzane w sposób zautomatyzowany, w tym również w formie profilowania tzn. żadne decyzje wywołujące wobec osoby skutki prawne lub w  podobny sposób na nią istotnie wpływające nie będą oparte wyłącznie na automatycznym przetwarzaniu danych osobowych i nie wiążą się z taką automatycznie podejmowaną  decyzją. </w:t>
      </w:r>
    </w:p>
    <w:p w14:paraId="59491C9B" w14:textId="77777777" w:rsidR="00033BD1" w:rsidRPr="001A2175" w:rsidRDefault="00033BD1" w:rsidP="00033BD1">
      <w:pPr>
        <w:pStyle w:val="Zwykytekst"/>
        <w:spacing w:line="360" w:lineRule="auto"/>
        <w:ind w:left="3540" w:firstLine="708"/>
        <w:jc w:val="both"/>
        <w:rPr>
          <w:rFonts w:asciiTheme="minorHAnsi" w:hAnsiTheme="minorHAnsi" w:cstheme="minorHAnsi"/>
          <w:sz w:val="24"/>
          <w:szCs w:val="24"/>
        </w:rPr>
      </w:pPr>
    </w:p>
    <w:p w14:paraId="64DB4EE8" w14:textId="77777777" w:rsidR="00033BD1" w:rsidRPr="001A2175" w:rsidRDefault="00033BD1" w:rsidP="00033BD1">
      <w:pPr>
        <w:pStyle w:val="Zwykytekst"/>
        <w:ind w:left="3540" w:firstLine="708"/>
        <w:jc w:val="both"/>
        <w:rPr>
          <w:rFonts w:asciiTheme="minorHAnsi" w:hAnsiTheme="minorHAnsi" w:cstheme="minorHAnsi"/>
          <w:sz w:val="24"/>
          <w:szCs w:val="24"/>
        </w:rPr>
      </w:pPr>
    </w:p>
    <w:p w14:paraId="4C6F0A00" w14:textId="77777777" w:rsidR="00033BD1" w:rsidRPr="001A2175" w:rsidRDefault="00033BD1" w:rsidP="00033BD1">
      <w:pPr>
        <w:pStyle w:val="Zwykytekst"/>
        <w:ind w:left="3540" w:firstLine="708"/>
        <w:jc w:val="both"/>
        <w:rPr>
          <w:rFonts w:asciiTheme="minorHAnsi" w:hAnsiTheme="minorHAnsi" w:cstheme="minorHAnsi"/>
          <w:sz w:val="24"/>
          <w:szCs w:val="24"/>
        </w:rPr>
      </w:pPr>
      <w:r w:rsidRPr="001A2175">
        <w:rPr>
          <w:rFonts w:asciiTheme="minorHAnsi" w:hAnsiTheme="minorHAnsi" w:cstheme="minorHAnsi"/>
          <w:sz w:val="24"/>
          <w:szCs w:val="24"/>
        </w:rPr>
        <w:t xml:space="preserve">Zapoznałem  się z treścią klauzuli informacyjnej   </w:t>
      </w:r>
    </w:p>
    <w:p w14:paraId="5ADF752B" w14:textId="77777777" w:rsidR="00033BD1" w:rsidRPr="001A2175" w:rsidRDefault="00033BD1" w:rsidP="00033BD1">
      <w:pPr>
        <w:pStyle w:val="Zwykytekst"/>
        <w:ind w:left="3540" w:firstLine="708"/>
        <w:jc w:val="both"/>
        <w:rPr>
          <w:rFonts w:asciiTheme="minorHAnsi" w:hAnsiTheme="minorHAnsi" w:cstheme="minorHAnsi"/>
          <w:sz w:val="24"/>
          <w:szCs w:val="24"/>
        </w:rPr>
      </w:pPr>
    </w:p>
    <w:p w14:paraId="499EE449" w14:textId="77777777" w:rsidR="00033BD1" w:rsidRPr="001A2175" w:rsidRDefault="00033BD1" w:rsidP="00033BD1">
      <w:pPr>
        <w:pStyle w:val="Zwykytekst"/>
        <w:ind w:left="3540" w:firstLine="708"/>
        <w:jc w:val="both"/>
        <w:rPr>
          <w:rFonts w:asciiTheme="minorHAnsi" w:hAnsiTheme="minorHAnsi" w:cstheme="minorHAnsi"/>
          <w:sz w:val="24"/>
          <w:szCs w:val="24"/>
        </w:rPr>
      </w:pPr>
    </w:p>
    <w:p w14:paraId="6FA8B369" w14:textId="77777777" w:rsidR="00033BD1" w:rsidRPr="001A2175" w:rsidRDefault="00033BD1" w:rsidP="00033BD1">
      <w:pPr>
        <w:pStyle w:val="Zwykytekst"/>
        <w:ind w:left="3540" w:firstLine="708"/>
        <w:jc w:val="both"/>
        <w:rPr>
          <w:rFonts w:asciiTheme="minorHAnsi" w:hAnsiTheme="minorHAnsi" w:cstheme="minorHAnsi"/>
          <w:sz w:val="24"/>
          <w:szCs w:val="24"/>
        </w:rPr>
      </w:pPr>
    </w:p>
    <w:p w14:paraId="35F7BCC1" w14:textId="77777777" w:rsidR="00033BD1" w:rsidRPr="001A2175" w:rsidRDefault="00033BD1" w:rsidP="0037706A">
      <w:pPr>
        <w:pStyle w:val="Zwykytekst"/>
        <w:pBdr>
          <w:top w:val="dashed" w:sz="4" w:space="1" w:color="auto"/>
        </w:pBdr>
        <w:ind w:left="4956"/>
        <w:jc w:val="both"/>
        <w:rPr>
          <w:rFonts w:asciiTheme="minorHAnsi" w:hAnsiTheme="minorHAnsi" w:cstheme="minorHAnsi"/>
          <w:sz w:val="24"/>
          <w:szCs w:val="24"/>
        </w:rPr>
      </w:pPr>
      <w:r w:rsidRPr="001A2175">
        <w:rPr>
          <w:rFonts w:asciiTheme="minorHAnsi" w:hAnsiTheme="minorHAnsi" w:cstheme="minorHAnsi"/>
          <w:sz w:val="24"/>
          <w:szCs w:val="24"/>
        </w:rPr>
        <w:t xml:space="preserve">(miejscowość,  data i podpis) </w:t>
      </w:r>
    </w:p>
    <w:p w14:paraId="7C110A75" w14:textId="77777777" w:rsidR="00033BD1" w:rsidRPr="001A2175" w:rsidRDefault="00033BD1" w:rsidP="00033BD1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1A2175">
        <w:rPr>
          <w:rFonts w:asciiTheme="minorHAnsi" w:hAnsiTheme="minorHAnsi" w:cstheme="minorHAnsi"/>
          <w:sz w:val="24"/>
          <w:szCs w:val="24"/>
        </w:rPr>
        <w:t xml:space="preserve"> </w:t>
      </w:r>
      <w:r w:rsidRPr="001A2175">
        <w:rPr>
          <w:rFonts w:asciiTheme="minorHAnsi" w:hAnsiTheme="minorHAnsi" w:cstheme="minorHAnsi"/>
          <w:sz w:val="24"/>
          <w:szCs w:val="24"/>
        </w:rPr>
        <w:tab/>
      </w:r>
      <w:r w:rsidRPr="001A2175">
        <w:rPr>
          <w:rFonts w:asciiTheme="minorHAnsi" w:hAnsiTheme="minorHAnsi" w:cstheme="minorHAnsi"/>
          <w:sz w:val="24"/>
          <w:szCs w:val="24"/>
        </w:rPr>
        <w:tab/>
      </w:r>
      <w:r w:rsidRPr="001A2175">
        <w:rPr>
          <w:rFonts w:asciiTheme="minorHAnsi" w:hAnsiTheme="minorHAnsi" w:cstheme="minorHAnsi"/>
          <w:sz w:val="24"/>
          <w:szCs w:val="24"/>
        </w:rPr>
        <w:tab/>
      </w:r>
      <w:r w:rsidRPr="001A2175">
        <w:rPr>
          <w:rFonts w:asciiTheme="minorHAnsi" w:hAnsiTheme="minorHAnsi" w:cstheme="minorHAnsi"/>
          <w:sz w:val="24"/>
          <w:szCs w:val="24"/>
        </w:rPr>
        <w:tab/>
      </w:r>
      <w:r w:rsidRPr="001A2175">
        <w:rPr>
          <w:rFonts w:asciiTheme="minorHAnsi" w:hAnsiTheme="minorHAnsi" w:cstheme="minorHAnsi"/>
          <w:sz w:val="24"/>
          <w:szCs w:val="24"/>
        </w:rPr>
        <w:tab/>
      </w:r>
      <w:r w:rsidRPr="001A2175">
        <w:rPr>
          <w:rFonts w:asciiTheme="minorHAnsi" w:hAnsiTheme="minorHAnsi" w:cstheme="minorHAnsi"/>
          <w:sz w:val="24"/>
          <w:szCs w:val="24"/>
        </w:rPr>
        <w:tab/>
      </w:r>
      <w:r w:rsidRPr="001A2175">
        <w:rPr>
          <w:rFonts w:asciiTheme="minorHAnsi" w:hAnsiTheme="minorHAnsi" w:cstheme="minorHAnsi"/>
          <w:sz w:val="24"/>
          <w:szCs w:val="24"/>
        </w:rPr>
        <w:tab/>
      </w:r>
      <w:r w:rsidRPr="001A2175">
        <w:rPr>
          <w:rFonts w:asciiTheme="minorHAnsi" w:hAnsiTheme="minorHAnsi" w:cstheme="minorHAnsi"/>
          <w:sz w:val="24"/>
          <w:szCs w:val="24"/>
        </w:rPr>
        <w:tab/>
      </w:r>
    </w:p>
    <w:p w14:paraId="34CB1C3F" w14:textId="77777777" w:rsidR="00033BD1" w:rsidRPr="001A2175" w:rsidRDefault="00033BD1" w:rsidP="00033BD1">
      <w:pPr>
        <w:pStyle w:val="Zwykyteks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F076C88" w14:textId="77777777" w:rsidR="00033BD1" w:rsidRPr="001A2175" w:rsidRDefault="00033BD1" w:rsidP="00033BD1">
      <w:pPr>
        <w:pStyle w:val="Zwykyteks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ADBA0D6" w14:textId="77777777" w:rsidR="00033BD1" w:rsidRPr="001A2175" w:rsidRDefault="00033BD1" w:rsidP="00033BD1">
      <w:pPr>
        <w:pStyle w:val="Zwykyteks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6B5D5EF" w14:textId="77777777" w:rsidR="00033BD1" w:rsidRPr="001A2175" w:rsidRDefault="00033BD1" w:rsidP="00033BD1">
      <w:pPr>
        <w:pStyle w:val="Zwykyteks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8DD0166" w14:textId="77777777" w:rsidR="00033BD1" w:rsidRPr="001A2175" w:rsidRDefault="00033BD1" w:rsidP="00033BD1">
      <w:pPr>
        <w:pStyle w:val="Zwykyteks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18B7C26" w14:textId="77777777" w:rsidR="00033BD1" w:rsidRPr="001A2175" w:rsidRDefault="00033BD1" w:rsidP="00033BD1">
      <w:pPr>
        <w:pStyle w:val="Zwykyteks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1F268C55" w14:textId="77777777" w:rsidR="00033BD1" w:rsidRPr="001A2175" w:rsidRDefault="00033BD1" w:rsidP="00033BD1">
      <w:pPr>
        <w:pStyle w:val="Zwykyteks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4E25A25" w14:textId="77777777" w:rsidR="00033BD1" w:rsidRPr="001A2175" w:rsidRDefault="00033BD1" w:rsidP="00033BD1">
      <w:pPr>
        <w:pStyle w:val="Zwykyteks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1AA8F8F0" w14:textId="77777777" w:rsidR="00033BD1" w:rsidRPr="001A2175" w:rsidRDefault="00033BD1" w:rsidP="00033BD1">
      <w:pPr>
        <w:pStyle w:val="Zwykyteks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F62CB34" w14:textId="77777777" w:rsidR="00033BD1" w:rsidRPr="001A2175" w:rsidRDefault="00033BD1" w:rsidP="00033BD1">
      <w:pPr>
        <w:pStyle w:val="Zwykyteks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C1A76AF" w14:textId="77777777" w:rsidR="00033BD1" w:rsidRPr="001A2175" w:rsidRDefault="00033BD1" w:rsidP="00033BD1">
      <w:pPr>
        <w:pStyle w:val="Zwykyteks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E480DE3" w14:textId="77777777" w:rsidR="00033BD1" w:rsidRPr="001A2175" w:rsidRDefault="00033BD1" w:rsidP="00033BD1">
      <w:pPr>
        <w:pStyle w:val="Zwykyteks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D49901C" w14:textId="77777777" w:rsidR="00033BD1" w:rsidRPr="001A2175" w:rsidRDefault="00033BD1" w:rsidP="00033BD1">
      <w:pPr>
        <w:pStyle w:val="Zwykyteks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A2A696C" w14:textId="77777777" w:rsidR="00033BD1" w:rsidRPr="001A2175" w:rsidRDefault="00033BD1" w:rsidP="00033BD1">
      <w:pPr>
        <w:pStyle w:val="Zwykyteks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81B399C" w14:textId="77777777" w:rsidR="00033BD1" w:rsidRPr="001A2175" w:rsidRDefault="00033BD1" w:rsidP="00033BD1">
      <w:pPr>
        <w:pStyle w:val="Zwykytekst"/>
        <w:rPr>
          <w:rFonts w:asciiTheme="minorHAnsi" w:hAnsiTheme="minorHAnsi" w:cstheme="minorHAnsi"/>
          <w:b/>
          <w:sz w:val="24"/>
          <w:szCs w:val="24"/>
        </w:rPr>
      </w:pPr>
    </w:p>
    <w:p w14:paraId="277E0CA9" w14:textId="77777777" w:rsidR="00D8237B" w:rsidRPr="001A2175" w:rsidRDefault="00033BD1" w:rsidP="00033BD1">
      <w:pPr>
        <w:pStyle w:val="Zwykytekst"/>
        <w:ind w:left="5664"/>
        <w:rPr>
          <w:rFonts w:asciiTheme="minorHAnsi" w:hAnsiTheme="minorHAnsi" w:cstheme="minorHAnsi"/>
          <w:sz w:val="24"/>
          <w:szCs w:val="24"/>
        </w:rPr>
      </w:pPr>
      <w:r w:rsidRPr="001A2175">
        <w:rPr>
          <w:rFonts w:asciiTheme="minorHAnsi" w:hAnsiTheme="minorHAnsi" w:cstheme="minorHAnsi"/>
          <w:sz w:val="24"/>
          <w:szCs w:val="24"/>
        </w:rPr>
        <w:t xml:space="preserve">     </w:t>
      </w:r>
    </w:p>
    <w:p w14:paraId="29B873F5" w14:textId="324497D4" w:rsidR="00033BD1" w:rsidRPr="001A2175" w:rsidRDefault="00D8237B" w:rsidP="00D8237B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1A2175">
        <w:rPr>
          <w:rFonts w:asciiTheme="minorHAnsi" w:hAnsiTheme="minorHAnsi" w:cstheme="minorHAnsi"/>
          <w:b/>
          <w:sz w:val="20"/>
          <w:szCs w:val="20"/>
        </w:rPr>
        <w:t>CEN.25.</w:t>
      </w:r>
      <w:r w:rsidR="00AB298E" w:rsidRPr="001A2175">
        <w:rPr>
          <w:rFonts w:asciiTheme="minorHAnsi" w:hAnsiTheme="minorHAnsi" w:cstheme="minorHAnsi"/>
          <w:b/>
          <w:sz w:val="20"/>
          <w:szCs w:val="20"/>
        </w:rPr>
        <w:t>6</w:t>
      </w:r>
      <w:r w:rsidRPr="001A2175">
        <w:rPr>
          <w:rFonts w:asciiTheme="minorHAnsi" w:hAnsiTheme="minorHAnsi" w:cstheme="minorHAnsi"/>
          <w:b/>
          <w:sz w:val="20"/>
          <w:szCs w:val="20"/>
        </w:rPr>
        <w:t>.202</w:t>
      </w:r>
      <w:r w:rsidR="00743CD4" w:rsidRPr="001A2175">
        <w:rPr>
          <w:rFonts w:asciiTheme="minorHAnsi" w:hAnsiTheme="minorHAnsi" w:cstheme="minorHAnsi"/>
          <w:b/>
          <w:sz w:val="20"/>
          <w:szCs w:val="20"/>
        </w:rPr>
        <w:t>5</w:t>
      </w:r>
      <w:r w:rsidRPr="001A2175">
        <w:rPr>
          <w:rFonts w:asciiTheme="minorHAnsi" w:hAnsiTheme="minorHAnsi" w:cstheme="minorHAnsi"/>
          <w:sz w:val="24"/>
          <w:szCs w:val="24"/>
        </w:rPr>
        <w:tab/>
      </w:r>
      <w:r w:rsidRPr="001A2175">
        <w:rPr>
          <w:rFonts w:asciiTheme="minorHAnsi" w:hAnsiTheme="minorHAnsi" w:cstheme="minorHAnsi"/>
          <w:sz w:val="24"/>
          <w:szCs w:val="24"/>
        </w:rPr>
        <w:tab/>
      </w:r>
      <w:r w:rsidRPr="001A2175">
        <w:rPr>
          <w:rFonts w:asciiTheme="minorHAnsi" w:hAnsiTheme="minorHAnsi" w:cstheme="minorHAnsi"/>
          <w:sz w:val="24"/>
          <w:szCs w:val="24"/>
        </w:rPr>
        <w:tab/>
      </w:r>
      <w:r w:rsidRPr="001A2175">
        <w:rPr>
          <w:rFonts w:asciiTheme="minorHAnsi" w:hAnsiTheme="minorHAnsi" w:cstheme="minorHAnsi"/>
          <w:sz w:val="24"/>
          <w:szCs w:val="24"/>
        </w:rPr>
        <w:tab/>
      </w:r>
      <w:r w:rsidRPr="001A2175">
        <w:rPr>
          <w:rFonts w:asciiTheme="minorHAnsi" w:hAnsiTheme="minorHAnsi" w:cstheme="minorHAnsi"/>
          <w:sz w:val="24"/>
          <w:szCs w:val="24"/>
        </w:rPr>
        <w:tab/>
      </w:r>
      <w:r w:rsidRPr="001A2175">
        <w:rPr>
          <w:rFonts w:asciiTheme="minorHAnsi" w:hAnsiTheme="minorHAnsi" w:cstheme="minorHAnsi"/>
          <w:sz w:val="24"/>
          <w:szCs w:val="24"/>
        </w:rPr>
        <w:tab/>
      </w:r>
      <w:r w:rsidRPr="001A2175">
        <w:rPr>
          <w:rFonts w:asciiTheme="minorHAnsi" w:hAnsiTheme="minorHAnsi" w:cstheme="minorHAnsi"/>
          <w:sz w:val="24"/>
          <w:szCs w:val="24"/>
        </w:rPr>
        <w:tab/>
      </w:r>
      <w:r w:rsidR="00033BD1" w:rsidRPr="001A2175">
        <w:rPr>
          <w:rFonts w:asciiTheme="minorHAnsi" w:hAnsiTheme="minorHAnsi" w:cstheme="minorHAnsi"/>
          <w:sz w:val="24"/>
          <w:szCs w:val="24"/>
        </w:rPr>
        <w:t xml:space="preserve"> Białystok, dnia ……………… </w:t>
      </w:r>
    </w:p>
    <w:p w14:paraId="24453933" w14:textId="77777777" w:rsidR="00033BD1" w:rsidRPr="001A2175" w:rsidRDefault="00033BD1" w:rsidP="00033BD1">
      <w:pPr>
        <w:pStyle w:val="Zwykytekst"/>
        <w:rPr>
          <w:rFonts w:asciiTheme="minorHAnsi" w:hAnsiTheme="minorHAnsi" w:cstheme="minorHAnsi"/>
          <w:sz w:val="24"/>
          <w:szCs w:val="24"/>
        </w:rPr>
      </w:pPr>
    </w:p>
    <w:p w14:paraId="0EB0200A" w14:textId="77777777" w:rsidR="00033BD1" w:rsidRPr="001A2175" w:rsidRDefault="00033BD1" w:rsidP="00033BD1">
      <w:pPr>
        <w:pStyle w:val="Zwykyteks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15C9D030" w14:textId="77777777" w:rsidR="00033BD1" w:rsidRPr="001A2175" w:rsidRDefault="00033BD1" w:rsidP="00033BD1">
      <w:pPr>
        <w:pStyle w:val="Zwykyteks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A448FE2" w14:textId="77777777" w:rsidR="00033BD1" w:rsidRPr="001A2175" w:rsidRDefault="00033BD1" w:rsidP="00033BD1">
      <w:pPr>
        <w:pStyle w:val="Zwykytekst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A2175">
        <w:rPr>
          <w:rFonts w:asciiTheme="minorHAnsi" w:hAnsiTheme="minorHAnsi" w:cstheme="minorHAnsi"/>
          <w:b/>
          <w:sz w:val="28"/>
          <w:szCs w:val="28"/>
        </w:rPr>
        <w:t>Zgoda  na przetwarzanie danych</w:t>
      </w:r>
    </w:p>
    <w:p w14:paraId="3350D820" w14:textId="77777777" w:rsidR="00033BD1" w:rsidRPr="001A2175" w:rsidRDefault="00033BD1" w:rsidP="00033BD1">
      <w:pPr>
        <w:pStyle w:val="Zwykytekst"/>
        <w:rPr>
          <w:rFonts w:asciiTheme="minorHAnsi" w:hAnsiTheme="minorHAnsi" w:cstheme="minorHAnsi"/>
          <w:sz w:val="24"/>
          <w:szCs w:val="24"/>
        </w:rPr>
      </w:pPr>
    </w:p>
    <w:p w14:paraId="3F800364" w14:textId="77777777" w:rsidR="00033BD1" w:rsidRPr="001A2175" w:rsidRDefault="00033BD1" w:rsidP="00033BD1">
      <w:pPr>
        <w:pStyle w:val="Zwykytekst"/>
        <w:rPr>
          <w:rFonts w:asciiTheme="minorHAnsi" w:hAnsiTheme="minorHAnsi" w:cstheme="minorHAnsi"/>
          <w:sz w:val="24"/>
          <w:szCs w:val="24"/>
        </w:rPr>
      </w:pPr>
    </w:p>
    <w:p w14:paraId="2D0EDCE9" w14:textId="77777777" w:rsidR="00033BD1" w:rsidRPr="001A2175" w:rsidRDefault="00033BD1" w:rsidP="00033BD1">
      <w:pPr>
        <w:pStyle w:val="Zwykytekst"/>
        <w:rPr>
          <w:rFonts w:asciiTheme="minorHAnsi" w:hAnsiTheme="minorHAnsi" w:cstheme="minorHAnsi"/>
          <w:sz w:val="24"/>
          <w:szCs w:val="24"/>
        </w:rPr>
      </w:pPr>
    </w:p>
    <w:p w14:paraId="2E3D985C" w14:textId="77777777" w:rsidR="00033BD1" w:rsidRPr="001A2175" w:rsidRDefault="00033BD1" w:rsidP="00033BD1">
      <w:pPr>
        <w:pStyle w:val="Zwykytekst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A2175">
        <w:rPr>
          <w:rFonts w:asciiTheme="minorHAnsi" w:hAnsiTheme="minorHAnsi" w:cstheme="minorHAnsi"/>
          <w:sz w:val="24"/>
          <w:szCs w:val="24"/>
        </w:rPr>
        <w:t xml:space="preserve">     Ja   niżej   podpisany/na   …………………………………………. wyrażam zgodę na przetwarzanie</w:t>
      </w:r>
      <w:r w:rsidR="00D8237B" w:rsidRPr="001A2175">
        <w:rPr>
          <w:rFonts w:asciiTheme="minorHAnsi" w:hAnsiTheme="minorHAnsi" w:cstheme="minorHAnsi"/>
          <w:sz w:val="24"/>
          <w:szCs w:val="24"/>
        </w:rPr>
        <w:t xml:space="preserve"> moich</w:t>
      </w:r>
      <w:r w:rsidRPr="001A2175">
        <w:rPr>
          <w:rFonts w:asciiTheme="minorHAnsi" w:hAnsiTheme="minorHAnsi" w:cstheme="minorHAnsi"/>
          <w:sz w:val="24"/>
          <w:szCs w:val="24"/>
        </w:rPr>
        <w:t xml:space="preserve"> danych osobowych</w:t>
      </w:r>
      <w:r w:rsidR="00D8237B" w:rsidRPr="001A2175">
        <w:rPr>
          <w:rFonts w:asciiTheme="minorHAnsi" w:hAnsiTheme="minorHAnsi" w:cstheme="minorHAnsi"/>
          <w:sz w:val="24"/>
          <w:szCs w:val="24"/>
        </w:rPr>
        <w:t>,</w:t>
      </w:r>
      <w:r w:rsidRPr="001A2175">
        <w:rPr>
          <w:rFonts w:asciiTheme="minorHAnsi" w:hAnsiTheme="minorHAnsi" w:cstheme="minorHAnsi"/>
          <w:sz w:val="24"/>
          <w:szCs w:val="24"/>
        </w:rPr>
        <w:t xml:space="preserve"> </w:t>
      </w:r>
      <w:r w:rsidR="00D8237B" w:rsidRPr="001A2175">
        <w:rPr>
          <w:rFonts w:asciiTheme="minorHAnsi" w:hAnsiTheme="minorHAnsi" w:cstheme="minorHAnsi"/>
          <w:sz w:val="24"/>
          <w:szCs w:val="24"/>
        </w:rPr>
        <w:t xml:space="preserve">w szczególności: </w:t>
      </w:r>
      <w:r w:rsidRPr="001A2175">
        <w:rPr>
          <w:rFonts w:asciiTheme="minorHAnsi" w:hAnsiTheme="minorHAnsi" w:cstheme="minorHAnsi"/>
          <w:sz w:val="24"/>
          <w:szCs w:val="24"/>
        </w:rPr>
        <w:t xml:space="preserve">imienia i nazwiska, nazwy Wykonawcy, NIP-u, adresu oraz na publikowanie wyników postępowania o udzielenie zamówienia publicznego przez Centrum Edukacji Nauczycieli w Białymstoku na stronie internetowej, pod adresem </w:t>
      </w:r>
      <w:r w:rsidRPr="001A2175">
        <w:rPr>
          <w:rFonts w:asciiTheme="minorHAnsi" w:hAnsiTheme="minorHAnsi" w:cstheme="minorHAnsi"/>
          <w:color w:val="006621"/>
          <w:shd w:val="clear" w:color="auto" w:fill="FFFFFF"/>
        </w:rPr>
        <w:t>https://www.cen.bialystok.pl</w:t>
      </w:r>
      <w:r w:rsidRPr="001A2175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C0AC05D" w14:textId="77777777" w:rsidR="00033BD1" w:rsidRPr="001A2175" w:rsidRDefault="00033BD1" w:rsidP="00033BD1">
      <w:pPr>
        <w:pStyle w:val="Zwykytekst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13827971" w14:textId="77777777" w:rsidR="00033BD1" w:rsidRPr="001A2175" w:rsidRDefault="00033BD1" w:rsidP="00033BD1">
      <w:pPr>
        <w:pStyle w:val="Zwykytekst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A2175">
        <w:rPr>
          <w:rFonts w:asciiTheme="minorHAnsi" w:hAnsiTheme="minorHAnsi" w:cstheme="minorHAnsi"/>
          <w:sz w:val="24"/>
          <w:szCs w:val="24"/>
        </w:rPr>
        <w:t xml:space="preserve">        Oświadczam, że  wyrażona  przeze  mnie  zgoda jest dobrowolna,  zaś Administrator przed wyrażeniem  niniejszej zgody przekazał mi informacje, o których mowa  w art. 13  i 14 RODO, w  tym informację o możliwości cofnięcia wyrażonej zgody,  przy czym cofnięcie zgody pozostaje bez wpływu  na  zgodność z prawem przetwarzania,  którego dokonano na   podstawie zgody przed jej cofnięciem. </w:t>
      </w:r>
    </w:p>
    <w:p w14:paraId="0F79ACBC" w14:textId="77777777" w:rsidR="00496A42" w:rsidRPr="001A2175" w:rsidRDefault="00496A42" w:rsidP="00496A42">
      <w:pPr>
        <w:pStyle w:val="Zwykytekst"/>
        <w:spacing w:before="240" w:line="36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1A2175">
        <w:rPr>
          <w:rFonts w:asciiTheme="minorHAnsi" w:hAnsiTheme="minorHAnsi" w:cstheme="minorHAnsi"/>
          <w:sz w:val="24"/>
          <w:szCs w:val="24"/>
        </w:rPr>
        <w:t>Oświadczam, że wypełniłem/</w:t>
      </w:r>
      <w:proofErr w:type="spellStart"/>
      <w:r w:rsidRPr="001A2175">
        <w:rPr>
          <w:rFonts w:asciiTheme="minorHAnsi" w:hAnsiTheme="minorHAnsi" w:cstheme="minorHAnsi"/>
          <w:sz w:val="24"/>
          <w:szCs w:val="24"/>
        </w:rPr>
        <w:t>am</w:t>
      </w:r>
      <w:proofErr w:type="spellEnd"/>
      <w:r w:rsidRPr="001A2175">
        <w:rPr>
          <w:rFonts w:asciiTheme="minorHAnsi" w:hAnsiTheme="minorHAnsi" w:cstheme="minorHAnsi"/>
          <w:sz w:val="24"/>
          <w:szCs w:val="24"/>
        </w:rPr>
        <w:t xml:space="preserve"> obowiązki informacyjne przewidziane w art. 13 lub art. 14 RODO wobec osób fizycznych, od których dane osobowe bezpośrednio lub pośrednio pozyskałem/</w:t>
      </w:r>
      <w:proofErr w:type="spellStart"/>
      <w:r w:rsidRPr="001A2175">
        <w:rPr>
          <w:rFonts w:asciiTheme="minorHAnsi" w:hAnsiTheme="minorHAnsi" w:cstheme="minorHAnsi"/>
          <w:sz w:val="24"/>
          <w:szCs w:val="24"/>
        </w:rPr>
        <w:t>am</w:t>
      </w:r>
      <w:proofErr w:type="spellEnd"/>
      <w:r w:rsidRPr="001A2175">
        <w:rPr>
          <w:rFonts w:asciiTheme="minorHAnsi" w:hAnsiTheme="minorHAnsi" w:cstheme="minorHAnsi"/>
          <w:sz w:val="24"/>
          <w:szCs w:val="24"/>
        </w:rPr>
        <w:t xml:space="preserve"> w celu złożenia oferty,</w:t>
      </w:r>
    </w:p>
    <w:p w14:paraId="49E4631E" w14:textId="77777777" w:rsidR="00033BD1" w:rsidRPr="001A2175" w:rsidRDefault="00033BD1" w:rsidP="00033BD1">
      <w:pPr>
        <w:pStyle w:val="Zwykytekst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9BB3FED" w14:textId="77777777" w:rsidR="00D8237B" w:rsidRPr="001A2175" w:rsidRDefault="00D8237B" w:rsidP="00033BD1">
      <w:pPr>
        <w:pStyle w:val="Zwykytekst"/>
        <w:jc w:val="both"/>
        <w:rPr>
          <w:rFonts w:asciiTheme="minorHAnsi" w:hAnsiTheme="minorHAnsi" w:cstheme="minorHAnsi"/>
          <w:sz w:val="24"/>
          <w:szCs w:val="24"/>
        </w:rPr>
      </w:pPr>
      <w:r w:rsidRPr="001A2175">
        <w:rPr>
          <w:rFonts w:asciiTheme="minorHAnsi" w:hAnsiTheme="minorHAnsi" w:cstheme="minorHAnsi"/>
          <w:sz w:val="24"/>
          <w:szCs w:val="24"/>
        </w:rPr>
        <w:tab/>
      </w:r>
      <w:r w:rsidRPr="001A2175">
        <w:rPr>
          <w:rFonts w:asciiTheme="minorHAnsi" w:hAnsiTheme="minorHAnsi" w:cstheme="minorHAnsi"/>
          <w:sz w:val="24"/>
          <w:szCs w:val="24"/>
        </w:rPr>
        <w:tab/>
      </w:r>
      <w:r w:rsidRPr="001A2175">
        <w:rPr>
          <w:rFonts w:asciiTheme="minorHAnsi" w:hAnsiTheme="minorHAnsi" w:cstheme="minorHAnsi"/>
          <w:sz w:val="24"/>
          <w:szCs w:val="24"/>
        </w:rPr>
        <w:tab/>
      </w:r>
      <w:r w:rsidRPr="001A2175">
        <w:rPr>
          <w:rFonts w:asciiTheme="minorHAnsi" w:hAnsiTheme="minorHAnsi" w:cstheme="minorHAnsi"/>
          <w:sz w:val="24"/>
          <w:szCs w:val="24"/>
        </w:rPr>
        <w:tab/>
      </w:r>
      <w:r w:rsidRPr="001A2175">
        <w:rPr>
          <w:rFonts w:asciiTheme="minorHAnsi" w:hAnsiTheme="minorHAnsi" w:cstheme="minorHAnsi"/>
          <w:sz w:val="24"/>
          <w:szCs w:val="24"/>
        </w:rPr>
        <w:tab/>
      </w:r>
      <w:r w:rsidRPr="001A2175">
        <w:rPr>
          <w:rFonts w:asciiTheme="minorHAnsi" w:hAnsiTheme="minorHAnsi" w:cstheme="minorHAnsi"/>
          <w:sz w:val="24"/>
          <w:szCs w:val="24"/>
        </w:rPr>
        <w:tab/>
      </w:r>
      <w:r w:rsidRPr="001A2175">
        <w:rPr>
          <w:rFonts w:asciiTheme="minorHAnsi" w:hAnsiTheme="minorHAnsi" w:cstheme="minorHAnsi"/>
          <w:sz w:val="24"/>
          <w:szCs w:val="24"/>
        </w:rPr>
        <w:tab/>
      </w:r>
      <w:r w:rsidRPr="001A2175">
        <w:rPr>
          <w:rFonts w:asciiTheme="minorHAnsi" w:hAnsiTheme="minorHAnsi" w:cstheme="minorHAnsi"/>
          <w:sz w:val="24"/>
          <w:szCs w:val="24"/>
        </w:rPr>
        <w:tab/>
      </w:r>
    </w:p>
    <w:p w14:paraId="7F90529E" w14:textId="77777777" w:rsidR="00D8237B" w:rsidRPr="001A2175" w:rsidRDefault="00D8237B" w:rsidP="00D8237B">
      <w:pPr>
        <w:pStyle w:val="Zwykytekst"/>
        <w:ind w:left="7080" w:firstLine="708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EBE6A56" w14:textId="77777777" w:rsidR="00033BD1" w:rsidRPr="001A2175" w:rsidRDefault="00D8237B" w:rsidP="00D8237B">
      <w:pPr>
        <w:pStyle w:val="Zwykytekst"/>
        <w:ind w:left="778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A2175">
        <w:rPr>
          <w:rFonts w:asciiTheme="minorHAnsi" w:hAnsiTheme="minorHAnsi" w:cstheme="minorHAnsi"/>
          <w:b/>
          <w:sz w:val="24"/>
          <w:szCs w:val="24"/>
        </w:rPr>
        <w:t>Podpis</w:t>
      </w:r>
    </w:p>
    <w:p w14:paraId="4A0257A8" w14:textId="77777777" w:rsidR="001703DC" w:rsidRPr="001A2175" w:rsidRDefault="001703DC" w:rsidP="00033BD1">
      <w:pPr>
        <w:rPr>
          <w:rFonts w:cstheme="minorHAnsi"/>
        </w:rPr>
      </w:pPr>
    </w:p>
    <w:sectPr w:rsidR="001703DC" w:rsidRPr="001A2175" w:rsidSect="00D8237B">
      <w:headerReference w:type="default" r:id="rId8"/>
      <w:footerReference w:type="default" r:id="rId9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BD63D" w14:textId="77777777" w:rsidR="00DC7B80" w:rsidRDefault="00DC7B80" w:rsidP="00DC28ED">
      <w:r>
        <w:separator/>
      </w:r>
    </w:p>
  </w:endnote>
  <w:endnote w:type="continuationSeparator" w:id="0">
    <w:p w14:paraId="4FBB8DA3" w14:textId="77777777" w:rsidR="00DC7B80" w:rsidRDefault="00DC7B80" w:rsidP="00DC2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208481991"/>
  <w:p w14:paraId="5DF0B54D" w14:textId="77777777" w:rsidR="00AB298E" w:rsidRPr="001B4236" w:rsidRDefault="00AB298E" w:rsidP="00AB298E">
    <w:pPr>
      <w:pStyle w:val="Stopka"/>
      <w:jc w:val="center"/>
      <w:rPr>
        <w:rFonts w:asciiTheme="minorHAnsi" w:hAnsiTheme="minorHAnsi" w:cstheme="minorHAnsi"/>
        <w:bCs/>
        <w:color w:val="435470"/>
        <w:sz w:val="18"/>
        <w:szCs w:val="18"/>
      </w:rPr>
    </w:pPr>
    <w:r w:rsidRPr="001B4236">
      <w:rPr>
        <w:rFonts w:asciiTheme="minorHAnsi" w:hAnsiTheme="minorHAnsi" w:cstheme="minorHAnsi"/>
        <w:b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7D9E8E3" wp14:editId="1DC8123A">
              <wp:simplePos x="0" y="0"/>
              <wp:positionH relativeFrom="margin">
                <wp:align>left</wp:align>
              </wp:positionH>
              <wp:positionV relativeFrom="paragraph">
                <wp:posOffset>-138430</wp:posOffset>
              </wp:positionV>
              <wp:extent cx="5695950" cy="0"/>
              <wp:effectExtent l="0" t="0" r="0" b="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959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43547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3DE0EA7" id="Łącznik prosty 1" o:spid="_x0000_s1026" style="position:absolute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-10.9pt" to="448.5pt,-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" strokecolor="#435470" strokeweight="1.5pt">
              <v:stroke joinstyle="miter"/>
              <w10:wrap anchorx="margin"/>
            </v:line>
          </w:pict>
        </mc:Fallback>
      </mc:AlternateContent>
    </w:r>
    <w:r w:rsidRPr="001B4236">
      <w:rPr>
        <w:rFonts w:asciiTheme="minorHAnsi" w:hAnsiTheme="minorHAnsi" w:cstheme="minorHAnsi"/>
        <w:bCs/>
        <w:color w:val="435470"/>
        <w:sz w:val="18"/>
        <w:szCs w:val="18"/>
      </w:rPr>
      <w:t>Ośrodek Doskonalenia Nauczycieli w Białymstoku działający w ramach Centrum Edukacji Nauczycieli w Białymstoku</w:t>
    </w:r>
  </w:p>
  <w:p w14:paraId="76683C30" w14:textId="77777777" w:rsidR="00AB298E" w:rsidRPr="001B4236" w:rsidRDefault="00AB298E" w:rsidP="00AB298E">
    <w:pPr>
      <w:pStyle w:val="Stopka"/>
      <w:jc w:val="center"/>
      <w:rPr>
        <w:rFonts w:asciiTheme="minorHAnsi" w:hAnsiTheme="minorHAnsi" w:cstheme="minorHAnsi"/>
        <w:bCs/>
        <w:color w:val="435470"/>
        <w:sz w:val="18"/>
        <w:szCs w:val="18"/>
      </w:rPr>
    </w:pPr>
    <w:r w:rsidRPr="001B4236">
      <w:rPr>
        <w:rFonts w:asciiTheme="minorHAnsi" w:hAnsiTheme="minorHAnsi" w:cstheme="minorHAnsi"/>
        <w:bCs/>
        <w:color w:val="435470"/>
        <w:sz w:val="18"/>
        <w:szCs w:val="18"/>
      </w:rPr>
      <w:t>posiada akredytację Podlaskiego Kuratora Oświaty –</w:t>
    </w:r>
    <w:r w:rsidRPr="001B4236">
      <w:rPr>
        <w:bCs/>
        <w:sz w:val="18"/>
        <w:szCs w:val="18"/>
      </w:rPr>
      <w:t xml:space="preserve"> </w:t>
    </w:r>
    <w:r w:rsidRPr="001B4236">
      <w:rPr>
        <w:rFonts w:asciiTheme="minorHAnsi" w:hAnsiTheme="minorHAnsi" w:cstheme="minorHAnsi"/>
        <w:bCs/>
        <w:color w:val="435470"/>
        <w:sz w:val="18"/>
        <w:szCs w:val="18"/>
      </w:rPr>
      <w:t xml:space="preserve">decyzja Nr </w:t>
    </w:r>
    <w:r>
      <w:rPr>
        <w:rFonts w:asciiTheme="minorHAnsi" w:hAnsiTheme="minorHAnsi" w:cstheme="minorHAnsi"/>
        <w:bCs/>
        <w:color w:val="435470"/>
        <w:sz w:val="18"/>
        <w:szCs w:val="18"/>
      </w:rPr>
      <w:t xml:space="preserve">NP.5470.7.2025 </w:t>
    </w:r>
    <w:r w:rsidRPr="001B4236">
      <w:rPr>
        <w:rFonts w:asciiTheme="minorHAnsi" w:hAnsiTheme="minorHAnsi" w:cstheme="minorHAnsi"/>
        <w:bCs/>
        <w:color w:val="435470"/>
        <w:sz w:val="18"/>
        <w:szCs w:val="18"/>
      </w:rPr>
      <w:t>z dnia 1</w:t>
    </w:r>
    <w:r>
      <w:rPr>
        <w:rFonts w:asciiTheme="minorHAnsi" w:hAnsiTheme="minorHAnsi" w:cstheme="minorHAnsi"/>
        <w:bCs/>
        <w:color w:val="435470"/>
        <w:sz w:val="18"/>
        <w:szCs w:val="18"/>
      </w:rPr>
      <w:t>0</w:t>
    </w:r>
    <w:r w:rsidRPr="001B4236">
      <w:rPr>
        <w:rFonts w:asciiTheme="minorHAnsi" w:hAnsiTheme="minorHAnsi" w:cstheme="minorHAnsi"/>
        <w:bCs/>
        <w:color w:val="435470"/>
        <w:sz w:val="18"/>
        <w:szCs w:val="18"/>
      </w:rPr>
      <w:t xml:space="preserve"> lipca 202</w:t>
    </w:r>
    <w:r>
      <w:rPr>
        <w:rFonts w:asciiTheme="minorHAnsi" w:hAnsiTheme="minorHAnsi" w:cstheme="minorHAnsi"/>
        <w:bCs/>
        <w:color w:val="435470"/>
        <w:sz w:val="18"/>
        <w:szCs w:val="18"/>
      </w:rPr>
      <w:t>5</w:t>
    </w:r>
    <w:r w:rsidRPr="001B4236">
      <w:rPr>
        <w:rFonts w:asciiTheme="minorHAnsi" w:hAnsiTheme="minorHAnsi" w:cstheme="minorHAnsi"/>
        <w:bCs/>
        <w:color w:val="435470"/>
        <w:sz w:val="18"/>
        <w:szCs w:val="18"/>
      </w:rPr>
      <w:t xml:space="preserve"> roku</w:t>
    </w:r>
  </w:p>
  <w:bookmarkEnd w:id="2"/>
  <w:p w14:paraId="4D017E11" w14:textId="31351EF0" w:rsidR="00DC28ED" w:rsidRPr="00AB298E" w:rsidRDefault="00DC28ED" w:rsidP="00AB2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E1BEA" w14:textId="77777777" w:rsidR="00DC7B80" w:rsidRDefault="00DC7B80" w:rsidP="00DC28ED">
      <w:r>
        <w:separator/>
      </w:r>
    </w:p>
  </w:footnote>
  <w:footnote w:type="continuationSeparator" w:id="0">
    <w:p w14:paraId="460494D1" w14:textId="77777777" w:rsidR="00DC7B80" w:rsidRDefault="00DC7B80" w:rsidP="00DC2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6"/>
      <w:gridCol w:w="5804"/>
    </w:tblGrid>
    <w:tr w:rsidR="002D3D71" w14:paraId="6DCB73F5" w14:textId="77777777" w:rsidTr="00C459EA">
      <w:tc>
        <w:tcPr>
          <w:tcW w:w="3256" w:type="dxa"/>
        </w:tcPr>
        <w:p w14:paraId="5E0D4180" w14:textId="77777777" w:rsidR="007729A5" w:rsidRDefault="002449EC" w:rsidP="007729A5">
          <w:pPr>
            <w:pStyle w:val="Naglwek1"/>
            <w:outlineLvl w:val="0"/>
            <w:rPr>
              <w:rFonts w:cstheme="minorHAnsi"/>
              <w:b/>
              <w:sz w:val="36"/>
              <w:szCs w:val="40"/>
            </w:rPr>
          </w:pPr>
          <w:r>
            <w:rPr>
              <w:noProof/>
            </w:rPr>
            <w:drawing>
              <wp:inline distT="0" distB="0" distL="0" distR="0" wp14:anchorId="5F1376DE" wp14:editId="08C401D0">
                <wp:extent cx="1802296" cy="647700"/>
                <wp:effectExtent l="0" t="0" r="762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516" cy="6524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04" w:type="dxa"/>
        </w:tcPr>
        <w:p w14:paraId="0DB22F78" w14:textId="77777777" w:rsidR="00AB298E" w:rsidRPr="00A00CC5" w:rsidRDefault="00AB298E" w:rsidP="00AB298E">
          <w:pPr>
            <w:pStyle w:val="Naglwek1"/>
            <w:jc w:val="right"/>
            <w:outlineLvl w:val="0"/>
            <w:rPr>
              <w:rFonts w:ascii="Calibri" w:hAnsi="Calibri" w:cs="Calibri"/>
              <w:b/>
              <w:sz w:val="28"/>
              <w:szCs w:val="28"/>
            </w:rPr>
          </w:pPr>
          <w:r w:rsidRPr="00A00CC5">
            <w:rPr>
              <w:rFonts w:ascii="Calibri" w:hAnsi="Calibri" w:cs="Calibri"/>
              <w:b/>
              <w:sz w:val="28"/>
              <w:szCs w:val="28"/>
            </w:rPr>
            <w:t>Centrum Edukacji Nauczycieli w Białymstoku</w:t>
          </w:r>
        </w:p>
        <w:p w14:paraId="07D3BFFA" w14:textId="77777777" w:rsidR="00AB298E" w:rsidRPr="00A00CC5" w:rsidRDefault="00AB298E" w:rsidP="00AB298E">
          <w:pPr>
            <w:jc w:val="right"/>
            <w:rPr>
              <w:rFonts w:ascii="Calibri" w:hAnsi="Calibri" w:cs="Calibri"/>
              <w:sz w:val="28"/>
            </w:rPr>
          </w:pPr>
          <w:r w:rsidRPr="00A00CC5">
            <w:rPr>
              <w:rFonts w:ascii="Calibri" w:hAnsi="Calibri" w:cs="Calibri"/>
              <w:sz w:val="28"/>
            </w:rPr>
            <w:t xml:space="preserve">      15-016 Białystok, ul. Złota 4</w:t>
          </w:r>
        </w:p>
        <w:p w14:paraId="617881D5" w14:textId="77777777" w:rsidR="00AB298E" w:rsidRPr="0037706A" w:rsidRDefault="00AB298E" w:rsidP="00AB298E">
          <w:pPr>
            <w:pStyle w:val="Naglwek1"/>
            <w:jc w:val="right"/>
            <w:outlineLvl w:val="0"/>
            <w:rPr>
              <w:rFonts w:ascii="Calibri" w:hAnsi="Calibri" w:cs="Calibri"/>
              <w:sz w:val="24"/>
            </w:rPr>
          </w:pPr>
          <w:r w:rsidRPr="0037706A">
            <w:rPr>
              <w:rFonts w:ascii="Calibri" w:hAnsi="Calibri" w:cs="Calibri"/>
              <w:sz w:val="24"/>
            </w:rPr>
            <w:t xml:space="preserve">tel. 85 7329 867 (869) </w:t>
          </w:r>
        </w:p>
        <w:p w14:paraId="000F80C3" w14:textId="6719A211" w:rsidR="007729A5" w:rsidRDefault="00AB298E" w:rsidP="00AB298E">
          <w:pPr>
            <w:pStyle w:val="Naglwek1"/>
            <w:jc w:val="right"/>
            <w:outlineLvl w:val="0"/>
            <w:rPr>
              <w:rFonts w:cstheme="minorHAnsi"/>
              <w:b/>
              <w:sz w:val="36"/>
              <w:szCs w:val="40"/>
            </w:rPr>
          </w:pPr>
          <w:hyperlink r:id="rId2" w:history="1">
            <w:r w:rsidRPr="0037706A">
              <w:rPr>
                <w:rStyle w:val="Hipercze"/>
                <w:rFonts w:ascii="Calibri" w:hAnsi="Calibri" w:cs="Calibri"/>
                <w:color w:val="auto"/>
                <w:sz w:val="24"/>
                <w:u w:val="none"/>
              </w:rPr>
              <w:t>cen@cen.bialystok.pl</w:t>
            </w:r>
          </w:hyperlink>
          <w:r w:rsidRPr="0037706A">
            <w:rPr>
              <w:rFonts w:ascii="Calibri" w:hAnsi="Calibri" w:cs="Calibri"/>
              <w:sz w:val="24"/>
            </w:rPr>
            <w:t>, www.cen.bialystok.pl</w:t>
          </w:r>
        </w:p>
      </w:tc>
    </w:tr>
  </w:tbl>
  <w:p w14:paraId="312C63E9" w14:textId="77777777" w:rsidR="007729A5" w:rsidRPr="007729A5" w:rsidRDefault="007729A5" w:rsidP="007729A5">
    <w:pPr>
      <w:rPr>
        <w:rFonts w:cstheme="minorHAnsi"/>
        <w:sz w:val="24"/>
      </w:rPr>
    </w:pPr>
    <w:r>
      <w:rPr>
        <w:rFonts w:cstheme="minorHAnsi"/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CB2897C" wp14:editId="685148CA">
              <wp:simplePos x="0" y="0"/>
              <wp:positionH relativeFrom="column">
                <wp:posOffset>4445</wp:posOffset>
              </wp:positionH>
              <wp:positionV relativeFrom="paragraph">
                <wp:posOffset>145415</wp:posOffset>
              </wp:positionV>
              <wp:extent cx="5695950" cy="0"/>
              <wp:effectExtent l="0" t="0" r="19050" b="19050"/>
              <wp:wrapNone/>
              <wp:docPr id="4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959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43547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C001ECB" id="Łącznik prosty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5pt,11.45pt" to="448.8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" strokecolor="#435470" strokeweight="1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E7366"/>
    <w:multiLevelType w:val="hybridMultilevel"/>
    <w:tmpl w:val="5872A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42261C"/>
    <w:multiLevelType w:val="multilevel"/>
    <w:tmpl w:val="887EE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567D33"/>
    <w:multiLevelType w:val="hybridMultilevel"/>
    <w:tmpl w:val="AA420F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943116"/>
    <w:multiLevelType w:val="hybridMultilevel"/>
    <w:tmpl w:val="C898F0BC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05F6D12"/>
    <w:multiLevelType w:val="hybridMultilevel"/>
    <w:tmpl w:val="0F56BBB8"/>
    <w:lvl w:ilvl="0" w:tplc="04150017">
      <w:start w:val="1"/>
      <w:numFmt w:val="lowerLetter"/>
      <w:lvlText w:val="%1)"/>
      <w:lvlJc w:val="left"/>
      <w:pPr>
        <w:ind w:left="2565" w:hanging="360"/>
      </w:pPr>
    </w:lvl>
    <w:lvl w:ilvl="1" w:tplc="04150019" w:tentative="1">
      <w:start w:val="1"/>
      <w:numFmt w:val="lowerLetter"/>
      <w:lvlText w:val="%2."/>
      <w:lvlJc w:val="left"/>
      <w:pPr>
        <w:ind w:left="3285" w:hanging="360"/>
      </w:pPr>
    </w:lvl>
    <w:lvl w:ilvl="2" w:tplc="0415001B" w:tentative="1">
      <w:start w:val="1"/>
      <w:numFmt w:val="lowerRoman"/>
      <w:lvlText w:val="%3."/>
      <w:lvlJc w:val="right"/>
      <w:pPr>
        <w:ind w:left="4005" w:hanging="180"/>
      </w:pPr>
    </w:lvl>
    <w:lvl w:ilvl="3" w:tplc="0415000F" w:tentative="1">
      <w:start w:val="1"/>
      <w:numFmt w:val="decimal"/>
      <w:lvlText w:val="%4."/>
      <w:lvlJc w:val="left"/>
      <w:pPr>
        <w:ind w:left="4725" w:hanging="360"/>
      </w:pPr>
    </w:lvl>
    <w:lvl w:ilvl="4" w:tplc="04150019" w:tentative="1">
      <w:start w:val="1"/>
      <w:numFmt w:val="lowerLetter"/>
      <w:lvlText w:val="%5."/>
      <w:lvlJc w:val="left"/>
      <w:pPr>
        <w:ind w:left="5445" w:hanging="360"/>
      </w:pPr>
    </w:lvl>
    <w:lvl w:ilvl="5" w:tplc="0415001B" w:tentative="1">
      <w:start w:val="1"/>
      <w:numFmt w:val="lowerRoman"/>
      <w:lvlText w:val="%6."/>
      <w:lvlJc w:val="right"/>
      <w:pPr>
        <w:ind w:left="6165" w:hanging="180"/>
      </w:pPr>
    </w:lvl>
    <w:lvl w:ilvl="6" w:tplc="0415000F" w:tentative="1">
      <w:start w:val="1"/>
      <w:numFmt w:val="decimal"/>
      <w:lvlText w:val="%7."/>
      <w:lvlJc w:val="left"/>
      <w:pPr>
        <w:ind w:left="6885" w:hanging="360"/>
      </w:pPr>
    </w:lvl>
    <w:lvl w:ilvl="7" w:tplc="04150019" w:tentative="1">
      <w:start w:val="1"/>
      <w:numFmt w:val="lowerLetter"/>
      <w:lvlText w:val="%8."/>
      <w:lvlJc w:val="left"/>
      <w:pPr>
        <w:ind w:left="7605" w:hanging="360"/>
      </w:pPr>
    </w:lvl>
    <w:lvl w:ilvl="8" w:tplc="0415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5" w15:restartNumberingAfterBreak="0">
    <w:nsid w:val="370B70FC"/>
    <w:multiLevelType w:val="hybridMultilevel"/>
    <w:tmpl w:val="2E2E0254"/>
    <w:lvl w:ilvl="0" w:tplc="6F96657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8175EC2"/>
    <w:multiLevelType w:val="hybridMultilevel"/>
    <w:tmpl w:val="F468DF9E"/>
    <w:lvl w:ilvl="0" w:tplc="7CFC6D0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75479869">
    <w:abstractNumId w:val="0"/>
  </w:num>
  <w:num w:numId="2" w16cid:durableId="1123815805">
    <w:abstractNumId w:val="5"/>
  </w:num>
  <w:num w:numId="3" w16cid:durableId="1060206580">
    <w:abstractNumId w:val="6"/>
  </w:num>
  <w:num w:numId="4" w16cid:durableId="862010889">
    <w:abstractNumId w:val="4"/>
  </w:num>
  <w:num w:numId="5" w16cid:durableId="16106942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0278955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112470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64428018">
    <w:abstractNumId w:val="2"/>
  </w:num>
  <w:num w:numId="9" w16cid:durableId="981617160">
    <w:abstractNumId w:val="3"/>
  </w:num>
  <w:num w:numId="10" w16cid:durableId="8846339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A07"/>
    <w:rsid w:val="0002420D"/>
    <w:rsid w:val="000319E4"/>
    <w:rsid w:val="00033BD1"/>
    <w:rsid w:val="000601D8"/>
    <w:rsid w:val="0009035E"/>
    <w:rsid w:val="00097B97"/>
    <w:rsid w:val="000C61E9"/>
    <w:rsid w:val="0012672D"/>
    <w:rsid w:val="001703DC"/>
    <w:rsid w:val="001A2175"/>
    <w:rsid w:val="001A5237"/>
    <w:rsid w:val="001A6FD1"/>
    <w:rsid w:val="001C7152"/>
    <w:rsid w:val="001D3BFE"/>
    <w:rsid w:val="001D6C42"/>
    <w:rsid w:val="002010F4"/>
    <w:rsid w:val="002426AB"/>
    <w:rsid w:val="002449EC"/>
    <w:rsid w:val="00296D6C"/>
    <w:rsid w:val="002D3D71"/>
    <w:rsid w:val="002F640C"/>
    <w:rsid w:val="0031213A"/>
    <w:rsid w:val="0033767C"/>
    <w:rsid w:val="003552C3"/>
    <w:rsid w:val="0037706A"/>
    <w:rsid w:val="0043235B"/>
    <w:rsid w:val="00440455"/>
    <w:rsid w:val="00484800"/>
    <w:rsid w:val="00496A42"/>
    <w:rsid w:val="004E38EE"/>
    <w:rsid w:val="00525F85"/>
    <w:rsid w:val="00534D37"/>
    <w:rsid w:val="005A408C"/>
    <w:rsid w:val="005B22A5"/>
    <w:rsid w:val="006465CD"/>
    <w:rsid w:val="00681ED3"/>
    <w:rsid w:val="006B5B97"/>
    <w:rsid w:val="006E138D"/>
    <w:rsid w:val="00702950"/>
    <w:rsid w:val="00720208"/>
    <w:rsid w:val="00743CD4"/>
    <w:rsid w:val="007729A5"/>
    <w:rsid w:val="007B1622"/>
    <w:rsid w:val="007F4BA6"/>
    <w:rsid w:val="00875E15"/>
    <w:rsid w:val="008F3859"/>
    <w:rsid w:val="00912503"/>
    <w:rsid w:val="00951B2E"/>
    <w:rsid w:val="00997A07"/>
    <w:rsid w:val="009B2CE7"/>
    <w:rsid w:val="009D2612"/>
    <w:rsid w:val="009F5663"/>
    <w:rsid w:val="00A47D6E"/>
    <w:rsid w:val="00A80A29"/>
    <w:rsid w:val="00AA71B3"/>
    <w:rsid w:val="00AB298E"/>
    <w:rsid w:val="00B02AE3"/>
    <w:rsid w:val="00BE73AD"/>
    <w:rsid w:val="00C17011"/>
    <w:rsid w:val="00C23E24"/>
    <w:rsid w:val="00CA20FF"/>
    <w:rsid w:val="00CC2F11"/>
    <w:rsid w:val="00CC47E4"/>
    <w:rsid w:val="00CC58CC"/>
    <w:rsid w:val="00D43AAB"/>
    <w:rsid w:val="00D62F38"/>
    <w:rsid w:val="00D718A1"/>
    <w:rsid w:val="00D8237B"/>
    <w:rsid w:val="00DB3022"/>
    <w:rsid w:val="00DC28ED"/>
    <w:rsid w:val="00DC7B80"/>
    <w:rsid w:val="00E14C80"/>
    <w:rsid w:val="00E42D49"/>
    <w:rsid w:val="00E4474E"/>
    <w:rsid w:val="00EC36C1"/>
    <w:rsid w:val="00ED0B0C"/>
    <w:rsid w:val="00ED2A09"/>
    <w:rsid w:val="00F42D7F"/>
    <w:rsid w:val="00F635FA"/>
    <w:rsid w:val="00F85FB1"/>
    <w:rsid w:val="00FF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D1034"/>
  <w15:chartTrackingRefBased/>
  <w15:docId w15:val="{85795D34-CBCA-4035-9EDF-24D9E84B8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03D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lwek1">
    <w:name w:val="Naglówek 1"/>
    <w:basedOn w:val="Normalny"/>
    <w:next w:val="Normalny"/>
    <w:rsid w:val="00DC28ED"/>
    <w:pPr>
      <w:keepNext/>
      <w:spacing w:after="0" w:line="240" w:lineRule="auto"/>
    </w:pPr>
    <w:rPr>
      <w:rFonts w:ascii="Times New Roman" w:eastAsia="Times New Roman" w:hAnsi="Times New Roman" w:cs="Times New Roman"/>
      <w:sz w:val="4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C28E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DC28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DC28E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DC28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2F3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F38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C58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77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unhideWhenUsed/>
    <w:rsid w:val="00033BD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33BD1"/>
    <w:rPr>
      <w:rFonts w:ascii="Consolas" w:hAnsi="Consolas"/>
      <w:sz w:val="21"/>
      <w:szCs w:val="21"/>
    </w:rPr>
  </w:style>
  <w:style w:type="character" w:styleId="Hipercze">
    <w:name w:val="Hyperlink"/>
    <w:basedOn w:val="Domylnaczcionkaakapitu"/>
    <w:uiPriority w:val="99"/>
    <w:unhideWhenUsed/>
    <w:rsid w:val="004E38E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E38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0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cen.bialysto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en@cen.bialystok.pl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en\Downloads\nowa%20firm&#243;wka%20od%2021-06-21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nowa firmówka od 21-06-21</Template>
  <TotalTime>17</TotalTime>
  <Pages>3</Pages>
  <Words>631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</dc:creator>
  <cp:keywords/>
  <dc:description/>
  <cp:lastModifiedBy>Katarzyna Gagan</cp:lastModifiedBy>
  <cp:revision>10</cp:revision>
  <cp:lastPrinted>2025-09-11T09:24:00Z</cp:lastPrinted>
  <dcterms:created xsi:type="dcterms:W3CDTF">2022-09-20T13:44:00Z</dcterms:created>
  <dcterms:modified xsi:type="dcterms:W3CDTF">2026-04-24T11:01:00Z</dcterms:modified>
</cp:coreProperties>
</file>