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DB57E" w14:textId="6E41C4D1" w:rsidR="001703DC" w:rsidRPr="00D1096D" w:rsidRDefault="00DB3022" w:rsidP="00BE0E6E">
      <w:pPr>
        <w:rPr>
          <w:rFonts w:cstheme="minorHAnsi"/>
          <w:b/>
        </w:rPr>
      </w:pPr>
      <w:r w:rsidRPr="00D1096D">
        <w:rPr>
          <w:rFonts w:cstheme="minorHAnsi"/>
          <w:b/>
        </w:rPr>
        <w:t>CEN.</w:t>
      </w:r>
      <w:r w:rsidR="00BE0E6E" w:rsidRPr="00D1096D">
        <w:rPr>
          <w:rFonts w:cstheme="minorHAnsi"/>
          <w:b/>
        </w:rPr>
        <w:t>25</w:t>
      </w:r>
      <w:r w:rsidRPr="00D1096D">
        <w:rPr>
          <w:rFonts w:cstheme="minorHAnsi"/>
          <w:b/>
        </w:rPr>
        <w:t>.</w:t>
      </w:r>
      <w:r w:rsidR="00D1096D" w:rsidRPr="00D1096D">
        <w:rPr>
          <w:rFonts w:cstheme="minorHAnsi"/>
          <w:b/>
        </w:rPr>
        <w:t>7</w:t>
      </w:r>
      <w:r w:rsidRPr="00D1096D">
        <w:rPr>
          <w:rFonts w:cstheme="minorHAnsi"/>
          <w:b/>
        </w:rPr>
        <w:t>.202</w:t>
      </w:r>
      <w:r w:rsidR="00D1096D" w:rsidRPr="00D1096D">
        <w:rPr>
          <w:rFonts w:cstheme="minorHAnsi"/>
          <w:b/>
        </w:rPr>
        <w:t>6</w:t>
      </w:r>
      <w:r w:rsidR="00BE0E6E" w:rsidRPr="00D1096D">
        <w:rPr>
          <w:rFonts w:cstheme="minorHAnsi"/>
          <w:b/>
        </w:rPr>
        <w:tab/>
      </w:r>
      <w:r w:rsidR="00BE0E6E" w:rsidRPr="00D1096D">
        <w:rPr>
          <w:rFonts w:cstheme="minorHAnsi"/>
          <w:b/>
        </w:rPr>
        <w:tab/>
      </w:r>
      <w:r w:rsidR="00BE0E6E" w:rsidRPr="00D1096D">
        <w:rPr>
          <w:rFonts w:cstheme="minorHAnsi"/>
          <w:b/>
        </w:rPr>
        <w:tab/>
      </w:r>
      <w:r w:rsidR="00BE0E6E" w:rsidRPr="00D1096D">
        <w:rPr>
          <w:rFonts w:cstheme="minorHAnsi"/>
          <w:b/>
        </w:rPr>
        <w:tab/>
      </w:r>
      <w:r w:rsidR="00BE0E6E" w:rsidRPr="00D1096D">
        <w:rPr>
          <w:rFonts w:cstheme="minorHAnsi"/>
          <w:b/>
        </w:rPr>
        <w:tab/>
      </w:r>
      <w:r w:rsidR="00BE0E6E" w:rsidRPr="00D1096D">
        <w:rPr>
          <w:rFonts w:cstheme="minorHAnsi"/>
          <w:b/>
        </w:rPr>
        <w:tab/>
      </w:r>
      <w:r w:rsidR="00BE0E6E" w:rsidRPr="00D1096D">
        <w:rPr>
          <w:rFonts w:cstheme="minorHAnsi"/>
          <w:b/>
        </w:rPr>
        <w:tab/>
      </w:r>
      <w:r w:rsidR="00581856" w:rsidRPr="00D1096D">
        <w:rPr>
          <w:rFonts w:cstheme="minorHAnsi"/>
          <w:b/>
        </w:rPr>
        <w:tab/>
      </w:r>
      <w:r w:rsidR="00581856" w:rsidRPr="00D1096D">
        <w:rPr>
          <w:rFonts w:cstheme="minorHAnsi"/>
          <w:b/>
        </w:rPr>
        <w:tab/>
      </w:r>
      <w:r w:rsidR="0055557E" w:rsidRPr="00D1096D">
        <w:rPr>
          <w:rFonts w:cstheme="minorHAnsi"/>
          <w:b/>
        </w:rPr>
        <w:tab/>
      </w:r>
      <w:r w:rsidR="0055557E" w:rsidRPr="00D1096D">
        <w:rPr>
          <w:rFonts w:cstheme="minorHAnsi"/>
          <w:b/>
        </w:rPr>
        <w:tab/>
      </w:r>
      <w:r w:rsidR="00BE0E6E" w:rsidRPr="00D1096D">
        <w:rPr>
          <w:rFonts w:cstheme="minorHAnsi"/>
          <w:b/>
        </w:rPr>
        <w:t xml:space="preserve">Załącznik nr </w:t>
      </w:r>
      <w:r w:rsidR="000C1E30" w:rsidRPr="00D1096D">
        <w:rPr>
          <w:rFonts w:cstheme="minorHAnsi"/>
          <w:b/>
        </w:rPr>
        <w:t>2</w:t>
      </w:r>
    </w:p>
    <w:p w14:paraId="0738A095" w14:textId="77777777" w:rsidR="002027A7" w:rsidRPr="00D3111A" w:rsidRDefault="002027A7" w:rsidP="001703DC">
      <w:pPr>
        <w:rPr>
          <w:rFonts w:cstheme="minorHAnsi"/>
          <w:sz w:val="24"/>
          <w:szCs w:val="24"/>
        </w:rPr>
      </w:pPr>
    </w:p>
    <w:p w14:paraId="227526B5" w14:textId="510875D8" w:rsidR="00DF17CE" w:rsidRPr="00D3111A" w:rsidRDefault="00DF17CE" w:rsidP="00DF17CE">
      <w:pPr>
        <w:jc w:val="center"/>
        <w:rPr>
          <w:rFonts w:cstheme="minorHAnsi"/>
          <w:b/>
          <w:sz w:val="28"/>
          <w:szCs w:val="28"/>
        </w:rPr>
      </w:pPr>
      <w:r w:rsidRPr="00D3111A">
        <w:rPr>
          <w:rFonts w:cstheme="minorHAnsi"/>
          <w:b/>
          <w:sz w:val="28"/>
          <w:szCs w:val="28"/>
        </w:rPr>
        <w:t>Warunki udziału w postępowaniu o udzielenie zamówienia publicznego</w:t>
      </w:r>
    </w:p>
    <w:p w14:paraId="4C9DBAE1" w14:textId="5A173AA7" w:rsidR="008D19DF" w:rsidRPr="00D3111A" w:rsidRDefault="008D19DF" w:rsidP="00DF17CE">
      <w:pPr>
        <w:jc w:val="center"/>
        <w:rPr>
          <w:rFonts w:cstheme="minorHAnsi"/>
          <w:b/>
          <w:sz w:val="28"/>
          <w:szCs w:val="28"/>
        </w:rPr>
      </w:pPr>
    </w:p>
    <w:p w14:paraId="1F673660" w14:textId="77777777" w:rsidR="008D19DF" w:rsidRPr="00D3111A" w:rsidRDefault="008D19DF" w:rsidP="008D19DF">
      <w:pPr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 xml:space="preserve">Wymagania względem trenera: </w:t>
      </w:r>
    </w:p>
    <w:p w14:paraId="559DBBC5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 xml:space="preserve">CZĘŚĆ I </w:t>
      </w:r>
    </w:p>
    <w:p w14:paraId="1F394591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bookmarkStart w:id="0" w:name="_Hlk83217221"/>
      <w:r w:rsidRPr="00D3111A">
        <w:rPr>
          <w:rFonts w:cstheme="minorHAnsi"/>
          <w:b/>
          <w:sz w:val="20"/>
          <w:szCs w:val="20"/>
        </w:rPr>
        <w:t>Kwalifikacje:</w:t>
      </w:r>
    </w:p>
    <w:p w14:paraId="732E8CB6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bookmarkStart w:id="1" w:name="_Hlk83217032"/>
      <w:r w:rsidRPr="00D3111A">
        <w:rPr>
          <w:rFonts w:cstheme="minorHAnsi"/>
          <w:sz w:val="20"/>
          <w:szCs w:val="20"/>
        </w:rPr>
        <w:t>1. Wykształcenie wyższe magisterskie.</w:t>
      </w:r>
    </w:p>
    <w:bookmarkEnd w:id="1"/>
    <w:p w14:paraId="5BD9156E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32180BC8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1. Wymagana realizacja zgodnie z tematyką wskazaną w bloku szkoleń na kursach doskonalących, kwalifikacyjnych, na studiach podyplomowych lub w ramach szkoleń dla członków rad pedagogicznych w liczbie </w:t>
      </w:r>
      <w:r w:rsidRPr="00D3111A">
        <w:rPr>
          <w:rFonts w:cstheme="minorHAnsi"/>
          <w:i/>
          <w:sz w:val="20"/>
          <w:szCs w:val="20"/>
        </w:rPr>
        <w:t>minimum 5 szkoleń</w:t>
      </w:r>
      <w:r w:rsidRPr="00D3111A">
        <w:rPr>
          <w:rFonts w:cstheme="minorHAnsi"/>
          <w:sz w:val="20"/>
          <w:szCs w:val="20"/>
        </w:rPr>
        <w:t>.</w:t>
      </w:r>
    </w:p>
    <w:bookmarkEnd w:id="0"/>
    <w:p w14:paraId="5F88C3EF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1CD17E38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II</w:t>
      </w:r>
    </w:p>
    <w:p w14:paraId="2BE3EE61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623CD661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bookmarkStart w:id="2" w:name="_Hlk83218172"/>
      <w:r w:rsidRPr="00D3111A">
        <w:rPr>
          <w:rFonts w:cstheme="minorHAnsi"/>
          <w:sz w:val="20"/>
          <w:szCs w:val="20"/>
        </w:rPr>
        <w:t>1. Wykształcenie wyższe magisterskie.</w:t>
      </w:r>
    </w:p>
    <w:p w14:paraId="52F92A98" w14:textId="77777777" w:rsidR="008D19DF" w:rsidRPr="00D3111A" w:rsidRDefault="008D19DF" w:rsidP="008D19DF">
      <w:pPr>
        <w:spacing w:after="0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2. </w:t>
      </w:r>
      <w:bookmarkStart w:id="3" w:name="_Hlk83217952"/>
      <w:r w:rsidRPr="00D3111A">
        <w:rPr>
          <w:rFonts w:cstheme="minorHAnsi"/>
          <w:sz w:val="20"/>
          <w:szCs w:val="20"/>
        </w:rPr>
        <w:t>Ukończone formy doskonalenia lub studia podyplomowe w zakresie zarządzania oświatą.</w:t>
      </w:r>
    </w:p>
    <w:bookmarkEnd w:id="2"/>
    <w:bookmarkEnd w:id="3"/>
    <w:p w14:paraId="3BE3DD83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2FB5D1B1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Wymagana realizacja zgodnie z tematyką wskazaną w bloku szkoleń na kursach doskonalących, kwalifikacyjnych, na studiach podyplomowych lub w ramach szkoleń członków rad pedagogicznych w liczbie minimum 5 szkoleń.</w:t>
      </w:r>
    </w:p>
    <w:p w14:paraId="6D3A4ABD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705233E3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III</w:t>
      </w:r>
    </w:p>
    <w:p w14:paraId="1C9D75CA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5FBC96A1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1. </w:t>
      </w:r>
      <w:bookmarkStart w:id="4" w:name="_Hlk83217926"/>
      <w:r w:rsidRPr="00D3111A">
        <w:rPr>
          <w:rFonts w:cstheme="minorHAnsi"/>
          <w:sz w:val="20"/>
          <w:szCs w:val="20"/>
        </w:rPr>
        <w:t>Wykształcenie wyższe magisterskie w zakresie pedagogiki.</w:t>
      </w:r>
    </w:p>
    <w:bookmarkEnd w:id="4"/>
    <w:p w14:paraId="60EB8CEE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478A7C9F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Wymagana realizacja zgodnie z tematyką wskazaną w bloku szkoleń na kursach doskonalących, kwalifikacyjnych, na studiach podyplomowych lub w ramach szkoleń członków rad pedagogicznych w liczbie minimum 5 szkoleń.</w:t>
      </w:r>
    </w:p>
    <w:p w14:paraId="26DBCAC3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58FE5D00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IV</w:t>
      </w:r>
    </w:p>
    <w:p w14:paraId="3142B1C0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66A9EA0A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bookmarkStart w:id="5" w:name="_Hlk83217989"/>
      <w:r w:rsidRPr="00D3111A">
        <w:rPr>
          <w:rFonts w:cstheme="minorHAnsi"/>
          <w:sz w:val="20"/>
          <w:szCs w:val="20"/>
        </w:rPr>
        <w:t>1. Wykształcenie wyższe magisterskie.</w:t>
      </w:r>
    </w:p>
    <w:p w14:paraId="1F8472ED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2. Ukończone formy doskonalenia lub studia podyplomowe w zakresie zarządzania oświatą.</w:t>
      </w:r>
    </w:p>
    <w:bookmarkEnd w:id="5"/>
    <w:p w14:paraId="3739BA27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3CA72BA8" w14:textId="77777777" w:rsidR="008D19DF" w:rsidRPr="00D3111A" w:rsidRDefault="008D19DF" w:rsidP="008D19DF">
      <w:pPr>
        <w:pStyle w:val="Akapitzlist"/>
        <w:numPr>
          <w:ilvl w:val="0"/>
          <w:numId w:val="21"/>
        </w:numPr>
        <w:spacing w:line="259" w:lineRule="auto"/>
        <w:ind w:left="360" w:right="5"/>
        <w:rPr>
          <w:rFonts w:asciiTheme="minorHAnsi" w:hAnsiTheme="minorHAnsi" w:cstheme="minorHAnsi"/>
        </w:rPr>
      </w:pPr>
      <w:r w:rsidRPr="00D3111A">
        <w:rPr>
          <w:rFonts w:asciiTheme="minorHAnsi" w:hAnsiTheme="minorHAnsi" w:cstheme="minorHAnsi"/>
        </w:rPr>
        <w:t>Wymagana realizacja zgodnie z tematyką wskazaną w bloku szkoleń na kursach doskonalących, kwalifikacyjnych, na studiach podyplomowych lub w ramach szkoleń członków rad pedagogicznych w liczbie minimum 5 szkoleń.</w:t>
      </w:r>
    </w:p>
    <w:p w14:paraId="74429C6D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3A77FDFB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V</w:t>
      </w:r>
    </w:p>
    <w:p w14:paraId="28574DBE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bookmarkStart w:id="6" w:name="_Hlk83219237"/>
      <w:r w:rsidRPr="00D3111A">
        <w:rPr>
          <w:rFonts w:cstheme="minorHAnsi"/>
          <w:b/>
          <w:sz w:val="20"/>
          <w:szCs w:val="20"/>
        </w:rPr>
        <w:t>Kwalifikacje:</w:t>
      </w:r>
    </w:p>
    <w:p w14:paraId="384E3768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Wykształcenie wyższe magisterskie.</w:t>
      </w:r>
    </w:p>
    <w:p w14:paraId="2BB07244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2. Ukończone formy doskonalenia lub studia podyplomowe w zakresie zarządzania oświatą.</w:t>
      </w:r>
    </w:p>
    <w:p w14:paraId="2B1C5A3E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79BED78F" w14:textId="77777777" w:rsidR="008D19DF" w:rsidRPr="00D3111A" w:rsidRDefault="008D19DF" w:rsidP="008D19DF">
      <w:pPr>
        <w:pStyle w:val="Akapitzlist"/>
        <w:numPr>
          <w:ilvl w:val="0"/>
          <w:numId w:val="16"/>
        </w:numPr>
        <w:spacing w:line="259" w:lineRule="auto"/>
        <w:ind w:right="5"/>
        <w:rPr>
          <w:rFonts w:asciiTheme="minorHAnsi" w:hAnsiTheme="minorHAnsi" w:cstheme="minorHAnsi"/>
        </w:rPr>
      </w:pPr>
      <w:r w:rsidRPr="00D3111A">
        <w:rPr>
          <w:rFonts w:asciiTheme="minorHAnsi" w:hAnsiTheme="minorHAnsi" w:cstheme="minorHAnsi"/>
        </w:rPr>
        <w:t>Wymagana realizacja zgodnie z tematyką wskazaną w bloku szkoleń na kursach doskonalących, kwalifikacyjnych, na studiach podyplomowych lub w ramach szkoleń członków rad pedagogicznych w liczbie minimum 5 szkoleń.</w:t>
      </w:r>
    </w:p>
    <w:p w14:paraId="29607D64" w14:textId="77777777" w:rsidR="008D19DF" w:rsidRPr="00D3111A" w:rsidRDefault="008D19DF" w:rsidP="008D19DF">
      <w:pPr>
        <w:pStyle w:val="Akapitzlist"/>
        <w:numPr>
          <w:ilvl w:val="0"/>
          <w:numId w:val="16"/>
        </w:numPr>
        <w:spacing w:line="259" w:lineRule="auto"/>
        <w:ind w:right="5"/>
        <w:rPr>
          <w:rFonts w:asciiTheme="minorHAnsi" w:hAnsiTheme="minorHAnsi" w:cstheme="minorHAnsi"/>
        </w:rPr>
      </w:pPr>
      <w:r w:rsidRPr="00D3111A">
        <w:rPr>
          <w:rFonts w:asciiTheme="minorHAnsi" w:hAnsiTheme="minorHAnsi" w:cstheme="minorHAnsi"/>
        </w:rPr>
        <w:t>Zarządzanie placówką oświatową minimum 3 lata.</w:t>
      </w:r>
    </w:p>
    <w:bookmarkEnd w:id="6"/>
    <w:p w14:paraId="75B7234A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01310CA1" w14:textId="77777777" w:rsidR="008117B5" w:rsidRPr="00D3111A" w:rsidRDefault="008117B5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0DD1D668" w14:textId="334BE230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lastRenderedPageBreak/>
        <w:t>CZĘŚĆ VI</w:t>
      </w:r>
    </w:p>
    <w:p w14:paraId="461B0575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15AD43C1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bookmarkStart w:id="7" w:name="_Hlk83218253"/>
      <w:r w:rsidRPr="00D3111A">
        <w:rPr>
          <w:rFonts w:cstheme="minorHAnsi"/>
          <w:sz w:val="20"/>
          <w:szCs w:val="20"/>
        </w:rPr>
        <w:t>1. Wykształcenie wyższe magisterskie.</w:t>
      </w:r>
    </w:p>
    <w:p w14:paraId="330D0C52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2. Ukończone formy doskonalenia lub studia podyplomowe w zakresie zarządzania oświatą.</w:t>
      </w:r>
    </w:p>
    <w:bookmarkEnd w:id="7"/>
    <w:p w14:paraId="169E6B07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567C98B9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1. Wymagana realizacja zgodnie z tematyką wskazaną w bloku szkoleń na kursach doskonalących, kwalifikacyjnych lub na studiach podyplomowych w liczbie </w:t>
      </w:r>
      <w:r w:rsidRPr="00D3111A">
        <w:rPr>
          <w:rFonts w:cstheme="minorHAnsi"/>
          <w:i/>
          <w:sz w:val="20"/>
          <w:szCs w:val="20"/>
        </w:rPr>
        <w:t>minimum 5 szkoleń</w:t>
      </w:r>
      <w:r w:rsidRPr="00D3111A">
        <w:rPr>
          <w:rFonts w:cstheme="minorHAnsi"/>
          <w:sz w:val="20"/>
          <w:szCs w:val="20"/>
        </w:rPr>
        <w:t xml:space="preserve"> .</w:t>
      </w:r>
    </w:p>
    <w:p w14:paraId="04FBDF5B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2. Zarządzanie placówką oświatową minimum 3 lata.</w:t>
      </w:r>
    </w:p>
    <w:p w14:paraId="4DB459FC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1AECEDAB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VII</w:t>
      </w:r>
    </w:p>
    <w:p w14:paraId="0E6679CA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0C5AE47F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Wykształcenie wyższe magisterskie.</w:t>
      </w:r>
    </w:p>
    <w:p w14:paraId="15FC92C3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2. Ukończone formy doskonalenia lub studia podyplomowe w zakresie zarządzania oświatą.</w:t>
      </w:r>
    </w:p>
    <w:p w14:paraId="15970647" w14:textId="4CFA1057" w:rsidR="008D19DF" w:rsidRPr="00D3111A" w:rsidRDefault="008D19DF" w:rsidP="005655D6">
      <w:pPr>
        <w:tabs>
          <w:tab w:val="center" w:pos="5230"/>
        </w:tabs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  <w:r w:rsidR="005655D6" w:rsidRPr="00D3111A">
        <w:rPr>
          <w:rFonts w:cstheme="minorHAnsi"/>
          <w:b/>
          <w:sz w:val="20"/>
          <w:szCs w:val="20"/>
        </w:rPr>
        <w:tab/>
      </w:r>
    </w:p>
    <w:p w14:paraId="5DD8978D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Wymagana realizacja zgodnie z tematyką wskazaną w bloku szkoleń na kursach doskonalących, kwalifikacyjnych, na studiach podyplomowych lub w ramach szkoleń członków rad pedagogicznych w liczbie minimum 5 szkoleń.</w:t>
      </w:r>
    </w:p>
    <w:p w14:paraId="593ADA2E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2. Zarządzanie placówką oświatową minimum 3 lata.</w:t>
      </w:r>
    </w:p>
    <w:p w14:paraId="41D10E5F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0C212F6D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VIII</w:t>
      </w:r>
    </w:p>
    <w:p w14:paraId="70252510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 Kwalifikacje:</w:t>
      </w:r>
    </w:p>
    <w:p w14:paraId="5C0BC70E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1. Wykształcenie wyższe magisterskie w zakresie prawa </w:t>
      </w:r>
    </w:p>
    <w:p w14:paraId="4AE041D2" w14:textId="77777777" w:rsidR="008D19DF" w:rsidRPr="00D3111A" w:rsidRDefault="008D19DF" w:rsidP="008D19DF">
      <w:pPr>
        <w:spacing w:after="0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lub</w:t>
      </w:r>
    </w:p>
    <w:p w14:paraId="1849F80C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Wykształcenie wyższe magisterskie.</w:t>
      </w:r>
    </w:p>
    <w:p w14:paraId="68BDA745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2. Ukończone formy doskonalenia lub studia podyplomowe w zakresie zarządzania oświatą. </w:t>
      </w:r>
    </w:p>
    <w:p w14:paraId="4EC6E3C6" w14:textId="77777777" w:rsidR="008D19DF" w:rsidRPr="00D3111A" w:rsidRDefault="008D19DF" w:rsidP="008D19DF">
      <w:pPr>
        <w:spacing w:after="0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3F1CF760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Wymagana realizacja zgodnie z tematyką wskazaną w bloku szkoleń na kursach doskonalących, kwalifikacyjnych, na studiach podyplomowych lub w ramach szkoleń członków rad pedagogicznych w liczbie minimum 5 szkoleń.</w:t>
      </w:r>
    </w:p>
    <w:p w14:paraId="554AEC8C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3661AC6C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IX</w:t>
      </w:r>
    </w:p>
    <w:p w14:paraId="5C2084D9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66955BF6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Wykształcenie wyższe magisterskie.</w:t>
      </w:r>
    </w:p>
    <w:p w14:paraId="0AF5D220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2. Ukończone formy doskonalenia lub studia podyplomowe w zakresie zarządzania oświatą. </w:t>
      </w:r>
    </w:p>
    <w:p w14:paraId="138ABC5E" w14:textId="77777777" w:rsidR="008D19DF" w:rsidRPr="00D3111A" w:rsidRDefault="008D19DF" w:rsidP="008D19DF">
      <w:pPr>
        <w:spacing w:after="0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4C69121A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Wymagana realizacja zgodnie z tematyką wskazaną w bloku szkoleń na kursach doskonalących, kwalifikacyjnych, na studiach podyplomowych lub w ramach szkoleń członków rad pedagogicznych w liczbie minimum 5 szkoleń.</w:t>
      </w:r>
    </w:p>
    <w:p w14:paraId="75E852DF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2. Zarządzanie placówką oświatową minimum 3 lata.</w:t>
      </w:r>
    </w:p>
    <w:p w14:paraId="6CC036A3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24FCEE59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bookmarkStart w:id="8" w:name="_Hlk114141018"/>
      <w:r w:rsidRPr="00D3111A">
        <w:rPr>
          <w:rFonts w:cstheme="minorHAnsi"/>
          <w:b/>
          <w:sz w:val="20"/>
          <w:szCs w:val="20"/>
        </w:rPr>
        <w:t>CZĘŚĆ X</w:t>
      </w:r>
    </w:p>
    <w:p w14:paraId="16508BCD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2B0FE52E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Wykształcenie wyższe magisterskie.</w:t>
      </w:r>
    </w:p>
    <w:p w14:paraId="1BD7E7E9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2. Ukończone formy doskonalenia lub studia podyplomowe w zakresie zarządzania oświatą.</w:t>
      </w:r>
    </w:p>
    <w:p w14:paraId="44E89316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295F8ABC" w14:textId="77777777" w:rsidR="008D19DF" w:rsidRPr="00D3111A" w:rsidRDefault="008D19DF" w:rsidP="008D19DF">
      <w:pPr>
        <w:pStyle w:val="Akapitzlist"/>
        <w:numPr>
          <w:ilvl w:val="0"/>
          <w:numId w:val="17"/>
        </w:numPr>
        <w:spacing w:line="259" w:lineRule="auto"/>
        <w:ind w:right="5"/>
        <w:rPr>
          <w:rFonts w:asciiTheme="minorHAnsi" w:hAnsiTheme="minorHAnsi" w:cstheme="minorHAnsi"/>
        </w:rPr>
      </w:pPr>
      <w:r w:rsidRPr="00D3111A">
        <w:rPr>
          <w:rFonts w:asciiTheme="minorHAnsi" w:hAnsiTheme="minorHAnsi" w:cstheme="minorHAnsi"/>
        </w:rPr>
        <w:t>Wymagana realizacja zgodnie z tematyką wskazaną w bloku szkoleń na kursach doskonalących, kwalifikacyjnych, na studiach podyplomowych lub w ramach szkoleń członków rad pedagogicznych w liczbie minimum 5 szkoleń.</w:t>
      </w:r>
    </w:p>
    <w:p w14:paraId="515A1CAC" w14:textId="77777777" w:rsidR="008D19DF" w:rsidRPr="00D3111A" w:rsidRDefault="008D19DF" w:rsidP="008D19DF">
      <w:pPr>
        <w:pStyle w:val="Akapitzlist"/>
        <w:numPr>
          <w:ilvl w:val="0"/>
          <w:numId w:val="17"/>
        </w:numPr>
        <w:spacing w:line="259" w:lineRule="auto"/>
        <w:ind w:right="5"/>
        <w:rPr>
          <w:rFonts w:asciiTheme="minorHAnsi" w:hAnsiTheme="minorHAnsi" w:cstheme="minorHAnsi"/>
        </w:rPr>
      </w:pPr>
      <w:r w:rsidRPr="00D3111A">
        <w:rPr>
          <w:rFonts w:asciiTheme="minorHAnsi" w:hAnsiTheme="minorHAnsi" w:cstheme="minorHAnsi"/>
        </w:rPr>
        <w:t>Zarządzanie placówką oświatową minimum 3 lata.</w:t>
      </w:r>
    </w:p>
    <w:bookmarkEnd w:id="8"/>
    <w:p w14:paraId="090ACC2D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7E479E14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XI</w:t>
      </w:r>
    </w:p>
    <w:p w14:paraId="1C886D43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bookmarkStart w:id="9" w:name="_Hlk83220199"/>
      <w:r w:rsidRPr="00D3111A">
        <w:rPr>
          <w:rFonts w:cstheme="minorHAnsi"/>
          <w:b/>
          <w:sz w:val="20"/>
          <w:szCs w:val="20"/>
        </w:rPr>
        <w:t>Kwalifikacje:</w:t>
      </w:r>
    </w:p>
    <w:p w14:paraId="38D470E4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1. Wykształcenie wyższe magisterskie w zakresie finansów i rachunkowości lub wykształcenie wyższe magisterskie i ukończone formy doskonalenia lub studia podyplomowe w zakresie finansów i rachunkowości. </w:t>
      </w:r>
    </w:p>
    <w:p w14:paraId="48FBB498" w14:textId="77777777" w:rsidR="008D19DF" w:rsidRPr="00D3111A" w:rsidRDefault="008D19DF" w:rsidP="008D19DF">
      <w:pPr>
        <w:spacing w:after="0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7B4BF5EB" w14:textId="77777777" w:rsidR="008D19DF" w:rsidRPr="00D3111A" w:rsidRDefault="008D19DF" w:rsidP="008D19DF">
      <w:pPr>
        <w:spacing w:after="0"/>
        <w:ind w:right="5"/>
        <w:jc w:val="both"/>
        <w:rPr>
          <w:rFonts w:cstheme="minorHAnsi"/>
          <w:sz w:val="20"/>
          <w:szCs w:val="20"/>
        </w:rPr>
      </w:pPr>
      <w:bookmarkStart w:id="10" w:name="_Hlk114490706"/>
      <w:r w:rsidRPr="00D3111A">
        <w:rPr>
          <w:rFonts w:cstheme="minorHAnsi"/>
          <w:sz w:val="20"/>
          <w:szCs w:val="20"/>
        </w:rPr>
        <w:t xml:space="preserve">1. W okresie ostatnich 5 lat przed upływem terminu składania ofert minimum 3-letnie doświadczenie w pracy w przedszkolu/szkole/placówce oświatowej na stanowisku związanym z obsługą księgową </w:t>
      </w:r>
      <w:bookmarkStart w:id="11" w:name="_Hlk114491944"/>
      <w:r w:rsidRPr="00D3111A">
        <w:rPr>
          <w:rFonts w:cstheme="minorHAnsi"/>
          <w:sz w:val="20"/>
          <w:szCs w:val="20"/>
        </w:rPr>
        <w:t>(na podstawie stosunku pracy, samozatrudnienia, umowy cywilno-prawnej)</w:t>
      </w:r>
      <w:bookmarkEnd w:id="11"/>
      <w:r w:rsidRPr="00D3111A">
        <w:rPr>
          <w:rFonts w:cstheme="minorHAnsi"/>
          <w:sz w:val="20"/>
          <w:szCs w:val="20"/>
        </w:rPr>
        <w:t>.</w:t>
      </w:r>
    </w:p>
    <w:bookmarkEnd w:id="9"/>
    <w:p w14:paraId="2C263C3F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bookmarkEnd w:id="10"/>
    <w:p w14:paraId="3C94F33E" w14:textId="77777777" w:rsidR="00D11F53" w:rsidRPr="00D3111A" w:rsidRDefault="00D11F53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116D19BC" w14:textId="77777777" w:rsidR="00D11F53" w:rsidRPr="00D3111A" w:rsidRDefault="00D11F53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51E20ABD" w14:textId="39446F42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XII</w:t>
      </w:r>
    </w:p>
    <w:p w14:paraId="67C2C3EF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35E38868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1. Wykształcenie wyższe magisterskie w zakresie prawa </w:t>
      </w:r>
    </w:p>
    <w:p w14:paraId="74F4DCCA" w14:textId="77777777" w:rsidR="008D19DF" w:rsidRPr="00D3111A" w:rsidRDefault="008D19DF" w:rsidP="008D19DF">
      <w:pPr>
        <w:spacing w:after="0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lub</w:t>
      </w:r>
    </w:p>
    <w:p w14:paraId="70C71782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Wykształcenie wyższe magisterskie.</w:t>
      </w:r>
    </w:p>
    <w:p w14:paraId="20DDC63F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2. Ukończone formy doskonalenia lub studia podyplomowe w zakresie zarządzania oświatą. </w:t>
      </w:r>
    </w:p>
    <w:p w14:paraId="770B27A4" w14:textId="77777777" w:rsidR="008D19DF" w:rsidRPr="00D3111A" w:rsidRDefault="008D19DF" w:rsidP="008D19DF">
      <w:pPr>
        <w:spacing w:after="0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01FCA6BC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Wymagana realizacja zgodnie z tematyką wskazaną w bloku szkoleń na kursach doskonalących, kwalifikacyjnych, na studiach podyplomowych lub w ramach szkoleń członków rad pedagogicznych w liczbie minimum 5 szkoleń.</w:t>
      </w:r>
    </w:p>
    <w:p w14:paraId="549519FE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7712F8BE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 xml:space="preserve">CZĘŚĆ XIII </w:t>
      </w:r>
    </w:p>
    <w:p w14:paraId="2DDD8F34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27CB933C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Wykształcenie wyższe magisterskie.</w:t>
      </w:r>
    </w:p>
    <w:p w14:paraId="47DC3A5D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2. Ukończone formy doskonalenia lub studia podyplomowe w zakresie zarządzania oświatą. </w:t>
      </w:r>
    </w:p>
    <w:p w14:paraId="66B7EC42" w14:textId="77777777" w:rsidR="008D19DF" w:rsidRPr="00D3111A" w:rsidRDefault="008D19DF" w:rsidP="008D19DF">
      <w:pPr>
        <w:spacing w:after="0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38EF7E16" w14:textId="77777777" w:rsidR="008D19DF" w:rsidRPr="00D3111A" w:rsidRDefault="008D19DF" w:rsidP="008D19DF">
      <w:pPr>
        <w:pStyle w:val="Akapitzlist"/>
        <w:numPr>
          <w:ilvl w:val="0"/>
          <w:numId w:val="20"/>
        </w:numPr>
        <w:spacing w:line="259" w:lineRule="auto"/>
        <w:ind w:right="5"/>
        <w:rPr>
          <w:rFonts w:asciiTheme="minorHAnsi" w:hAnsiTheme="minorHAnsi" w:cstheme="minorHAnsi"/>
        </w:rPr>
      </w:pPr>
      <w:r w:rsidRPr="00D3111A">
        <w:rPr>
          <w:rFonts w:asciiTheme="minorHAnsi" w:hAnsiTheme="minorHAnsi" w:cstheme="minorHAnsi"/>
        </w:rPr>
        <w:t>Wymagana realizacja zgodnie z tematyką wskazaną w bloku szkoleń na kursach doskonalących, kwalifikacyjnych, na studiach podyplomowych lub w ramach szkoleń członków rad pedagogicznych w liczbie minimum 5 szkoleń.</w:t>
      </w:r>
    </w:p>
    <w:p w14:paraId="56C4F13A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5C6712BD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XIV</w:t>
      </w:r>
    </w:p>
    <w:p w14:paraId="7946C03D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2A49CD5C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Wykształcenie wyższe magisterskie.</w:t>
      </w:r>
    </w:p>
    <w:p w14:paraId="6C581D28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2. Ukończone formy doskonalenia lub studia podyplomowe w zakresie zarządzania oświatą.</w:t>
      </w:r>
    </w:p>
    <w:p w14:paraId="0B638677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042A2B52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Wymagana realizacja zgodnie z tematyką wskazaną w bloku szkoleń na kursach doskonalących, kwalifikacyjnych, na studiach podyplomowych lub w ramach szkoleń członków rad pedagogicznych w liczbie minimum 5 szkoleń.</w:t>
      </w:r>
    </w:p>
    <w:p w14:paraId="60CCA315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2599429C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bookmarkStart w:id="12" w:name="_Hlk114141196"/>
      <w:r w:rsidRPr="00D3111A">
        <w:rPr>
          <w:rFonts w:cstheme="minorHAnsi"/>
          <w:b/>
          <w:sz w:val="20"/>
          <w:szCs w:val="20"/>
        </w:rPr>
        <w:t>CZĘŚĆ XV</w:t>
      </w:r>
    </w:p>
    <w:p w14:paraId="039D1652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3C6DEB61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1. Wykształcenie wyższe magisterskie w zakresie prawa. </w:t>
      </w:r>
    </w:p>
    <w:p w14:paraId="5FEBCCCA" w14:textId="77777777" w:rsidR="008D19DF" w:rsidRPr="00D3111A" w:rsidRDefault="008D19DF" w:rsidP="008D19DF">
      <w:pPr>
        <w:spacing w:after="0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lub</w:t>
      </w:r>
    </w:p>
    <w:p w14:paraId="741C5871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Wykształcenie wyższe magisterskie.</w:t>
      </w:r>
    </w:p>
    <w:p w14:paraId="7E79D8F0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2. Ukończone formy doskonalenia lub studia podyplomowe w zakresie zarządzania oświatą. </w:t>
      </w:r>
    </w:p>
    <w:p w14:paraId="238472FD" w14:textId="77777777" w:rsidR="008D19DF" w:rsidRPr="00D3111A" w:rsidRDefault="008D19DF" w:rsidP="008D19DF">
      <w:pPr>
        <w:spacing w:after="0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2B3C1ADE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Wymagana realizacja zgodnie z tematyką wskazaną w bloku szkoleń na kursach doskonalących, kwalifikacyjnych, na studiach podyplomowych lub w ramach szkoleń członków rad pedagogicznych w liczbie minimum 5 szkoleń.</w:t>
      </w:r>
    </w:p>
    <w:bookmarkEnd w:id="12"/>
    <w:p w14:paraId="3BDF9103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0ACAFC2E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XVI</w:t>
      </w:r>
    </w:p>
    <w:p w14:paraId="28392D41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3489E776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Wykształcenie wyższe magisterskie.</w:t>
      </w:r>
    </w:p>
    <w:p w14:paraId="29817355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66325912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 okresie ostatnich 5 lat przed upływem terminu składania ofert minimum 3-letnie doświadczenie w pracy w mediach (na podstawie stosunku pracy, samozatrudnienia, umowy cywilno-prawnej).</w:t>
      </w:r>
    </w:p>
    <w:p w14:paraId="348FF589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32F75642" w14:textId="77777777" w:rsidR="008117B5" w:rsidRPr="00D3111A" w:rsidRDefault="008117B5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1A1F1EC2" w14:textId="77777777" w:rsidR="008117B5" w:rsidRPr="00D3111A" w:rsidRDefault="008117B5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0AAEFBA0" w14:textId="77777777" w:rsidR="008117B5" w:rsidRPr="00D3111A" w:rsidRDefault="008117B5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4258004A" w14:textId="77777777" w:rsidR="008117B5" w:rsidRPr="00D3111A" w:rsidRDefault="008117B5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0D3CD5C8" w14:textId="77777777" w:rsidR="008117B5" w:rsidRPr="00D3111A" w:rsidRDefault="008117B5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11CB5520" w14:textId="71E219DE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lastRenderedPageBreak/>
        <w:t>CZĘŚĆ XVII</w:t>
      </w:r>
    </w:p>
    <w:p w14:paraId="408D639F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0B33B10B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1. Wykształcenie wyższe magisterskie. </w:t>
      </w:r>
    </w:p>
    <w:p w14:paraId="591BA426" w14:textId="77777777" w:rsidR="008D19DF" w:rsidRPr="00D3111A" w:rsidRDefault="008D19DF" w:rsidP="008D19DF">
      <w:pPr>
        <w:spacing w:after="0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147525A4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Wymagana realizacja zgodnie z tematyką wskazaną w bloku szkoleń na kursach doskonalących, kwalifikacyjnych, na studiach podyplomowych lub w ramach szkoleń członków rad pedagogicznych w liczbie minimum 5 szkoleń.</w:t>
      </w:r>
    </w:p>
    <w:p w14:paraId="6D31C444" w14:textId="3051C74D" w:rsidR="008D19DF" w:rsidRPr="00D3111A" w:rsidRDefault="008D19DF" w:rsidP="008D19DF">
      <w:pPr>
        <w:rPr>
          <w:rFonts w:cstheme="minorHAnsi"/>
          <w:sz w:val="20"/>
          <w:szCs w:val="20"/>
        </w:rPr>
      </w:pPr>
    </w:p>
    <w:p w14:paraId="29434DAE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XVIII</w:t>
      </w:r>
    </w:p>
    <w:p w14:paraId="1607D21F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4514B4CC" w14:textId="77777777" w:rsidR="008D19DF" w:rsidRPr="00D3111A" w:rsidRDefault="008D19DF" w:rsidP="008D19DF">
      <w:pPr>
        <w:pStyle w:val="Akapitzlist"/>
        <w:numPr>
          <w:ilvl w:val="0"/>
          <w:numId w:val="18"/>
        </w:numPr>
        <w:spacing w:line="259" w:lineRule="auto"/>
        <w:ind w:left="360"/>
        <w:rPr>
          <w:rFonts w:asciiTheme="minorHAnsi" w:hAnsiTheme="minorHAnsi" w:cstheme="minorHAnsi"/>
        </w:rPr>
      </w:pPr>
      <w:r w:rsidRPr="00D3111A">
        <w:rPr>
          <w:rFonts w:asciiTheme="minorHAnsi" w:hAnsiTheme="minorHAnsi" w:cstheme="minorHAnsi"/>
        </w:rPr>
        <w:t>Wykształcenie wyższe magisterskie w zakresie prawa.</w:t>
      </w:r>
    </w:p>
    <w:p w14:paraId="4668BF2A" w14:textId="77777777" w:rsidR="008D19DF" w:rsidRPr="00D3111A" w:rsidRDefault="008D19DF" w:rsidP="008D19DF">
      <w:pPr>
        <w:spacing w:after="0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lub</w:t>
      </w:r>
    </w:p>
    <w:p w14:paraId="3B7A8BEB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1. Wykształcenie wyższe magisterskie.</w:t>
      </w:r>
    </w:p>
    <w:p w14:paraId="67569228" w14:textId="77777777" w:rsidR="008D19DF" w:rsidRPr="00D3111A" w:rsidRDefault="008D19DF" w:rsidP="008D19DF">
      <w:pPr>
        <w:spacing w:after="0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 xml:space="preserve">2. Ukończone formy doskonalenia lub studia podyplomowe w zakresie zarządzania oświatą. </w:t>
      </w:r>
    </w:p>
    <w:p w14:paraId="7F31F5EC" w14:textId="77777777" w:rsidR="008D19DF" w:rsidRPr="00D3111A" w:rsidRDefault="008D19DF" w:rsidP="008D19DF">
      <w:pPr>
        <w:spacing w:after="0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3AB4666E" w14:textId="77777777" w:rsidR="008D19DF" w:rsidRPr="00D3111A" w:rsidRDefault="008D19DF" w:rsidP="008D19DF">
      <w:pPr>
        <w:pStyle w:val="Akapitzlist"/>
        <w:numPr>
          <w:ilvl w:val="0"/>
          <w:numId w:val="19"/>
        </w:numPr>
        <w:spacing w:line="259" w:lineRule="auto"/>
        <w:ind w:right="5"/>
        <w:rPr>
          <w:rFonts w:asciiTheme="minorHAnsi" w:hAnsiTheme="minorHAnsi" w:cstheme="minorHAnsi"/>
        </w:rPr>
      </w:pPr>
      <w:r w:rsidRPr="00D3111A">
        <w:rPr>
          <w:rFonts w:asciiTheme="minorHAnsi" w:hAnsiTheme="minorHAnsi" w:cstheme="minorHAnsi"/>
        </w:rPr>
        <w:t>Wymagana realizacja zgodnie z tematyką wskazaną w bloku szkoleń na kursach doskonalących, kwalifikacyjnych, na studiach podyplomowych lub w ramach szkoleń członków rad pedagogicznych w liczbie minimum 5 szkoleń.</w:t>
      </w:r>
    </w:p>
    <w:p w14:paraId="1F5A6D09" w14:textId="77777777" w:rsidR="00D11F53" w:rsidRPr="00D3111A" w:rsidRDefault="00D11F53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35CA6201" w14:textId="098A7295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XIX</w:t>
      </w:r>
    </w:p>
    <w:p w14:paraId="301E8440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1DC45475" w14:textId="77777777" w:rsidR="008D19DF" w:rsidRPr="00D3111A" w:rsidRDefault="008D19DF" w:rsidP="008D19DF">
      <w:pPr>
        <w:pStyle w:val="Akapitzlist"/>
        <w:numPr>
          <w:ilvl w:val="0"/>
          <w:numId w:val="22"/>
        </w:numPr>
        <w:spacing w:line="259" w:lineRule="auto"/>
        <w:jc w:val="both"/>
        <w:rPr>
          <w:rFonts w:asciiTheme="minorHAnsi" w:hAnsiTheme="minorHAnsi" w:cstheme="minorHAnsi"/>
        </w:rPr>
      </w:pPr>
      <w:r w:rsidRPr="00D3111A">
        <w:rPr>
          <w:rFonts w:asciiTheme="minorHAnsi" w:hAnsiTheme="minorHAnsi" w:cstheme="minorHAnsi"/>
        </w:rPr>
        <w:t>Wykształcenie wyższe magisterskie, preferowane w zakresie nauk społecznych, bezpieczeństwa wewnętrznego, zarządzania kryzysowego, pedagogiki lub psychologii.</w:t>
      </w:r>
    </w:p>
    <w:p w14:paraId="0FE8D1BE" w14:textId="77777777" w:rsidR="008D19DF" w:rsidRPr="00D3111A" w:rsidRDefault="008D19DF" w:rsidP="008D19DF">
      <w:pPr>
        <w:pStyle w:val="Akapitzlist"/>
        <w:ind w:left="360"/>
        <w:jc w:val="both"/>
        <w:rPr>
          <w:rFonts w:asciiTheme="minorHAnsi" w:hAnsiTheme="minorHAnsi" w:cstheme="minorHAnsi"/>
          <w:color w:val="EE0000"/>
        </w:rPr>
      </w:pPr>
    </w:p>
    <w:p w14:paraId="71C31334" w14:textId="77777777" w:rsidR="008D19DF" w:rsidRPr="00D3111A" w:rsidRDefault="008D19DF" w:rsidP="008D19DF">
      <w:pPr>
        <w:spacing w:after="0"/>
        <w:jc w:val="both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63C4A009" w14:textId="77777777" w:rsidR="008D19DF" w:rsidRPr="00D3111A" w:rsidRDefault="008D19DF" w:rsidP="008D19DF">
      <w:pPr>
        <w:pStyle w:val="Akapitzlist"/>
        <w:numPr>
          <w:ilvl w:val="0"/>
          <w:numId w:val="23"/>
        </w:numPr>
        <w:spacing w:line="259" w:lineRule="auto"/>
        <w:ind w:left="360" w:right="5"/>
        <w:jc w:val="both"/>
        <w:rPr>
          <w:rFonts w:asciiTheme="minorHAnsi" w:hAnsiTheme="minorHAnsi" w:cstheme="minorHAnsi"/>
        </w:rPr>
      </w:pPr>
      <w:r w:rsidRPr="00D3111A">
        <w:rPr>
          <w:rFonts w:asciiTheme="minorHAnsi" w:hAnsiTheme="minorHAnsi" w:cstheme="minorHAnsi"/>
        </w:rPr>
        <w:t>Doświadczenie zawodowe w zakresie bezpieczeństwa, zarządzania kryzysowego, komunikacji społecznej bądź wsparcia instytucji edukacyjnych minimum 3 lata.</w:t>
      </w:r>
    </w:p>
    <w:p w14:paraId="093C53B6" w14:textId="77777777" w:rsidR="008D19DF" w:rsidRPr="00D3111A" w:rsidRDefault="008D19DF" w:rsidP="008D19DF">
      <w:pPr>
        <w:pStyle w:val="Akapitzlist"/>
        <w:numPr>
          <w:ilvl w:val="0"/>
          <w:numId w:val="23"/>
        </w:numPr>
        <w:spacing w:line="259" w:lineRule="auto"/>
        <w:ind w:left="360" w:right="5"/>
        <w:jc w:val="both"/>
        <w:rPr>
          <w:rFonts w:asciiTheme="minorHAnsi" w:hAnsiTheme="minorHAnsi" w:cstheme="minorHAnsi"/>
        </w:rPr>
      </w:pPr>
      <w:r w:rsidRPr="00D3111A">
        <w:rPr>
          <w:rFonts w:asciiTheme="minorHAnsi" w:hAnsiTheme="minorHAnsi" w:cstheme="minorHAnsi"/>
        </w:rPr>
        <w:t>Wymagana realizacja zgodnie z tematyką wskazaną w bloku szkoleń na kursach doskonalących, kwalifikacyjnych, na studiach podyplomowych lub w ramach szkoleń członków rad pedagogicznych w liczbie minimum 5 szkoleń.</w:t>
      </w:r>
    </w:p>
    <w:p w14:paraId="6A6429CF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</w:p>
    <w:p w14:paraId="1FA4C8FC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CZĘŚĆ XX</w:t>
      </w:r>
    </w:p>
    <w:p w14:paraId="0FBF3CC6" w14:textId="77777777" w:rsidR="008D19DF" w:rsidRPr="00D3111A" w:rsidRDefault="008D19DF" w:rsidP="008D19DF">
      <w:pPr>
        <w:spacing w:after="0"/>
        <w:ind w:right="5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Kwalifikacje:</w:t>
      </w:r>
    </w:p>
    <w:p w14:paraId="368B2783" w14:textId="77777777" w:rsidR="008D19DF" w:rsidRPr="00D3111A" w:rsidRDefault="008D19DF" w:rsidP="008D19DF">
      <w:pPr>
        <w:pStyle w:val="Akapitzlist"/>
        <w:numPr>
          <w:ilvl w:val="0"/>
          <w:numId w:val="24"/>
        </w:numPr>
        <w:spacing w:line="259" w:lineRule="auto"/>
        <w:ind w:right="5"/>
        <w:jc w:val="both"/>
        <w:rPr>
          <w:rFonts w:asciiTheme="minorHAnsi" w:hAnsiTheme="minorHAnsi" w:cstheme="minorHAnsi"/>
          <w:b/>
        </w:rPr>
      </w:pPr>
      <w:r w:rsidRPr="00D3111A">
        <w:rPr>
          <w:rFonts w:asciiTheme="minorHAnsi" w:hAnsiTheme="minorHAnsi" w:cstheme="minorHAnsi"/>
        </w:rPr>
        <w:t>Wykształcenie wyższe magisterskie preferowane w zakresie pedagogiki, psychologii, prawa, socjologii lub</w:t>
      </w:r>
      <w:r w:rsidRPr="00D3111A">
        <w:rPr>
          <w:rFonts w:asciiTheme="minorHAnsi" w:hAnsiTheme="minorHAnsi" w:cstheme="minorHAnsi"/>
          <w:b/>
        </w:rPr>
        <w:t xml:space="preserve"> </w:t>
      </w:r>
      <w:r w:rsidRPr="00D3111A">
        <w:rPr>
          <w:rFonts w:asciiTheme="minorHAnsi" w:hAnsiTheme="minorHAnsi" w:cstheme="minorHAnsi"/>
        </w:rPr>
        <w:t>zarządzania.</w:t>
      </w:r>
    </w:p>
    <w:p w14:paraId="13778D2E" w14:textId="77777777" w:rsidR="008D19DF" w:rsidRPr="00D3111A" w:rsidRDefault="008D19DF" w:rsidP="008D19DF">
      <w:pPr>
        <w:pStyle w:val="Akapitzlist"/>
        <w:ind w:left="360" w:right="5"/>
        <w:jc w:val="both"/>
        <w:rPr>
          <w:rFonts w:asciiTheme="minorHAnsi" w:hAnsiTheme="minorHAnsi" w:cstheme="minorHAnsi"/>
          <w:b/>
        </w:rPr>
      </w:pPr>
    </w:p>
    <w:p w14:paraId="6C6FE737" w14:textId="77777777" w:rsidR="008D19DF" w:rsidRPr="00D3111A" w:rsidRDefault="008D19DF" w:rsidP="008D19DF">
      <w:pPr>
        <w:spacing w:after="0"/>
        <w:jc w:val="both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/>
          <w:sz w:val="20"/>
          <w:szCs w:val="20"/>
        </w:rPr>
        <w:t>Doświadczenie i dorobek zawodowy:</w:t>
      </w:r>
    </w:p>
    <w:p w14:paraId="1C060A17" w14:textId="77777777" w:rsidR="008D19DF" w:rsidRPr="00D3111A" w:rsidRDefault="008D19DF" w:rsidP="008D19DF">
      <w:pPr>
        <w:spacing w:after="0"/>
        <w:jc w:val="both"/>
        <w:rPr>
          <w:rFonts w:cstheme="minorHAnsi"/>
          <w:b/>
          <w:sz w:val="20"/>
          <w:szCs w:val="20"/>
        </w:rPr>
      </w:pPr>
      <w:r w:rsidRPr="00D3111A">
        <w:rPr>
          <w:rFonts w:cstheme="minorHAnsi"/>
          <w:bCs/>
          <w:sz w:val="20"/>
          <w:szCs w:val="20"/>
        </w:rPr>
        <w:t>1.</w:t>
      </w:r>
      <w:r w:rsidRPr="00D3111A">
        <w:rPr>
          <w:rFonts w:cstheme="minorHAnsi"/>
          <w:b/>
          <w:sz w:val="20"/>
          <w:szCs w:val="20"/>
        </w:rPr>
        <w:t xml:space="preserve"> </w:t>
      </w:r>
      <w:r w:rsidRPr="00D3111A">
        <w:rPr>
          <w:rFonts w:cstheme="minorHAnsi"/>
          <w:bCs/>
          <w:sz w:val="20"/>
          <w:szCs w:val="20"/>
        </w:rPr>
        <w:t>Doświadczenie w roli mediatora minimum 3 lata.</w:t>
      </w:r>
    </w:p>
    <w:p w14:paraId="2EBDD76B" w14:textId="77777777" w:rsidR="008D19DF" w:rsidRPr="00D3111A" w:rsidRDefault="008D19DF" w:rsidP="008D19DF">
      <w:pPr>
        <w:spacing w:after="0"/>
        <w:ind w:right="5"/>
        <w:rPr>
          <w:rFonts w:cstheme="minorHAnsi"/>
          <w:sz w:val="20"/>
          <w:szCs w:val="20"/>
        </w:rPr>
      </w:pPr>
      <w:r w:rsidRPr="00D3111A">
        <w:rPr>
          <w:rFonts w:cstheme="minorHAnsi"/>
          <w:sz w:val="20"/>
          <w:szCs w:val="20"/>
        </w:rPr>
        <w:t>2. Wymagana realizacja zgodnie z tematyką wskazaną w bloku szkoleń na kursach doskonalących, kwalifikacyjnych, na studiach podyplomowych lub w ramach szkoleń członków rad pedagogicznych w liczbie minimum 5 szkoleń.</w:t>
      </w:r>
    </w:p>
    <w:p w14:paraId="43FDED27" w14:textId="77777777" w:rsidR="008D19DF" w:rsidRPr="00D3111A" w:rsidRDefault="008D19DF" w:rsidP="008D19DF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</w:p>
    <w:p w14:paraId="48320E9B" w14:textId="77777777" w:rsidR="008D19DF" w:rsidRPr="00D3111A" w:rsidRDefault="008D19DF" w:rsidP="008D19DF">
      <w:pPr>
        <w:jc w:val="both"/>
        <w:rPr>
          <w:rFonts w:cstheme="minorHAnsi"/>
          <w:b/>
          <w:sz w:val="28"/>
          <w:szCs w:val="28"/>
        </w:rPr>
      </w:pPr>
    </w:p>
    <w:sectPr w:rsidR="008D19DF" w:rsidRPr="00D3111A" w:rsidSect="00193973">
      <w:headerReference w:type="default" r:id="rId10"/>
      <w:footerReference w:type="default" r:id="rId11"/>
      <w:pgSz w:w="11906" w:h="16838"/>
      <w:pgMar w:top="1021" w:right="720" w:bottom="102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48C4A" w14:textId="77777777" w:rsidR="00563FE2" w:rsidRDefault="00563FE2" w:rsidP="00DC28ED">
      <w:r>
        <w:separator/>
      </w:r>
    </w:p>
  </w:endnote>
  <w:endnote w:type="continuationSeparator" w:id="0">
    <w:p w14:paraId="581A0736" w14:textId="77777777" w:rsidR="00563FE2" w:rsidRDefault="00563FE2" w:rsidP="00DC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C263" w14:textId="77777777" w:rsidR="009A675D" w:rsidRPr="001B4236" w:rsidRDefault="009A675D" w:rsidP="009A675D">
    <w:pPr>
      <w:pStyle w:val="Stopka"/>
      <w:jc w:val="center"/>
      <w:rPr>
        <w:rFonts w:asciiTheme="minorHAnsi" w:hAnsiTheme="minorHAnsi" w:cstheme="minorHAnsi"/>
        <w:bCs/>
        <w:color w:val="435470"/>
        <w:sz w:val="18"/>
        <w:szCs w:val="18"/>
      </w:rPr>
    </w:pPr>
    <w:r w:rsidRPr="001B4236">
      <w:rPr>
        <w:rFonts w:asciiTheme="minorHAnsi" w:hAnsiTheme="minorHAnsi" w:cstheme="minorHAnsi"/>
        <w:b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9B72BC1" wp14:editId="5316506C">
              <wp:simplePos x="0" y="0"/>
              <wp:positionH relativeFrom="margin">
                <wp:align>left</wp:align>
              </wp:positionH>
              <wp:positionV relativeFrom="paragraph">
                <wp:posOffset>-138430</wp:posOffset>
              </wp:positionV>
              <wp:extent cx="5695950" cy="0"/>
              <wp:effectExtent l="0" t="0" r="0" b="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959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43547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0368CE" id="Łącznik prosty 1" o:spid="_x0000_s1026" style="position:absolute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-10.9pt" to="448.5pt,-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" strokecolor="#435470" strokeweight="1.5pt">
              <v:stroke joinstyle="miter"/>
              <w10:wrap anchorx="margin"/>
            </v:line>
          </w:pict>
        </mc:Fallback>
      </mc:AlternateConten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>Ośrodek Doskonalenia Nauczycieli w Białymstoku działający w ramach Centrum Edukacji Nauczycieli w Białymstoku</w:t>
    </w:r>
  </w:p>
  <w:p w14:paraId="24591CEB" w14:textId="77777777" w:rsidR="009A675D" w:rsidRPr="001B4236" w:rsidRDefault="009A675D" w:rsidP="009A675D">
    <w:pPr>
      <w:pStyle w:val="Stopka"/>
      <w:jc w:val="center"/>
      <w:rPr>
        <w:rFonts w:asciiTheme="minorHAnsi" w:hAnsiTheme="minorHAnsi" w:cstheme="minorHAnsi"/>
        <w:bCs/>
        <w:color w:val="435470"/>
        <w:sz w:val="18"/>
        <w:szCs w:val="18"/>
      </w:rPr>
    </w:pPr>
    <w:r w:rsidRPr="001B4236">
      <w:rPr>
        <w:rFonts w:asciiTheme="minorHAnsi" w:hAnsiTheme="minorHAnsi" w:cstheme="minorHAnsi"/>
        <w:bCs/>
        <w:color w:val="435470"/>
        <w:sz w:val="18"/>
        <w:szCs w:val="18"/>
      </w:rPr>
      <w:t>posiada akredytację Podlaskiego Kuratora Oświaty –</w:t>
    </w:r>
    <w:r w:rsidRPr="001B4236">
      <w:rPr>
        <w:bCs/>
        <w:sz w:val="18"/>
        <w:szCs w:val="18"/>
      </w:rPr>
      <w:t xml:space="preserve"> </w: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 xml:space="preserve">decyzja Nr </w:t>
    </w:r>
    <w:r>
      <w:rPr>
        <w:rFonts w:asciiTheme="minorHAnsi" w:hAnsiTheme="minorHAnsi" w:cstheme="minorHAnsi"/>
        <w:bCs/>
        <w:color w:val="435470"/>
        <w:sz w:val="18"/>
        <w:szCs w:val="18"/>
      </w:rPr>
      <w:t xml:space="preserve">NP.5470.7.2025 </w: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>z dnia 1</w:t>
    </w:r>
    <w:r>
      <w:rPr>
        <w:rFonts w:asciiTheme="minorHAnsi" w:hAnsiTheme="minorHAnsi" w:cstheme="minorHAnsi"/>
        <w:bCs/>
        <w:color w:val="435470"/>
        <w:sz w:val="18"/>
        <w:szCs w:val="18"/>
      </w:rPr>
      <w:t>0</w: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 xml:space="preserve"> lipca 202</w:t>
    </w:r>
    <w:r>
      <w:rPr>
        <w:rFonts w:asciiTheme="minorHAnsi" w:hAnsiTheme="minorHAnsi" w:cstheme="minorHAnsi"/>
        <w:bCs/>
        <w:color w:val="435470"/>
        <w:sz w:val="18"/>
        <w:szCs w:val="18"/>
      </w:rPr>
      <w:t>5</w: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 xml:space="preserve"> roku</w:t>
    </w:r>
  </w:p>
  <w:p w14:paraId="0D7AFB67" w14:textId="43DC065F" w:rsidR="00DC28ED" w:rsidRPr="00E62F3E" w:rsidRDefault="00DC28ED" w:rsidP="00E62F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CA519" w14:textId="77777777" w:rsidR="00563FE2" w:rsidRDefault="00563FE2" w:rsidP="00DC28ED">
      <w:r>
        <w:separator/>
      </w:r>
    </w:p>
  </w:footnote>
  <w:footnote w:type="continuationSeparator" w:id="0">
    <w:p w14:paraId="6977F239" w14:textId="77777777" w:rsidR="00563FE2" w:rsidRDefault="00563FE2" w:rsidP="00DC2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44"/>
      <w:gridCol w:w="6853"/>
    </w:tblGrid>
    <w:tr w:rsidR="002D3D71" w14:paraId="0BF33258" w14:textId="77777777" w:rsidTr="00581856">
      <w:trPr>
        <w:trHeight w:val="1245"/>
      </w:trPr>
      <w:tc>
        <w:tcPr>
          <w:tcW w:w="3844" w:type="dxa"/>
        </w:tcPr>
        <w:p w14:paraId="5E59900F" w14:textId="77777777" w:rsidR="007729A5" w:rsidRDefault="004503F7" w:rsidP="007729A5">
          <w:pPr>
            <w:pStyle w:val="Naglwek1"/>
            <w:outlineLvl w:val="0"/>
            <w:rPr>
              <w:rFonts w:cstheme="minorHAnsi"/>
              <w:b/>
              <w:sz w:val="36"/>
              <w:szCs w:val="40"/>
            </w:rPr>
          </w:pPr>
          <w:bookmarkStart w:id="13" w:name="_Hlk83207680"/>
          <w:r>
            <w:rPr>
              <w:rFonts w:cstheme="minorHAnsi"/>
              <w:b/>
              <w:noProof/>
              <w:sz w:val="36"/>
              <w:szCs w:val="40"/>
            </w:rPr>
            <w:drawing>
              <wp:inline distT="0" distB="0" distL="0" distR="0" wp14:anchorId="7B0478D2" wp14:editId="759C17AE">
                <wp:extent cx="1804670" cy="646430"/>
                <wp:effectExtent l="0" t="0" r="5080" b="127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4670" cy="6464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53" w:type="dxa"/>
        </w:tcPr>
        <w:p w14:paraId="2822DB8B" w14:textId="77777777" w:rsidR="00E62F3E" w:rsidRPr="00E62F3E" w:rsidRDefault="00E62F3E" w:rsidP="00E62F3E">
          <w:pPr>
            <w:pStyle w:val="Naglwek1"/>
            <w:jc w:val="right"/>
            <w:outlineLvl w:val="0"/>
            <w:rPr>
              <w:rFonts w:cstheme="minorHAnsi"/>
              <w:b/>
              <w:sz w:val="28"/>
              <w:szCs w:val="28"/>
            </w:rPr>
          </w:pPr>
          <w:r w:rsidRPr="00E62F3E">
            <w:rPr>
              <w:rFonts w:cstheme="minorHAnsi"/>
              <w:b/>
              <w:sz w:val="28"/>
              <w:szCs w:val="28"/>
            </w:rPr>
            <w:t>Centrum Edukacji Nauczycieli w Białymstoku</w:t>
          </w:r>
        </w:p>
        <w:p w14:paraId="5C4D1AF1" w14:textId="77777777" w:rsidR="00E62F3E" w:rsidRPr="00E62F3E" w:rsidRDefault="00E62F3E" w:rsidP="00E62F3E">
          <w:pPr>
            <w:pStyle w:val="Naglwek1"/>
            <w:jc w:val="right"/>
            <w:outlineLvl w:val="0"/>
            <w:rPr>
              <w:rFonts w:cstheme="minorHAnsi"/>
              <w:sz w:val="28"/>
              <w:szCs w:val="28"/>
            </w:rPr>
          </w:pPr>
          <w:r w:rsidRPr="00E62F3E">
            <w:rPr>
              <w:rFonts w:cstheme="minorHAnsi"/>
              <w:b/>
              <w:sz w:val="28"/>
              <w:szCs w:val="28"/>
            </w:rPr>
            <w:t xml:space="preserve">      </w:t>
          </w:r>
          <w:r w:rsidRPr="00E62F3E">
            <w:rPr>
              <w:rFonts w:cstheme="minorHAnsi"/>
              <w:sz w:val="28"/>
              <w:szCs w:val="28"/>
            </w:rPr>
            <w:t>15-016 Białystok, ul. Złota 4</w:t>
          </w:r>
        </w:p>
        <w:p w14:paraId="150F7947" w14:textId="77777777" w:rsidR="00E62F3E" w:rsidRPr="00E62F3E" w:rsidRDefault="00E62F3E" w:rsidP="00E62F3E">
          <w:pPr>
            <w:pStyle w:val="Naglwek1"/>
            <w:jc w:val="right"/>
            <w:outlineLvl w:val="0"/>
            <w:rPr>
              <w:rFonts w:cstheme="minorHAnsi"/>
              <w:sz w:val="26"/>
              <w:szCs w:val="26"/>
            </w:rPr>
          </w:pPr>
          <w:r w:rsidRPr="00E62F3E">
            <w:rPr>
              <w:rFonts w:cstheme="minorHAnsi"/>
              <w:sz w:val="26"/>
              <w:szCs w:val="26"/>
            </w:rPr>
            <w:t xml:space="preserve">tel. 85 7329 867 (869) </w:t>
          </w:r>
        </w:p>
        <w:p w14:paraId="2C5D2222" w14:textId="0DAC5796" w:rsidR="007729A5" w:rsidRPr="00E62F3E" w:rsidRDefault="00E62F3E" w:rsidP="00E62F3E">
          <w:pPr>
            <w:pStyle w:val="Naglwek1"/>
            <w:jc w:val="right"/>
            <w:outlineLvl w:val="0"/>
            <w:rPr>
              <w:rFonts w:cstheme="minorHAnsi"/>
              <w:b/>
              <w:sz w:val="24"/>
              <w:szCs w:val="24"/>
            </w:rPr>
          </w:pPr>
          <w:r w:rsidRPr="00E62F3E">
            <w:rPr>
              <w:rFonts w:cstheme="minorHAnsi"/>
              <w:sz w:val="24"/>
              <w:szCs w:val="24"/>
            </w:rPr>
            <w:t>cen@cen.bialystok.pl, www.cen.bialystok.pl</w:t>
          </w:r>
        </w:p>
      </w:tc>
    </w:tr>
  </w:tbl>
  <w:bookmarkEnd w:id="13"/>
  <w:p w14:paraId="0BDF1218" w14:textId="77777777" w:rsidR="007729A5" w:rsidRPr="007729A5" w:rsidRDefault="007729A5" w:rsidP="007729A5">
    <w:pPr>
      <w:rPr>
        <w:rFonts w:cstheme="minorHAnsi"/>
        <w:sz w:val="24"/>
      </w:rPr>
    </w:pPr>
    <w:r>
      <w:rPr>
        <w:rFonts w:cstheme="minorHAnsi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B2897C" wp14:editId="685148CA">
              <wp:simplePos x="0" y="0"/>
              <wp:positionH relativeFrom="margin">
                <wp:posOffset>-152400</wp:posOffset>
              </wp:positionH>
              <wp:positionV relativeFrom="paragraph">
                <wp:posOffset>121284</wp:posOffset>
              </wp:positionV>
              <wp:extent cx="6972300" cy="38100"/>
              <wp:effectExtent l="0" t="0" r="19050" b="1905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72300" cy="38100"/>
                      </a:xfrm>
                      <a:prstGeom prst="line">
                        <a:avLst/>
                      </a:prstGeom>
                      <a:ln w="19050">
                        <a:solidFill>
                          <a:srgbClr val="43547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ABA442" id="Łącznik prosty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2pt,9.55pt" to="537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" strokecolor="#435470" strokeweight="1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5244"/>
    <w:multiLevelType w:val="hybridMultilevel"/>
    <w:tmpl w:val="21F63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73310"/>
    <w:multiLevelType w:val="hybridMultilevel"/>
    <w:tmpl w:val="6534F3CC"/>
    <w:lvl w:ilvl="0" w:tplc="8AB0E48A">
      <w:start w:val="1"/>
      <w:numFmt w:val="decimal"/>
      <w:lvlText w:val="%1."/>
      <w:lvlJc w:val="left"/>
      <w:pPr>
        <w:ind w:left="734" w:hanging="3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F15DC"/>
    <w:multiLevelType w:val="hybridMultilevel"/>
    <w:tmpl w:val="2B2A641A"/>
    <w:lvl w:ilvl="0" w:tplc="8AB0E48A">
      <w:start w:val="1"/>
      <w:numFmt w:val="decimal"/>
      <w:lvlText w:val="%1."/>
      <w:lvlJc w:val="left"/>
      <w:pPr>
        <w:ind w:left="734" w:hanging="3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" w15:restartNumberingAfterBreak="0">
    <w:nsid w:val="08C80A03"/>
    <w:multiLevelType w:val="hybridMultilevel"/>
    <w:tmpl w:val="A5265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17572"/>
    <w:multiLevelType w:val="hybridMultilevel"/>
    <w:tmpl w:val="C7CC5D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B1074A"/>
    <w:multiLevelType w:val="hybridMultilevel"/>
    <w:tmpl w:val="42E6DA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BF60A3"/>
    <w:multiLevelType w:val="hybridMultilevel"/>
    <w:tmpl w:val="857A3F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D31E6"/>
    <w:multiLevelType w:val="hybridMultilevel"/>
    <w:tmpl w:val="C83C22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AE7366"/>
    <w:multiLevelType w:val="hybridMultilevel"/>
    <w:tmpl w:val="5872A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66349"/>
    <w:multiLevelType w:val="hybridMultilevel"/>
    <w:tmpl w:val="03B806FC"/>
    <w:lvl w:ilvl="0" w:tplc="0415000F">
      <w:start w:val="1"/>
      <w:numFmt w:val="decimal"/>
      <w:lvlText w:val="%1."/>
      <w:lvlJc w:val="left"/>
      <w:pPr>
        <w:ind w:left="711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0" w15:restartNumberingAfterBreak="0">
    <w:nsid w:val="2ADA2504"/>
    <w:multiLevelType w:val="hybridMultilevel"/>
    <w:tmpl w:val="676AAB5E"/>
    <w:lvl w:ilvl="0" w:tplc="8AB0E48A">
      <w:start w:val="1"/>
      <w:numFmt w:val="decimal"/>
      <w:lvlText w:val="%1."/>
      <w:lvlJc w:val="left"/>
      <w:pPr>
        <w:ind w:left="1085" w:hanging="3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1" w15:restartNumberingAfterBreak="0">
    <w:nsid w:val="2D490763"/>
    <w:multiLevelType w:val="hybridMultilevel"/>
    <w:tmpl w:val="33D625F0"/>
    <w:lvl w:ilvl="0" w:tplc="CF1E43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D8226D"/>
    <w:multiLevelType w:val="hybridMultilevel"/>
    <w:tmpl w:val="D1FC5904"/>
    <w:lvl w:ilvl="0" w:tplc="90D8379C">
      <w:start w:val="1"/>
      <w:numFmt w:val="decimal"/>
      <w:lvlText w:val="%1."/>
      <w:lvlJc w:val="left"/>
      <w:pPr>
        <w:ind w:left="1120" w:hanging="3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F6D12"/>
    <w:multiLevelType w:val="hybridMultilevel"/>
    <w:tmpl w:val="0F56BBB8"/>
    <w:lvl w:ilvl="0" w:tplc="04150017">
      <w:start w:val="1"/>
      <w:numFmt w:val="lowerLetter"/>
      <w:lvlText w:val="%1)"/>
      <w:lvlJc w:val="left"/>
      <w:pPr>
        <w:ind w:left="2565" w:hanging="360"/>
      </w:pPr>
    </w:lvl>
    <w:lvl w:ilvl="1" w:tplc="04150019" w:tentative="1">
      <w:start w:val="1"/>
      <w:numFmt w:val="lowerLetter"/>
      <w:lvlText w:val="%2."/>
      <w:lvlJc w:val="left"/>
      <w:pPr>
        <w:ind w:left="3285" w:hanging="360"/>
      </w:pPr>
    </w:lvl>
    <w:lvl w:ilvl="2" w:tplc="0415001B" w:tentative="1">
      <w:start w:val="1"/>
      <w:numFmt w:val="lowerRoman"/>
      <w:lvlText w:val="%3."/>
      <w:lvlJc w:val="right"/>
      <w:pPr>
        <w:ind w:left="4005" w:hanging="180"/>
      </w:pPr>
    </w:lvl>
    <w:lvl w:ilvl="3" w:tplc="0415000F" w:tentative="1">
      <w:start w:val="1"/>
      <w:numFmt w:val="decimal"/>
      <w:lvlText w:val="%4."/>
      <w:lvlJc w:val="left"/>
      <w:pPr>
        <w:ind w:left="4725" w:hanging="360"/>
      </w:pPr>
    </w:lvl>
    <w:lvl w:ilvl="4" w:tplc="04150019" w:tentative="1">
      <w:start w:val="1"/>
      <w:numFmt w:val="lowerLetter"/>
      <w:lvlText w:val="%5."/>
      <w:lvlJc w:val="left"/>
      <w:pPr>
        <w:ind w:left="5445" w:hanging="360"/>
      </w:pPr>
    </w:lvl>
    <w:lvl w:ilvl="5" w:tplc="0415001B" w:tentative="1">
      <w:start w:val="1"/>
      <w:numFmt w:val="lowerRoman"/>
      <w:lvlText w:val="%6."/>
      <w:lvlJc w:val="right"/>
      <w:pPr>
        <w:ind w:left="6165" w:hanging="180"/>
      </w:pPr>
    </w:lvl>
    <w:lvl w:ilvl="6" w:tplc="0415000F" w:tentative="1">
      <w:start w:val="1"/>
      <w:numFmt w:val="decimal"/>
      <w:lvlText w:val="%7."/>
      <w:lvlJc w:val="left"/>
      <w:pPr>
        <w:ind w:left="6885" w:hanging="360"/>
      </w:pPr>
    </w:lvl>
    <w:lvl w:ilvl="7" w:tplc="04150019" w:tentative="1">
      <w:start w:val="1"/>
      <w:numFmt w:val="lowerLetter"/>
      <w:lvlText w:val="%8."/>
      <w:lvlJc w:val="left"/>
      <w:pPr>
        <w:ind w:left="7605" w:hanging="360"/>
      </w:pPr>
    </w:lvl>
    <w:lvl w:ilvl="8" w:tplc="0415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4" w15:restartNumberingAfterBreak="0">
    <w:nsid w:val="35233CC3"/>
    <w:multiLevelType w:val="hybridMultilevel"/>
    <w:tmpl w:val="97EA6888"/>
    <w:lvl w:ilvl="0" w:tplc="8AB0E48A">
      <w:start w:val="1"/>
      <w:numFmt w:val="decimal"/>
      <w:lvlText w:val="%1."/>
      <w:lvlJc w:val="left"/>
      <w:pPr>
        <w:ind w:left="743" w:hanging="3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5" w15:restartNumberingAfterBreak="0">
    <w:nsid w:val="370B70FC"/>
    <w:multiLevelType w:val="hybridMultilevel"/>
    <w:tmpl w:val="2E2E0254"/>
    <w:lvl w:ilvl="0" w:tplc="6F9665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B869C9"/>
    <w:multiLevelType w:val="hybridMultilevel"/>
    <w:tmpl w:val="03FC1A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F71E06"/>
    <w:multiLevelType w:val="hybridMultilevel"/>
    <w:tmpl w:val="03B806FC"/>
    <w:lvl w:ilvl="0" w:tplc="0415000F">
      <w:start w:val="1"/>
      <w:numFmt w:val="decimal"/>
      <w:lvlText w:val="%1."/>
      <w:lvlJc w:val="left"/>
      <w:pPr>
        <w:ind w:left="711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 w15:restartNumberingAfterBreak="0">
    <w:nsid w:val="6F626443"/>
    <w:multiLevelType w:val="hybridMultilevel"/>
    <w:tmpl w:val="B0205C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175EC2"/>
    <w:multiLevelType w:val="hybridMultilevel"/>
    <w:tmpl w:val="F468DF9E"/>
    <w:lvl w:ilvl="0" w:tplc="7CFC6D0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9EC12C6"/>
    <w:multiLevelType w:val="hybridMultilevel"/>
    <w:tmpl w:val="5C024B50"/>
    <w:lvl w:ilvl="0" w:tplc="0415000F">
      <w:start w:val="1"/>
      <w:numFmt w:val="decimal"/>
      <w:lvlText w:val="%1."/>
      <w:lvlJc w:val="left"/>
      <w:pPr>
        <w:ind w:left="711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num w:numId="1" w16cid:durableId="1771310615">
    <w:abstractNumId w:val="8"/>
  </w:num>
  <w:num w:numId="2" w16cid:durableId="318777790">
    <w:abstractNumId w:val="15"/>
  </w:num>
  <w:num w:numId="3" w16cid:durableId="2102070466">
    <w:abstractNumId w:val="19"/>
  </w:num>
  <w:num w:numId="4" w16cid:durableId="1809012543">
    <w:abstractNumId w:val="13"/>
  </w:num>
  <w:num w:numId="5" w16cid:durableId="10922431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0208042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80636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5136106">
    <w:abstractNumId w:val="10"/>
  </w:num>
  <w:num w:numId="9" w16cid:durableId="1583222011">
    <w:abstractNumId w:val="14"/>
  </w:num>
  <w:num w:numId="10" w16cid:durableId="275672767">
    <w:abstractNumId w:val="12"/>
  </w:num>
  <w:num w:numId="11" w16cid:durableId="370768584">
    <w:abstractNumId w:val="20"/>
  </w:num>
  <w:num w:numId="12" w16cid:durableId="1850215314">
    <w:abstractNumId w:val="17"/>
  </w:num>
  <w:num w:numId="13" w16cid:durableId="119226975">
    <w:abstractNumId w:val="9"/>
  </w:num>
  <w:num w:numId="14" w16cid:durableId="1520968745">
    <w:abstractNumId w:val="2"/>
  </w:num>
  <w:num w:numId="15" w16cid:durableId="349141089">
    <w:abstractNumId w:val="1"/>
  </w:num>
  <w:num w:numId="16" w16cid:durableId="105580780">
    <w:abstractNumId w:val="5"/>
  </w:num>
  <w:num w:numId="17" w16cid:durableId="1511871120">
    <w:abstractNumId w:val="4"/>
  </w:num>
  <w:num w:numId="18" w16cid:durableId="1546991251">
    <w:abstractNumId w:val="0"/>
  </w:num>
  <w:num w:numId="19" w16cid:durableId="802388442">
    <w:abstractNumId w:val="7"/>
  </w:num>
  <w:num w:numId="20" w16cid:durableId="1897427155">
    <w:abstractNumId w:val="18"/>
  </w:num>
  <w:num w:numId="21" w16cid:durableId="2084988712">
    <w:abstractNumId w:val="6"/>
  </w:num>
  <w:num w:numId="22" w16cid:durableId="1592203030">
    <w:abstractNumId w:val="16"/>
  </w:num>
  <w:num w:numId="23" w16cid:durableId="1142381400">
    <w:abstractNumId w:val="3"/>
  </w:num>
  <w:num w:numId="24" w16cid:durableId="12594859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A07"/>
    <w:rsid w:val="0002420D"/>
    <w:rsid w:val="000319E4"/>
    <w:rsid w:val="000601D8"/>
    <w:rsid w:val="0009035E"/>
    <w:rsid w:val="00097B97"/>
    <w:rsid w:val="000C1E30"/>
    <w:rsid w:val="0012672D"/>
    <w:rsid w:val="001703DC"/>
    <w:rsid w:val="00184640"/>
    <w:rsid w:val="00193973"/>
    <w:rsid w:val="001A0E91"/>
    <w:rsid w:val="001A5237"/>
    <w:rsid w:val="001A6FD1"/>
    <w:rsid w:val="001C7152"/>
    <w:rsid w:val="001D3BFE"/>
    <w:rsid w:val="001D6C42"/>
    <w:rsid w:val="001E045E"/>
    <w:rsid w:val="002010F4"/>
    <w:rsid w:val="002027A7"/>
    <w:rsid w:val="002426AB"/>
    <w:rsid w:val="00263ECA"/>
    <w:rsid w:val="00271657"/>
    <w:rsid w:val="00296D6C"/>
    <w:rsid w:val="002D3D71"/>
    <w:rsid w:val="002F640C"/>
    <w:rsid w:val="00303318"/>
    <w:rsid w:val="0031213A"/>
    <w:rsid w:val="0033767C"/>
    <w:rsid w:val="00383F8A"/>
    <w:rsid w:val="0043235B"/>
    <w:rsid w:val="00440455"/>
    <w:rsid w:val="004503F7"/>
    <w:rsid w:val="00460BA6"/>
    <w:rsid w:val="004630FC"/>
    <w:rsid w:val="00484800"/>
    <w:rsid w:val="004E4A57"/>
    <w:rsid w:val="005064F7"/>
    <w:rsid w:val="00525948"/>
    <w:rsid w:val="00525F85"/>
    <w:rsid w:val="00534D37"/>
    <w:rsid w:val="0055557E"/>
    <w:rsid w:val="00563FE2"/>
    <w:rsid w:val="005655D6"/>
    <w:rsid w:val="00581856"/>
    <w:rsid w:val="005974CC"/>
    <w:rsid w:val="005A408C"/>
    <w:rsid w:val="00607F10"/>
    <w:rsid w:val="006A0FC8"/>
    <w:rsid w:val="006B5B97"/>
    <w:rsid w:val="006D65B3"/>
    <w:rsid w:val="006E138D"/>
    <w:rsid w:val="00702950"/>
    <w:rsid w:val="007729A5"/>
    <w:rsid w:val="007B1622"/>
    <w:rsid w:val="007E70E5"/>
    <w:rsid w:val="007F4BA6"/>
    <w:rsid w:val="008117B5"/>
    <w:rsid w:val="00875E15"/>
    <w:rsid w:val="008A246F"/>
    <w:rsid w:val="008D19DF"/>
    <w:rsid w:val="008F3859"/>
    <w:rsid w:val="00912503"/>
    <w:rsid w:val="00997A07"/>
    <w:rsid w:val="009A675D"/>
    <w:rsid w:val="009B2CE7"/>
    <w:rsid w:val="009D2612"/>
    <w:rsid w:val="009F5663"/>
    <w:rsid w:val="00A47D6E"/>
    <w:rsid w:val="00A60EE8"/>
    <w:rsid w:val="00A80A29"/>
    <w:rsid w:val="00AA71B3"/>
    <w:rsid w:val="00AB5060"/>
    <w:rsid w:val="00AD6A08"/>
    <w:rsid w:val="00B02AE3"/>
    <w:rsid w:val="00B95995"/>
    <w:rsid w:val="00BE0E6E"/>
    <w:rsid w:val="00BE73AD"/>
    <w:rsid w:val="00C17011"/>
    <w:rsid w:val="00C23E24"/>
    <w:rsid w:val="00CB24A4"/>
    <w:rsid w:val="00CC2F11"/>
    <w:rsid w:val="00CC58CC"/>
    <w:rsid w:val="00CE4E33"/>
    <w:rsid w:val="00CF3CB0"/>
    <w:rsid w:val="00D1096D"/>
    <w:rsid w:val="00D11F53"/>
    <w:rsid w:val="00D15D1D"/>
    <w:rsid w:val="00D3111A"/>
    <w:rsid w:val="00D43AAB"/>
    <w:rsid w:val="00D62F38"/>
    <w:rsid w:val="00D718A1"/>
    <w:rsid w:val="00D822E1"/>
    <w:rsid w:val="00D97B72"/>
    <w:rsid w:val="00DB3022"/>
    <w:rsid w:val="00DC0037"/>
    <w:rsid w:val="00DC28ED"/>
    <w:rsid w:val="00DF17CE"/>
    <w:rsid w:val="00E14C80"/>
    <w:rsid w:val="00E42D49"/>
    <w:rsid w:val="00E4474E"/>
    <w:rsid w:val="00E62F3E"/>
    <w:rsid w:val="00E855E4"/>
    <w:rsid w:val="00ED0B0C"/>
    <w:rsid w:val="00ED2A09"/>
    <w:rsid w:val="00EF7F45"/>
    <w:rsid w:val="00F108A9"/>
    <w:rsid w:val="00F42D7F"/>
    <w:rsid w:val="00F85FB1"/>
    <w:rsid w:val="00FD1062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E5C60"/>
  <w15:chartTrackingRefBased/>
  <w15:docId w15:val="{85795D34-CBCA-4035-9EDF-24D9E84B8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4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lwek1">
    <w:name w:val="Naglówek 1"/>
    <w:basedOn w:val="Normalny"/>
    <w:next w:val="Normalny"/>
    <w:rsid w:val="00DC28ED"/>
    <w:pPr>
      <w:keepNext/>
      <w:spacing w:after="0" w:line="240" w:lineRule="auto"/>
    </w:pPr>
    <w:rPr>
      <w:rFonts w:ascii="Times New Roman" w:eastAsia="Times New Roman" w:hAnsi="Times New Roman" w:cs="Times New Roman"/>
      <w:sz w:val="4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C28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C28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DC28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C28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F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F3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C58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7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19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8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736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0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854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4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000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6992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27245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5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3033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09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39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2747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6609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55362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66561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6468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48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36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3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6446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84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0543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6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7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n\Downloads\nowa%20firm&#243;wka%20od%2021-06-2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AB03935515B44382CD3EC31DD0D47A" ma:contentTypeVersion="18" ma:contentTypeDescription="Utwórz nowy dokument." ma:contentTypeScope="" ma:versionID="210f6fbbf5b56f24d9a2fd6a6ed2aa98">
  <xsd:schema xmlns:xsd="http://www.w3.org/2001/XMLSchema" xmlns:xs="http://www.w3.org/2001/XMLSchema" xmlns:p="http://schemas.microsoft.com/office/2006/metadata/properties" xmlns:ns3="9420faee-6cc4-40e6-8b03-8bc25f791219" xmlns:ns4="bb1f47dd-8358-46a3-9c28-7f9033a93391" targetNamespace="http://schemas.microsoft.com/office/2006/metadata/properties" ma:root="true" ma:fieldsID="4e16b670e46fd85509efa045ee1488fc" ns3:_="" ns4:_="">
    <xsd:import namespace="9420faee-6cc4-40e6-8b03-8bc25f791219"/>
    <xsd:import namespace="bb1f47dd-8358-46a3-9c28-7f9033a93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0faee-6cc4-40e6-8b03-8bc25f7912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f47dd-8358-46a3-9c28-7f9033a9339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420faee-6cc4-40e6-8b03-8bc25f791219" xsi:nil="true"/>
  </documentManagement>
</p:properties>
</file>

<file path=customXml/itemProps1.xml><?xml version="1.0" encoding="utf-8"?>
<ds:datastoreItem xmlns:ds="http://schemas.openxmlformats.org/officeDocument/2006/customXml" ds:itemID="{30F75285-0424-4024-AE93-DF5E777ED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0faee-6cc4-40e6-8b03-8bc25f791219"/>
    <ds:schemaRef ds:uri="bb1f47dd-8358-46a3-9c28-7f9033a9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95B8F4-0105-4484-9164-B52B1C6182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0ADCCA-451C-48F0-A9C1-6FCC278026C9}">
  <ds:schemaRefs>
    <ds:schemaRef ds:uri="http://schemas.microsoft.com/office/2006/metadata/properties"/>
    <ds:schemaRef ds:uri="http://schemas.microsoft.com/office/infopath/2007/PartnerControls"/>
    <ds:schemaRef ds:uri="9420faee-6cc4-40e6-8b03-8bc25f791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nowa firmówka od 21-06-21</Template>
  <TotalTime>3</TotalTime>
  <Pages>4</Pages>
  <Words>1223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</dc:creator>
  <cp:keywords/>
  <dc:description/>
  <cp:lastModifiedBy>Katarzyna Gagan</cp:lastModifiedBy>
  <cp:revision>7</cp:revision>
  <cp:lastPrinted>2025-09-11T09:20:00Z</cp:lastPrinted>
  <dcterms:created xsi:type="dcterms:W3CDTF">2025-09-12T10:57:00Z</dcterms:created>
  <dcterms:modified xsi:type="dcterms:W3CDTF">2026-04-24T11:00:00Z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0x01010000AB03935515B44382CD3EC31DD0D47A</vt:lpwstr>
  </property>
</Properties>
</file>