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74601" w14:textId="4670CD1F" w:rsidR="001703DC" w:rsidRPr="00EE1F84" w:rsidRDefault="00DB3022" w:rsidP="006B5B97">
      <w:pPr>
        <w:rPr>
          <w:rFonts w:cstheme="minorHAnsi"/>
          <w:b/>
        </w:rPr>
      </w:pPr>
      <w:r w:rsidRPr="00EE1F84">
        <w:rPr>
          <w:rFonts w:cstheme="minorHAnsi"/>
          <w:b/>
        </w:rPr>
        <w:t>CEN.</w:t>
      </w:r>
      <w:r w:rsidR="00CD05BA" w:rsidRPr="00EE1F84">
        <w:rPr>
          <w:rFonts w:cstheme="minorHAnsi"/>
          <w:b/>
        </w:rPr>
        <w:t>25</w:t>
      </w:r>
      <w:r w:rsidRPr="00EE1F84">
        <w:rPr>
          <w:rFonts w:cstheme="minorHAnsi"/>
          <w:b/>
        </w:rPr>
        <w:t>.</w:t>
      </w:r>
      <w:r w:rsidR="00EE1F84" w:rsidRPr="00EE1F84">
        <w:rPr>
          <w:rFonts w:cstheme="minorHAnsi"/>
          <w:b/>
        </w:rPr>
        <w:t>7</w:t>
      </w:r>
      <w:r w:rsidRPr="00EE1F84">
        <w:rPr>
          <w:rFonts w:cstheme="minorHAnsi"/>
          <w:b/>
        </w:rPr>
        <w:t>.202</w:t>
      </w:r>
      <w:r w:rsidR="00B220CE">
        <w:rPr>
          <w:rFonts w:cstheme="minorHAnsi"/>
          <w:b/>
        </w:rPr>
        <w:t>6</w:t>
      </w:r>
      <w:r w:rsidR="00CD05BA" w:rsidRPr="00EE1F84">
        <w:rPr>
          <w:rFonts w:cstheme="minorHAnsi"/>
          <w:b/>
        </w:rPr>
        <w:t xml:space="preserve">                    </w:t>
      </w:r>
      <w:r w:rsidR="00085322" w:rsidRPr="00EE1F84">
        <w:rPr>
          <w:rFonts w:cstheme="minorHAnsi"/>
          <w:b/>
        </w:rPr>
        <w:tab/>
      </w:r>
      <w:r w:rsidR="00085322" w:rsidRPr="00EE1F84">
        <w:rPr>
          <w:rFonts w:cstheme="minorHAnsi"/>
          <w:b/>
        </w:rPr>
        <w:tab/>
      </w:r>
      <w:r w:rsidR="00085322" w:rsidRPr="00EE1F84">
        <w:rPr>
          <w:rFonts w:cstheme="minorHAnsi"/>
          <w:b/>
        </w:rPr>
        <w:tab/>
      </w:r>
      <w:r w:rsidR="00085322" w:rsidRPr="00EE1F84">
        <w:rPr>
          <w:rFonts w:cstheme="minorHAnsi"/>
          <w:b/>
        </w:rPr>
        <w:tab/>
      </w:r>
      <w:r w:rsidR="00085322" w:rsidRPr="00EE1F84">
        <w:rPr>
          <w:rFonts w:cstheme="minorHAnsi"/>
          <w:b/>
        </w:rPr>
        <w:tab/>
      </w:r>
      <w:r w:rsidR="00085322" w:rsidRPr="00EE1F84">
        <w:rPr>
          <w:rFonts w:cstheme="minorHAnsi"/>
          <w:b/>
        </w:rPr>
        <w:tab/>
      </w:r>
      <w:r w:rsidR="00085322" w:rsidRPr="00EE1F84">
        <w:rPr>
          <w:rFonts w:cstheme="minorHAnsi"/>
          <w:b/>
        </w:rPr>
        <w:tab/>
      </w:r>
      <w:r w:rsidR="00085322" w:rsidRPr="00EE1F84">
        <w:rPr>
          <w:rFonts w:cstheme="minorHAnsi"/>
          <w:b/>
        </w:rPr>
        <w:tab/>
        <w:t>Załącznik nr 1</w:t>
      </w:r>
      <w:r w:rsidR="00CD05BA" w:rsidRPr="00EE1F84">
        <w:rPr>
          <w:rFonts w:cstheme="minorHAnsi"/>
          <w:b/>
        </w:rPr>
        <w:t xml:space="preserve">                                                                                    </w:t>
      </w:r>
    </w:p>
    <w:p w14:paraId="6EF55FBD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</w:p>
    <w:p w14:paraId="5666CB85" w14:textId="77777777" w:rsidR="00085322" w:rsidRPr="00665CEE" w:rsidRDefault="00085322" w:rsidP="00085322">
      <w:pPr>
        <w:rPr>
          <w:rFonts w:cstheme="minorHAnsi"/>
          <w:b/>
          <w:sz w:val="24"/>
          <w:szCs w:val="24"/>
        </w:rPr>
      </w:pPr>
      <w:r w:rsidRPr="00665CEE">
        <w:rPr>
          <w:rFonts w:cstheme="minorHAnsi"/>
          <w:b/>
          <w:sz w:val="24"/>
          <w:szCs w:val="24"/>
        </w:rPr>
        <w:t xml:space="preserve">Dane  Wykonawcy: </w:t>
      </w:r>
    </w:p>
    <w:p w14:paraId="409AA2E1" w14:textId="77777777" w:rsidR="00085322" w:rsidRPr="00665CEE" w:rsidRDefault="00085322" w:rsidP="00085322">
      <w:pPr>
        <w:rPr>
          <w:rFonts w:cstheme="minorHAnsi"/>
          <w:b/>
          <w:sz w:val="24"/>
          <w:szCs w:val="24"/>
        </w:rPr>
      </w:pPr>
      <w:r w:rsidRPr="00665CEE">
        <w:rPr>
          <w:rFonts w:cstheme="minorHAnsi"/>
          <w:b/>
          <w:sz w:val="24"/>
          <w:szCs w:val="24"/>
        </w:rPr>
        <w:t xml:space="preserve">Imię i nazwisko/firma*  </w:t>
      </w:r>
    </w:p>
    <w:p w14:paraId="07676B5B" w14:textId="77777777" w:rsidR="00085322" w:rsidRPr="00665CEE" w:rsidRDefault="00085322" w:rsidP="00085322">
      <w:pPr>
        <w:rPr>
          <w:rFonts w:cstheme="minorHAnsi"/>
          <w:b/>
          <w:sz w:val="24"/>
          <w:szCs w:val="24"/>
        </w:rPr>
      </w:pPr>
      <w:r w:rsidRPr="00665CEE">
        <w:rPr>
          <w:rFonts w:cstheme="minorHAnsi"/>
          <w:b/>
          <w:sz w:val="24"/>
          <w:szCs w:val="24"/>
        </w:rPr>
        <w:t xml:space="preserve">Adres: </w:t>
      </w:r>
    </w:p>
    <w:p w14:paraId="258E3ED4" w14:textId="77777777" w:rsidR="00085322" w:rsidRPr="00665CEE" w:rsidRDefault="00085322" w:rsidP="00085322">
      <w:pPr>
        <w:rPr>
          <w:rFonts w:cstheme="minorHAnsi"/>
          <w:b/>
          <w:sz w:val="24"/>
          <w:szCs w:val="24"/>
          <w:lang w:val="de-DE"/>
        </w:rPr>
      </w:pPr>
      <w:r w:rsidRPr="00665CEE">
        <w:rPr>
          <w:rFonts w:cstheme="minorHAnsi"/>
          <w:b/>
          <w:sz w:val="24"/>
          <w:szCs w:val="24"/>
          <w:lang w:val="de-DE"/>
        </w:rPr>
        <w:t>tel./</w:t>
      </w:r>
      <w:proofErr w:type="spellStart"/>
      <w:r w:rsidRPr="00665CEE">
        <w:rPr>
          <w:rFonts w:cstheme="minorHAnsi"/>
          <w:b/>
          <w:sz w:val="24"/>
          <w:szCs w:val="24"/>
          <w:lang w:val="de-DE"/>
        </w:rPr>
        <w:t>faks</w:t>
      </w:r>
      <w:proofErr w:type="spellEnd"/>
      <w:r w:rsidRPr="00665CEE">
        <w:rPr>
          <w:rFonts w:cstheme="minorHAnsi"/>
          <w:b/>
          <w:sz w:val="24"/>
          <w:szCs w:val="24"/>
          <w:lang w:val="de-DE"/>
        </w:rPr>
        <w:t xml:space="preserve">: </w:t>
      </w:r>
    </w:p>
    <w:p w14:paraId="5D0D0A67" w14:textId="77777777" w:rsidR="00085322" w:rsidRPr="00665CEE" w:rsidRDefault="00085322" w:rsidP="00085322">
      <w:pPr>
        <w:rPr>
          <w:rFonts w:cstheme="minorHAnsi"/>
          <w:b/>
          <w:sz w:val="24"/>
          <w:szCs w:val="24"/>
          <w:lang w:val="de-DE"/>
        </w:rPr>
      </w:pPr>
      <w:r w:rsidRPr="00665CEE">
        <w:rPr>
          <w:rFonts w:cstheme="minorHAnsi"/>
          <w:b/>
          <w:sz w:val="24"/>
          <w:szCs w:val="24"/>
          <w:lang w:val="de-DE"/>
        </w:rPr>
        <w:t xml:space="preserve">NIP/PESEL*. </w:t>
      </w:r>
    </w:p>
    <w:p w14:paraId="585504E2" w14:textId="77777777" w:rsidR="00085322" w:rsidRPr="00665CEE" w:rsidRDefault="00085322" w:rsidP="00085322">
      <w:pPr>
        <w:rPr>
          <w:rFonts w:cstheme="minorHAnsi"/>
          <w:b/>
          <w:sz w:val="24"/>
          <w:szCs w:val="24"/>
          <w:lang w:val="de-DE"/>
        </w:rPr>
      </w:pPr>
      <w:proofErr w:type="spellStart"/>
      <w:r w:rsidRPr="00665CEE">
        <w:rPr>
          <w:rFonts w:cstheme="minorHAnsi"/>
          <w:b/>
          <w:sz w:val="24"/>
          <w:szCs w:val="24"/>
          <w:lang w:val="de-DE"/>
        </w:rPr>
        <w:t>e-mail</w:t>
      </w:r>
      <w:proofErr w:type="spellEnd"/>
      <w:r w:rsidRPr="00665CEE">
        <w:rPr>
          <w:rFonts w:cstheme="minorHAnsi"/>
          <w:b/>
          <w:sz w:val="24"/>
          <w:szCs w:val="24"/>
          <w:lang w:val="de-DE"/>
        </w:rPr>
        <w:t>:</w:t>
      </w:r>
    </w:p>
    <w:p w14:paraId="50A9286B" w14:textId="77777777" w:rsidR="00085322" w:rsidRPr="00665CEE" w:rsidRDefault="00CD05BA" w:rsidP="00085322">
      <w:pPr>
        <w:jc w:val="center"/>
        <w:rPr>
          <w:rFonts w:cstheme="minorHAnsi"/>
          <w:b/>
          <w:sz w:val="24"/>
          <w:szCs w:val="24"/>
        </w:rPr>
      </w:pPr>
      <w:r w:rsidRPr="00665CEE">
        <w:rPr>
          <w:rFonts w:cstheme="minorHAnsi"/>
          <w:b/>
          <w:sz w:val="24"/>
          <w:szCs w:val="24"/>
        </w:rPr>
        <w:t>FORMULARZ OFERTOWY</w:t>
      </w:r>
    </w:p>
    <w:p w14:paraId="0480744E" w14:textId="77777777" w:rsidR="00085322" w:rsidRPr="00665CEE" w:rsidRDefault="00085322" w:rsidP="00CD05BA">
      <w:pPr>
        <w:rPr>
          <w:rFonts w:cstheme="minorHAnsi"/>
          <w:b/>
          <w:sz w:val="24"/>
          <w:szCs w:val="24"/>
        </w:rPr>
      </w:pPr>
    </w:p>
    <w:p w14:paraId="4EFA893C" w14:textId="77777777" w:rsidR="00CD05BA" w:rsidRPr="00665CEE" w:rsidRDefault="00085322" w:rsidP="00085322">
      <w:pPr>
        <w:pStyle w:val="pkt"/>
        <w:spacing w:before="0" w:after="0" w:line="360" w:lineRule="auto"/>
        <w:ind w:left="0" w:firstLine="708"/>
        <w:rPr>
          <w:rFonts w:asciiTheme="minorHAnsi" w:hAnsiTheme="minorHAnsi" w:cstheme="minorHAnsi"/>
          <w:b/>
          <w:bCs/>
        </w:rPr>
      </w:pPr>
      <w:r w:rsidRPr="00665CEE">
        <w:rPr>
          <w:rFonts w:asciiTheme="minorHAnsi" w:eastAsia="Times New Roman" w:hAnsiTheme="minorHAnsi" w:cstheme="minorHAnsi"/>
          <w:color w:val="000000"/>
          <w:lang w:eastAsia="pl-PL"/>
        </w:rPr>
        <w:t xml:space="preserve">W odpowiedzi na zaproszenie do składania ofert na realizację </w:t>
      </w:r>
      <w:r w:rsidR="00CD05BA" w:rsidRPr="00665CEE">
        <w:rPr>
          <w:rFonts w:asciiTheme="minorHAnsi" w:eastAsia="Times New Roman" w:hAnsiTheme="minorHAnsi" w:cstheme="minorHAnsi"/>
          <w:color w:val="000000"/>
          <w:lang w:eastAsia="pl-PL"/>
        </w:rPr>
        <w:t>zamówieni</w:t>
      </w:r>
      <w:r w:rsidRPr="00665CEE">
        <w:rPr>
          <w:rFonts w:asciiTheme="minorHAnsi" w:eastAsia="Times New Roman" w:hAnsiTheme="minorHAnsi" w:cstheme="minorHAnsi"/>
          <w:color w:val="000000"/>
          <w:lang w:eastAsia="pl-PL"/>
        </w:rPr>
        <w:t xml:space="preserve">a obejmującego swym zakresem </w:t>
      </w:r>
      <w:r w:rsidR="00CD05BA" w:rsidRPr="00665CEE">
        <w:rPr>
          <w:rFonts w:asciiTheme="minorHAnsi" w:eastAsia="Bureau EFN" w:hAnsiTheme="minorHAnsi" w:cstheme="minorHAnsi"/>
          <w:color w:val="000000"/>
        </w:rPr>
        <w:t xml:space="preserve">przeprowadzenie zajęć podczas </w:t>
      </w:r>
      <w:r w:rsidR="00CD05BA" w:rsidRPr="00665CEE">
        <w:rPr>
          <w:rFonts w:asciiTheme="minorHAnsi" w:eastAsia="Arial" w:hAnsiTheme="minorHAnsi" w:cstheme="minorHAnsi"/>
          <w:color w:val="000000"/>
        </w:rPr>
        <w:t xml:space="preserve">kursu kwalifikacyjnego </w:t>
      </w:r>
      <w:r w:rsidR="00CD05BA" w:rsidRPr="00665CEE">
        <w:rPr>
          <w:rFonts w:asciiTheme="minorHAnsi" w:hAnsiTheme="minorHAnsi" w:cstheme="minorHAnsi"/>
        </w:rPr>
        <w:t>z zakresu</w:t>
      </w:r>
      <w:r w:rsidR="00CD05BA" w:rsidRPr="00665CEE">
        <w:rPr>
          <w:rFonts w:asciiTheme="minorHAnsi" w:hAnsiTheme="minorHAnsi" w:cstheme="minorHAnsi"/>
          <w:b/>
        </w:rPr>
        <w:t xml:space="preserve"> „Zarządzania oświatą”</w:t>
      </w:r>
      <w:r w:rsidR="00CD05BA" w:rsidRPr="00665CEE">
        <w:rPr>
          <w:rFonts w:asciiTheme="minorHAnsi" w:hAnsiTheme="minorHAnsi" w:cstheme="minorHAnsi"/>
          <w:b/>
          <w:bCs/>
        </w:rPr>
        <w:t>,</w:t>
      </w:r>
    </w:p>
    <w:p w14:paraId="7C6FA5C6" w14:textId="77777777" w:rsidR="00CD05BA" w:rsidRPr="00665CEE" w:rsidRDefault="00CD05BA" w:rsidP="00085322">
      <w:pPr>
        <w:spacing w:line="360" w:lineRule="auto"/>
        <w:jc w:val="both"/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>oferuję/my wykonanie przedmiotu zamówienia za cenę brutto (</w:t>
      </w:r>
      <w:r w:rsidR="00085322" w:rsidRPr="00665CEE">
        <w:rPr>
          <w:rFonts w:cstheme="minorHAnsi"/>
          <w:sz w:val="24"/>
          <w:szCs w:val="24"/>
        </w:rPr>
        <w:t>także</w:t>
      </w:r>
      <w:r w:rsidRPr="00665CEE">
        <w:rPr>
          <w:rFonts w:cstheme="minorHAnsi"/>
          <w:sz w:val="24"/>
          <w:szCs w:val="24"/>
        </w:rPr>
        <w:t xml:space="preserve"> koszty zleceniodawcy) w wysokości:</w:t>
      </w:r>
    </w:p>
    <w:tbl>
      <w:tblPr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418"/>
        <w:gridCol w:w="3402"/>
        <w:gridCol w:w="1701"/>
        <w:gridCol w:w="2534"/>
      </w:tblGrid>
      <w:tr w:rsidR="00085322" w:rsidRPr="00665CEE" w14:paraId="6E905701" w14:textId="77777777" w:rsidTr="0048548D">
        <w:trPr>
          <w:trHeight w:val="397"/>
        </w:trPr>
        <w:tc>
          <w:tcPr>
            <w:tcW w:w="1418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79B1B" w14:textId="77777777" w:rsidR="00085322" w:rsidRPr="00665CEE" w:rsidRDefault="00085322" w:rsidP="00085322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65CEE">
              <w:rPr>
                <w:rFonts w:cstheme="minorHAnsi"/>
                <w:sz w:val="24"/>
                <w:szCs w:val="24"/>
              </w:rPr>
              <w:t>Numer części</w:t>
            </w:r>
          </w:p>
          <w:p w14:paraId="0A465685" w14:textId="77777777" w:rsidR="00085322" w:rsidRPr="00665CEE" w:rsidRDefault="00085322" w:rsidP="00085322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65CEE">
              <w:rPr>
                <w:rFonts w:cstheme="minorHAnsi"/>
                <w:sz w:val="24"/>
                <w:szCs w:val="24"/>
              </w:rPr>
              <w:t>zamówienia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1DB85" w14:textId="77777777" w:rsidR="00085322" w:rsidRPr="00665CEE" w:rsidRDefault="00085322" w:rsidP="0008532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65CEE">
              <w:rPr>
                <w:rFonts w:cstheme="minorHAnsi"/>
                <w:sz w:val="24"/>
                <w:szCs w:val="24"/>
              </w:rPr>
              <w:t>Nazwa części zamówienia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FF67C9" w14:textId="77777777" w:rsidR="00085322" w:rsidRPr="00665CEE" w:rsidRDefault="00085322" w:rsidP="00085322">
            <w:pPr>
              <w:spacing w:after="12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65CEE">
              <w:rPr>
                <w:rFonts w:cstheme="minorHAnsi"/>
                <w:b/>
                <w:sz w:val="24"/>
                <w:szCs w:val="24"/>
              </w:rPr>
              <w:t xml:space="preserve">Całkowita </w:t>
            </w:r>
            <w:r w:rsidRPr="00665CEE">
              <w:rPr>
                <w:rFonts w:cstheme="minorHAnsi"/>
                <w:sz w:val="24"/>
                <w:szCs w:val="24"/>
              </w:rPr>
              <w:t>cena brutto</w:t>
            </w:r>
          </w:p>
        </w:tc>
        <w:tc>
          <w:tcPr>
            <w:tcW w:w="25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14:paraId="623D8E7E" w14:textId="77777777" w:rsidR="00085322" w:rsidRPr="00665CEE" w:rsidRDefault="00085322" w:rsidP="00085322">
            <w:pPr>
              <w:spacing w:after="12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65CEE">
              <w:rPr>
                <w:rFonts w:cstheme="minorHAnsi"/>
                <w:b/>
                <w:sz w:val="24"/>
                <w:szCs w:val="24"/>
              </w:rPr>
              <w:t xml:space="preserve">Całkowita </w:t>
            </w:r>
            <w:r w:rsidRPr="00665CEE">
              <w:rPr>
                <w:rFonts w:cstheme="minorHAnsi"/>
                <w:sz w:val="24"/>
                <w:szCs w:val="24"/>
              </w:rPr>
              <w:t xml:space="preserve">cena  brutto </w:t>
            </w:r>
            <w:r w:rsidRPr="00665CEE">
              <w:rPr>
                <w:rFonts w:cstheme="minorHAnsi"/>
                <w:b/>
                <w:bCs/>
                <w:sz w:val="24"/>
                <w:szCs w:val="24"/>
              </w:rPr>
              <w:t>słownie</w:t>
            </w:r>
          </w:p>
        </w:tc>
      </w:tr>
      <w:tr w:rsidR="00085322" w:rsidRPr="00665CEE" w14:paraId="6DF84105" w14:textId="77777777" w:rsidTr="0048548D">
        <w:trPr>
          <w:trHeight w:val="139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66BC66" w14:textId="77777777" w:rsidR="00085322" w:rsidRPr="00665CEE" w:rsidRDefault="00085322" w:rsidP="006249D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56526C" w14:textId="77777777" w:rsidR="00085322" w:rsidRPr="00665CEE" w:rsidRDefault="00085322" w:rsidP="006249D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4CA4CA02" w14:textId="77777777" w:rsidR="00085322" w:rsidRPr="00665CEE" w:rsidRDefault="00085322" w:rsidP="006249D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E68138" w14:textId="77777777" w:rsidR="00085322" w:rsidRPr="00665CEE" w:rsidRDefault="00085322" w:rsidP="006249D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85322" w:rsidRPr="00665CEE" w14:paraId="1DFBEF8D" w14:textId="77777777" w:rsidTr="0048548D">
        <w:trPr>
          <w:trHeight w:val="51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34A6F" w14:textId="77777777" w:rsidR="00085322" w:rsidRPr="00665CEE" w:rsidRDefault="00085322" w:rsidP="006249DA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B7AA4" w14:textId="77777777" w:rsidR="00085322" w:rsidRPr="00665CEE" w:rsidRDefault="00085322" w:rsidP="006249D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8C91C9" w14:textId="77777777" w:rsidR="00085322" w:rsidRPr="00665CEE" w:rsidRDefault="00085322" w:rsidP="006249DA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C1AC4E" w14:textId="77777777" w:rsidR="00085322" w:rsidRPr="00665CEE" w:rsidRDefault="00085322" w:rsidP="006249DA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05214" w:rsidRPr="00665CEE" w14:paraId="6B29CAEB" w14:textId="77777777" w:rsidTr="0048548D">
        <w:trPr>
          <w:trHeight w:val="510"/>
        </w:trPr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1A513" w14:textId="77777777" w:rsidR="00705214" w:rsidRPr="00665CEE" w:rsidRDefault="00705214" w:rsidP="006249DA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B439" w14:textId="77777777" w:rsidR="00705214" w:rsidRPr="00665CEE" w:rsidRDefault="00705214" w:rsidP="006249D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FCE53F" w14:textId="77777777" w:rsidR="00705214" w:rsidRPr="00665CEE" w:rsidRDefault="00705214" w:rsidP="006249DA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F36300" w14:textId="77777777" w:rsidR="00705214" w:rsidRPr="00665CEE" w:rsidRDefault="00705214" w:rsidP="006249DA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3D5A83FF" w14:textId="77777777" w:rsidR="00CD05BA" w:rsidRPr="00665CEE" w:rsidRDefault="00CD05BA" w:rsidP="00CD05B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4869365" w14:textId="77777777" w:rsidR="00CD05BA" w:rsidRPr="00665CEE" w:rsidRDefault="00CD05BA" w:rsidP="00705214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65CEE">
        <w:rPr>
          <w:rFonts w:eastAsia="Times New Roman" w:cstheme="minorHAnsi"/>
          <w:sz w:val="24"/>
          <w:szCs w:val="24"/>
          <w:lang w:eastAsia="pl-PL"/>
        </w:rPr>
        <w:t>Oświadczam/my, że:</w:t>
      </w:r>
    </w:p>
    <w:p w14:paraId="49D167A7" w14:textId="77777777" w:rsidR="00CD05BA" w:rsidRPr="00665CEE" w:rsidRDefault="00CD05BA" w:rsidP="0070521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65CEE">
        <w:rPr>
          <w:rFonts w:asciiTheme="minorHAnsi" w:hAnsiTheme="minorHAnsi" w:cstheme="minorHAnsi"/>
          <w:sz w:val="24"/>
          <w:szCs w:val="24"/>
        </w:rPr>
        <w:t>zapoznałem/</w:t>
      </w:r>
      <w:proofErr w:type="spellStart"/>
      <w:r w:rsidRPr="00665CEE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665CEE">
        <w:rPr>
          <w:rFonts w:asciiTheme="minorHAnsi" w:hAnsiTheme="minorHAnsi" w:cstheme="minorHAnsi"/>
          <w:sz w:val="24"/>
          <w:szCs w:val="24"/>
        </w:rPr>
        <w:t xml:space="preserve"> się z warunkami podanymi przez zamawiającego i nie wnoszę do nich żadnych zastrzeżeń,</w:t>
      </w:r>
    </w:p>
    <w:p w14:paraId="018242F8" w14:textId="77777777" w:rsidR="00CD05BA" w:rsidRPr="00665CEE" w:rsidRDefault="00CD05BA" w:rsidP="0070521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65CEE">
        <w:rPr>
          <w:rFonts w:asciiTheme="minorHAnsi" w:hAnsiTheme="minorHAnsi" w:cstheme="minorHAnsi"/>
          <w:sz w:val="24"/>
          <w:szCs w:val="24"/>
        </w:rPr>
        <w:t>uzyskałem/</w:t>
      </w:r>
      <w:proofErr w:type="spellStart"/>
      <w:r w:rsidRPr="00665CEE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665CEE">
        <w:rPr>
          <w:rFonts w:asciiTheme="minorHAnsi" w:hAnsiTheme="minorHAnsi" w:cstheme="minorHAnsi"/>
          <w:sz w:val="24"/>
          <w:szCs w:val="24"/>
        </w:rPr>
        <w:t xml:space="preserve"> wszelkie niezbędne informacje do przygotowania oferty i wykonania zamówienia,</w:t>
      </w:r>
    </w:p>
    <w:p w14:paraId="7D4FDAA3" w14:textId="77777777" w:rsidR="00CD05BA" w:rsidRPr="00665CEE" w:rsidRDefault="00CD05BA" w:rsidP="0070521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65CEE">
        <w:rPr>
          <w:rFonts w:asciiTheme="minorHAnsi" w:hAnsiTheme="minorHAnsi" w:cstheme="minorHAnsi"/>
          <w:sz w:val="24"/>
          <w:szCs w:val="24"/>
        </w:rPr>
        <w:lastRenderedPageBreak/>
        <w:t xml:space="preserve">w razie wybrania mojej/naszej oferty zobowiązuję/my się do podpisania umowy </w:t>
      </w:r>
      <w:r w:rsidRPr="00665CEE">
        <w:rPr>
          <w:rFonts w:asciiTheme="minorHAnsi" w:hAnsiTheme="minorHAnsi" w:cstheme="minorHAnsi"/>
          <w:sz w:val="24"/>
          <w:szCs w:val="24"/>
        </w:rPr>
        <w:br/>
        <w:t>w terminie wskazanym przez zamawiającego</w:t>
      </w:r>
      <w:r w:rsidR="00705214" w:rsidRPr="00665CEE">
        <w:rPr>
          <w:rFonts w:asciiTheme="minorHAnsi" w:hAnsiTheme="minorHAnsi" w:cstheme="minorHAnsi"/>
          <w:sz w:val="24"/>
          <w:szCs w:val="24"/>
        </w:rPr>
        <w:t>.</w:t>
      </w:r>
    </w:p>
    <w:p w14:paraId="7B83A868" w14:textId="77777777" w:rsidR="00CD05BA" w:rsidRPr="00665CEE" w:rsidRDefault="00705214" w:rsidP="00705214">
      <w:pPr>
        <w:suppressAutoHyphens/>
        <w:autoSpaceDE w:val="0"/>
        <w:spacing w:after="0" w:line="360" w:lineRule="auto"/>
        <w:ind w:firstLine="360"/>
        <w:jc w:val="both"/>
        <w:rPr>
          <w:rFonts w:cstheme="minorHAnsi"/>
          <w:sz w:val="24"/>
          <w:szCs w:val="24"/>
          <w:lang w:eastAsia="ar-SA"/>
        </w:rPr>
      </w:pPr>
      <w:r w:rsidRPr="00665CEE">
        <w:rPr>
          <w:rFonts w:cstheme="minorHAnsi"/>
          <w:sz w:val="24"/>
          <w:szCs w:val="24"/>
          <w:lang w:eastAsia="ar-SA"/>
        </w:rPr>
        <w:t>O</w:t>
      </w:r>
      <w:r w:rsidR="00CD05BA" w:rsidRPr="00665CEE">
        <w:rPr>
          <w:rFonts w:cstheme="minorHAnsi"/>
          <w:sz w:val="24"/>
          <w:szCs w:val="24"/>
          <w:lang w:eastAsia="ar-SA"/>
        </w:rPr>
        <w:t>świadczam</w:t>
      </w:r>
      <w:r w:rsidR="0048548D" w:rsidRPr="00665CEE">
        <w:rPr>
          <w:rFonts w:cstheme="minorHAnsi"/>
          <w:sz w:val="24"/>
          <w:szCs w:val="24"/>
          <w:lang w:eastAsia="ar-SA"/>
        </w:rPr>
        <w:t>/my</w:t>
      </w:r>
      <w:r w:rsidR="00CD05BA" w:rsidRPr="00665CEE">
        <w:rPr>
          <w:rFonts w:cstheme="minorHAnsi"/>
          <w:sz w:val="24"/>
          <w:szCs w:val="24"/>
          <w:lang w:eastAsia="ar-SA"/>
        </w:rPr>
        <w:t xml:space="preserve">, że </w:t>
      </w:r>
      <w:r w:rsidR="00CD05BA" w:rsidRPr="00665CEE">
        <w:rPr>
          <w:rFonts w:cstheme="minorHAnsi"/>
          <w:sz w:val="24"/>
          <w:szCs w:val="24"/>
        </w:rPr>
        <w:t>przeprowadzi</w:t>
      </w:r>
      <w:r w:rsidRPr="00665CEE">
        <w:rPr>
          <w:rFonts w:cstheme="minorHAnsi"/>
          <w:sz w:val="24"/>
          <w:szCs w:val="24"/>
        </w:rPr>
        <w:t>łem/</w:t>
      </w:r>
      <w:proofErr w:type="spellStart"/>
      <w:r w:rsidRPr="00665CEE">
        <w:rPr>
          <w:rFonts w:cstheme="minorHAnsi"/>
          <w:sz w:val="24"/>
          <w:szCs w:val="24"/>
        </w:rPr>
        <w:t>am</w:t>
      </w:r>
      <w:proofErr w:type="spellEnd"/>
      <w:r w:rsidRPr="00665CEE">
        <w:rPr>
          <w:rFonts w:cstheme="minorHAnsi"/>
          <w:sz w:val="24"/>
          <w:szCs w:val="24"/>
        </w:rPr>
        <w:t>/li</w:t>
      </w:r>
      <w:r w:rsidR="00CD05BA" w:rsidRPr="00665CEE">
        <w:rPr>
          <w:rFonts w:cstheme="minorHAnsi"/>
          <w:sz w:val="24"/>
          <w:szCs w:val="24"/>
        </w:rPr>
        <w:t xml:space="preserve">śmy …… </w:t>
      </w:r>
      <w:r w:rsidR="00CD05BA" w:rsidRPr="00665CEE">
        <w:rPr>
          <w:rFonts w:cstheme="minorHAnsi"/>
          <w:sz w:val="24"/>
          <w:szCs w:val="24"/>
          <w:vertAlign w:val="superscript"/>
        </w:rPr>
        <w:footnoteReference w:id="1"/>
      </w:r>
      <w:r w:rsidR="00CD05BA" w:rsidRPr="00665CEE">
        <w:rPr>
          <w:rFonts w:cstheme="minorHAnsi"/>
          <w:sz w:val="24"/>
          <w:szCs w:val="24"/>
        </w:rPr>
        <w:t xml:space="preserve"> szkoleń </w:t>
      </w:r>
      <w:r w:rsidR="0048548D" w:rsidRPr="00665CEE">
        <w:rPr>
          <w:rFonts w:cstheme="minorHAnsi"/>
          <w:sz w:val="24"/>
          <w:szCs w:val="24"/>
        </w:rPr>
        <w:t>na kursach doskonalących, kwalifikacyjnych</w:t>
      </w:r>
      <w:r w:rsidR="00B803CA" w:rsidRPr="00665CEE">
        <w:rPr>
          <w:rFonts w:cstheme="minorHAnsi"/>
          <w:sz w:val="24"/>
          <w:szCs w:val="24"/>
        </w:rPr>
        <w:t xml:space="preserve">, </w:t>
      </w:r>
      <w:r w:rsidR="0048548D" w:rsidRPr="00665CEE">
        <w:rPr>
          <w:rFonts w:cstheme="minorHAnsi"/>
          <w:sz w:val="24"/>
          <w:szCs w:val="24"/>
        </w:rPr>
        <w:t>na studiach podyplomowych</w:t>
      </w:r>
      <w:r w:rsidR="00B803CA" w:rsidRPr="00665CEE">
        <w:rPr>
          <w:rFonts w:cstheme="minorHAnsi"/>
          <w:sz w:val="24"/>
          <w:szCs w:val="24"/>
        </w:rPr>
        <w:t xml:space="preserve"> lub w ramach szkoleń członków rad pedagogicznych,</w:t>
      </w:r>
      <w:r w:rsidR="0048548D" w:rsidRPr="00665CEE">
        <w:rPr>
          <w:rFonts w:cstheme="minorHAnsi"/>
          <w:sz w:val="24"/>
          <w:szCs w:val="24"/>
        </w:rPr>
        <w:t xml:space="preserve"> </w:t>
      </w:r>
      <w:r w:rsidRPr="00665CEE">
        <w:rPr>
          <w:rFonts w:cstheme="minorHAnsi"/>
          <w:sz w:val="24"/>
          <w:szCs w:val="24"/>
        </w:rPr>
        <w:t>zgodnie z tematyką wskazaną w bloku</w:t>
      </w:r>
      <w:r w:rsidR="00B803CA" w:rsidRPr="00665CEE">
        <w:rPr>
          <w:rFonts w:cstheme="minorHAnsi"/>
          <w:sz w:val="24"/>
          <w:szCs w:val="24"/>
        </w:rPr>
        <w:t>, właściwą dla</w:t>
      </w:r>
      <w:r w:rsidR="0048548D" w:rsidRPr="00665CEE">
        <w:rPr>
          <w:rFonts w:cstheme="minorHAnsi"/>
          <w:sz w:val="24"/>
          <w:szCs w:val="24"/>
        </w:rPr>
        <w:t xml:space="preserve"> części, o realizację której się ubiegam/my, co obrazuje </w:t>
      </w:r>
      <w:r w:rsidR="00CD05BA" w:rsidRPr="00665CEE">
        <w:rPr>
          <w:rFonts w:cstheme="minorHAnsi"/>
          <w:sz w:val="24"/>
          <w:szCs w:val="24"/>
        </w:rPr>
        <w:t xml:space="preserve"> poniższe zestawienie:</w:t>
      </w:r>
    </w:p>
    <w:p w14:paraId="4DE685F2" w14:textId="77777777" w:rsidR="00CD05BA" w:rsidRPr="00665CEE" w:rsidRDefault="00CD05BA" w:rsidP="00CD05BA">
      <w:pPr>
        <w:suppressAutoHyphens/>
        <w:autoSpaceDE w:val="0"/>
        <w:spacing w:before="120" w:after="0" w:line="240" w:lineRule="auto"/>
        <w:rPr>
          <w:rFonts w:cstheme="minorHAnsi"/>
          <w:sz w:val="24"/>
          <w:szCs w:val="24"/>
          <w:lang w:eastAsia="ar-SA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643"/>
        <w:gridCol w:w="1975"/>
      </w:tblGrid>
      <w:tr w:rsidR="00CD05BA" w:rsidRPr="00665CEE" w14:paraId="6FBDEFCD" w14:textId="77777777" w:rsidTr="005C30FC">
        <w:trPr>
          <w:trHeight w:val="461"/>
        </w:trPr>
        <w:tc>
          <w:tcPr>
            <w:tcW w:w="851" w:type="dxa"/>
          </w:tcPr>
          <w:p w14:paraId="1FAD6FA8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  <w:bookmarkStart w:id="0" w:name="_Hlk83301899"/>
            <w:r w:rsidRPr="00665CEE">
              <w:rPr>
                <w:rFonts w:cstheme="minorHAnsi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6643" w:type="dxa"/>
          </w:tcPr>
          <w:p w14:paraId="5BA1323B" w14:textId="77777777" w:rsidR="00CD05BA" w:rsidRPr="00665CEE" w:rsidRDefault="00CD05BA" w:rsidP="0048548D">
            <w:pPr>
              <w:suppressAutoHyphens/>
              <w:autoSpaceDE w:val="0"/>
              <w:spacing w:before="120"/>
              <w:jc w:val="center"/>
              <w:rPr>
                <w:rFonts w:cstheme="minorHAnsi"/>
                <w:sz w:val="24"/>
                <w:szCs w:val="24"/>
                <w:lang w:eastAsia="ar-SA"/>
              </w:rPr>
            </w:pPr>
            <w:r w:rsidRPr="00665CEE">
              <w:rPr>
                <w:rFonts w:cstheme="minorHAnsi"/>
                <w:sz w:val="24"/>
                <w:szCs w:val="24"/>
                <w:lang w:eastAsia="ar-SA"/>
              </w:rPr>
              <w:t>Temat szkolenia, do kogo było skierowane, miejsce realizacji, długość szkolenia</w:t>
            </w:r>
          </w:p>
        </w:tc>
        <w:tc>
          <w:tcPr>
            <w:tcW w:w="1975" w:type="dxa"/>
          </w:tcPr>
          <w:p w14:paraId="5210F619" w14:textId="77777777" w:rsidR="00CD05BA" w:rsidRPr="00665CEE" w:rsidRDefault="00CD05BA" w:rsidP="0048548D">
            <w:pPr>
              <w:suppressAutoHyphens/>
              <w:autoSpaceDE w:val="0"/>
              <w:jc w:val="center"/>
              <w:rPr>
                <w:rFonts w:cstheme="minorHAnsi"/>
                <w:sz w:val="24"/>
                <w:szCs w:val="24"/>
                <w:lang w:eastAsia="ar-SA"/>
              </w:rPr>
            </w:pPr>
            <w:r w:rsidRPr="00665CEE">
              <w:rPr>
                <w:rFonts w:cstheme="minorHAnsi"/>
                <w:bCs/>
                <w:color w:val="000000"/>
                <w:sz w:val="24"/>
                <w:szCs w:val="24"/>
                <w:lang w:eastAsia="ar-SA"/>
              </w:rPr>
              <w:t>Data realizacji</w:t>
            </w:r>
          </w:p>
        </w:tc>
      </w:tr>
      <w:tr w:rsidR="00CD05BA" w:rsidRPr="00665CEE" w14:paraId="34DA5735" w14:textId="77777777" w:rsidTr="005C30FC">
        <w:trPr>
          <w:trHeight w:val="394"/>
        </w:trPr>
        <w:tc>
          <w:tcPr>
            <w:tcW w:w="851" w:type="dxa"/>
          </w:tcPr>
          <w:p w14:paraId="64A579B1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  <w:r w:rsidRPr="00665CEE">
              <w:rPr>
                <w:rFonts w:cstheme="minorHAns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43" w:type="dxa"/>
          </w:tcPr>
          <w:p w14:paraId="3B3A5CA2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  <w:tc>
          <w:tcPr>
            <w:tcW w:w="1975" w:type="dxa"/>
          </w:tcPr>
          <w:p w14:paraId="49008AD1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</w:tr>
      <w:tr w:rsidR="00CD05BA" w:rsidRPr="00665CEE" w14:paraId="5981A835" w14:textId="77777777" w:rsidTr="005C30FC">
        <w:trPr>
          <w:trHeight w:val="402"/>
        </w:trPr>
        <w:tc>
          <w:tcPr>
            <w:tcW w:w="851" w:type="dxa"/>
          </w:tcPr>
          <w:p w14:paraId="37505995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  <w:r w:rsidRPr="00665CEE">
              <w:rPr>
                <w:rFonts w:cstheme="minorHAns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43" w:type="dxa"/>
          </w:tcPr>
          <w:p w14:paraId="20896DFE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  <w:tc>
          <w:tcPr>
            <w:tcW w:w="1975" w:type="dxa"/>
          </w:tcPr>
          <w:p w14:paraId="534D59FA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</w:tr>
      <w:tr w:rsidR="00CD05BA" w:rsidRPr="00665CEE" w14:paraId="1FD02738" w14:textId="77777777" w:rsidTr="005C30FC">
        <w:trPr>
          <w:trHeight w:val="423"/>
        </w:trPr>
        <w:tc>
          <w:tcPr>
            <w:tcW w:w="851" w:type="dxa"/>
          </w:tcPr>
          <w:p w14:paraId="5E1ED1AB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  <w:r w:rsidRPr="00665CEE">
              <w:rPr>
                <w:rFonts w:cstheme="minorHAns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43" w:type="dxa"/>
          </w:tcPr>
          <w:p w14:paraId="5F5E73D9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  <w:tc>
          <w:tcPr>
            <w:tcW w:w="1975" w:type="dxa"/>
          </w:tcPr>
          <w:p w14:paraId="458F26CC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</w:tr>
      <w:tr w:rsidR="00CD05BA" w:rsidRPr="00665CEE" w14:paraId="677210D5" w14:textId="77777777" w:rsidTr="005C30FC">
        <w:trPr>
          <w:trHeight w:val="445"/>
        </w:trPr>
        <w:tc>
          <w:tcPr>
            <w:tcW w:w="851" w:type="dxa"/>
          </w:tcPr>
          <w:p w14:paraId="0F7D5149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  <w:r w:rsidRPr="00665CEE">
              <w:rPr>
                <w:rFonts w:cstheme="minorHAns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43" w:type="dxa"/>
          </w:tcPr>
          <w:p w14:paraId="55A40B00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  <w:tc>
          <w:tcPr>
            <w:tcW w:w="1975" w:type="dxa"/>
          </w:tcPr>
          <w:p w14:paraId="1146E2A8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</w:tr>
      <w:tr w:rsidR="00CD05BA" w:rsidRPr="00665CEE" w14:paraId="68A6D4CB" w14:textId="77777777" w:rsidTr="005C30FC">
        <w:trPr>
          <w:trHeight w:val="445"/>
        </w:trPr>
        <w:tc>
          <w:tcPr>
            <w:tcW w:w="851" w:type="dxa"/>
          </w:tcPr>
          <w:p w14:paraId="1DFCB85D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  <w:r w:rsidRPr="00665CEE">
              <w:rPr>
                <w:rFonts w:cstheme="minorHAnsi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643" w:type="dxa"/>
          </w:tcPr>
          <w:p w14:paraId="03397A5E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  <w:tc>
          <w:tcPr>
            <w:tcW w:w="1975" w:type="dxa"/>
          </w:tcPr>
          <w:p w14:paraId="4F180C90" w14:textId="77777777" w:rsidR="00CD05BA" w:rsidRPr="00665CEE" w:rsidRDefault="00CD05BA" w:rsidP="006249DA">
            <w:pPr>
              <w:suppressAutoHyphens/>
              <w:autoSpaceDE w:val="0"/>
              <w:spacing w:before="120"/>
              <w:rPr>
                <w:rFonts w:cstheme="minorHAnsi"/>
                <w:sz w:val="24"/>
                <w:szCs w:val="24"/>
                <w:lang w:eastAsia="ar-SA"/>
              </w:rPr>
            </w:pPr>
          </w:p>
        </w:tc>
      </w:tr>
      <w:bookmarkEnd w:id="0"/>
    </w:tbl>
    <w:p w14:paraId="633E507A" w14:textId="77777777" w:rsidR="00E34B6A" w:rsidRPr="00665CEE" w:rsidRDefault="00E34B6A" w:rsidP="00E34B6A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8A24544" w14:textId="77777777" w:rsidR="00E34B6A" w:rsidRPr="00665CEE" w:rsidRDefault="00E34B6A" w:rsidP="00E34B6A">
      <w:pPr>
        <w:spacing w:after="0" w:line="360" w:lineRule="auto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  <w:r w:rsidRPr="00665CEE">
        <w:rPr>
          <w:rFonts w:eastAsia="Times New Roman" w:cstheme="minorHAnsi"/>
          <w:sz w:val="24"/>
          <w:szCs w:val="24"/>
          <w:lang w:eastAsia="pl-PL"/>
        </w:rPr>
        <w:t>Oświadczam/my, że posiadam …….</w:t>
      </w:r>
      <w:r w:rsidRPr="00665CEE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  <w:r w:rsidRPr="00665CEE">
        <w:rPr>
          <w:rFonts w:eastAsia="Times New Roman" w:cstheme="minorHAnsi"/>
          <w:sz w:val="24"/>
          <w:szCs w:val="24"/>
          <w:lang w:eastAsia="pl-PL"/>
        </w:rPr>
        <w:t xml:space="preserve"> lat doświadczenia zawodowego.</w:t>
      </w:r>
    </w:p>
    <w:p w14:paraId="4DF0AE2F" w14:textId="77777777" w:rsidR="005C30FC" w:rsidRPr="00665CEE" w:rsidRDefault="005C30FC" w:rsidP="00E34B6A">
      <w:pPr>
        <w:spacing w:after="0" w:line="360" w:lineRule="auto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662"/>
        <w:gridCol w:w="1980"/>
      </w:tblGrid>
      <w:tr w:rsidR="00E34B6A" w:rsidRPr="00665CEE" w14:paraId="0163A5A4" w14:textId="77777777" w:rsidTr="005C30FC">
        <w:trPr>
          <w:trHeight w:val="461"/>
        </w:trPr>
        <w:tc>
          <w:tcPr>
            <w:tcW w:w="851" w:type="dxa"/>
          </w:tcPr>
          <w:p w14:paraId="2557221C" w14:textId="77777777" w:rsidR="00E34B6A" w:rsidRPr="00665CEE" w:rsidRDefault="00E34B6A" w:rsidP="005C30FC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5CEE">
              <w:rPr>
                <w:rFonts w:eastAsia="Times New Roman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662" w:type="dxa"/>
          </w:tcPr>
          <w:p w14:paraId="1AC44844" w14:textId="77777777" w:rsidR="00E34B6A" w:rsidRPr="00665CEE" w:rsidRDefault="00E34B6A" w:rsidP="005C30FC">
            <w:pPr>
              <w:spacing w:after="0" w:line="360" w:lineRule="auto"/>
              <w:ind w:firstLine="708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5CEE">
              <w:rPr>
                <w:rFonts w:eastAsia="Times New Roman" w:cstheme="minorHAnsi"/>
                <w:sz w:val="24"/>
                <w:szCs w:val="24"/>
                <w:lang w:eastAsia="pl-PL"/>
              </w:rPr>
              <w:t>Nazwa  i adres instytucji</w:t>
            </w:r>
          </w:p>
        </w:tc>
        <w:tc>
          <w:tcPr>
            <w:tcW w:w="1980" w:type="dxa"/>
          </w:tcPr>
          <w:p w14:paraId="7715261A" w14:textId="77777777" w:rsidR="00E34B6A" w:rsidRPr="00665CEE" w:rsidRDefault="005C30FC" w:rsidP="005C30FC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5CEE">
              <w:rPr>
                <w:rFonts w:eastAsia="Times New Roman" w:cstheme="minorHAnsi"/>
                <w:sz w:val="24"/>
                <w:szCs w:val="24"/>
                <w:lang w:eastAsia="pl-PL"/>
              </w:rPr>
              <w:t>Czas realizacji</w:t>
            </w:r>
          </w:p>
        </w:tc>
      </w:tr>
      <w:tr w:rsidR="00E34B6A" w:rsidRPr="00665CEE" w14:paraId="61FC3D6E" w14:textId="77777777" w:rsidTr="005C30FC">
        <w:trPr>
          <w:trHeight w:val="473"/>
        </w:trPr>
        <w:tc>
          <w:tcPr>
            <w:tcW w:w="851" w:type="dxa"/>
          </w:tcPr>
          <w:p w14:paraId="66D63129" w14:textId="77777777" w:rsidR="00E34B6A" w:rsidRPr="00665CEE" w:rsidRDefault="00E34B6A" w:rsidP="005C30FC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5CEE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662" w:type="dxa"/>
          </w:tcPr>
          <w:p w14:paraId="4228CEA8" w14:textId="77777777" w:rsidR="00E34B6A" w:rsidRPr="00665CEE" w:rsidRDefault="00E34B6A" w:rsidP="00E34B6A">
            <w:pPr>
              <w:spacing w:after="0" w:line="360" w:lineRule="auto"/>
              <w:ind w:firstLine="708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</w:tcPr>
          <w:p w14:paraId="328CE364" w14:textId="77777777" w:rsidR="00E34B6A" w:rsidRPr="00665CEE" w:rsidRDefault="00E34B6A" w:rsidP="00E34B6A">
            <w:pPr>
              <w:spacing w:after="0" w:line="360" w:lineRule="auto"/>
              <w:ind w:firstLine="708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34B6A" w:rsidRPr="00665CEE" w14:paraId="754AF076" w14:textId="77777777" w:rsidTr="005C30FC">
        <w:trPr>
          <w:trHeight w:val="551"/>
        </w:trPr>
        <w:tc>
          <w:tcPr>
            <w:tcW w:w="851" w:type="dxa"/>
          </w:tcPr>
          <w:p w14:paraId="24CD9774" w14:textId="77777777" w:rsidR="00E34B6A" w:rsidRPr="00665CEE" w:rsidRDefault="00E34B6A" w:rsidP="005C30FC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5CEE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662" w:type="dxa"/>
          </w:tcPr>
          <w:p w14:paraId="7E380598" w14:textId="77777777" w:rsidR="00E34B6A" w:rsidRPr="00665CEE" w:rsidRDefault="00E34B6A" w:rsidP="00E34B6A">
            <w:pPr>
              <w:spacing w:after="0" w:line="360" w:lineRule="auto"/>
              <w:ind w:firstLine="708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</w:tcPr>
          <w:p w14:paraId="463B8ADC" w14:textId="77777777" w:rsidR="00E34B6A" w:rsidRPr="00665CEE" w:rsidRDefault="00E34B6A" w:rsidP="00E34B6A">
            <w:pPr>
              <w:spacing w:after="0" w:line="360" w:lineRule="auto"/>
              <w:ind w:firstLine="708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34B6A" w:rsidRPr="00665CEE" w14:paraId="65609597" w14:textId="77777777" w:rsidTr="005C30FC">
        <w:trPr>
          <w:trHeight w:val="559"/>
        </w:trPr>
        <w:tc>
          <w:tcPr>
            <w:tcW w:w="851" w:type="dxa"/>
          </w:tcPr>
          <w:p w14:paraId="56F7D733" w14:textId="77777777" w:rsidR="00E34B6A" w:rsidRPr="00665CEE" w:rsidRDefault="00E34B6A" w:rsidP="005C30FC">
            <w:pPr>
              <w:spacing w:after="0" w:line="36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5CEE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6662" w:type="dxa"/>
          </w:tcPr>
          <w:p w14:paraId="7D07B4F0" w14:textId="77777777" w:rsidR="00E34B6A" w:rsidRPr="00665CEE" w:rsidRDefault="00E34B6A" w:rsidP="00E34B6A">
            <w:pPr>
              <w:spacing w:after="0" w:line="360" w:lineRule="auto"/>
              <w:ind w:firstLine="708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980" w:type="dxa"/>
          </w:tcPr>
          <w:p w14:paraId="2BB54D3B" w14:textId="77777777" w:rsidR="00E34B6A" w:rsidRPr="00665CEE" w:rsidRDefault="00E34B6A" w:rsidP="00E34B6A">
            <w:pPr>
              <w:spacing w:after="0" w:line="360" w:lineRule="auto"/>
              <w:ind w:firstLine="708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557B4CC" w14:textId="77777777" w:rsidR="00E34B6A" w:rsidRPr="00665CEE" w:rsidRDefault="00E34B6A" w:rsidP="0048548D">
      <w:pPr>
        <w:spacing w:after="0" w:line="360" w:lineRule="auto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0BFC203" w14:textId="77777777" w:rsidR="00CD05BA" w:rsidRPr="00665CEE" w:rsidRDefault="0048548D" w:rsidP="0048548D">
      <w:pPr>
        <w:spacing w:after="0" w:line="360" w:lineRule="auto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  <w:r w:rsidRPr="00665CEE">
        <w:rPr>
          <w:rFonts w:eastAsia="Times New Roman" w:cstheme="minorHAnsi"/>
          <w:sz w:val="24"/>
          <w:szCs w:val="24"/>
          <w:lang w:eastAsia="pl-PL"/>
        </w:rPr>
        <w:t>Oś</w:t>
      </w:r>
      <w:r w:rsidR="00CD05BA" w:rsidRPr="00665CEE">
        <w:rPr>
          <w:rFonts w:eastAsia="Times New Roman" w:cstheme="minorHAnsi"/>
          <w:sz w:val="24"/>
          <w:szCs w:val="24"/>
          <w:lang w:eastAsia="pl-PL"/>
        </w:rPr>
        <w:t>wiadczam</w:t>
      </w:r>
      <w:r w:rsidRPr="00665CEE">
        <w:rPr>
          <w:rFonts w:eastAsia="Times New Roman" w:cstheme="minorHAnsi"/>
          <w:sz w:val="24"/>
          <w:szCs w:val="24"/>
          <w:lang w:eastAsia="pl-PL"/>
        </w:rPr>
        <w:t>/my</w:t>
      </w:r>
      <w:r w:rsidR="00CD05BA" w:rsidRPr="00665CEE">
        <w:rPr>
          <w:rFonts w:eastAsia="Times New Roman" w:cstheme="minorHAnsi"/>
          <w:sz w:val="24"/>
          <w:szCs w:val="24"/>
          <w:lang w:eastAsia="pl-PL"/>
        </w:rPr>
        <w:t>, że wszystki</w:t>
      </w:r>
      <w:r w:rsidRPr="00665CEE">
        <w:rPr>
          <w:rFonts w:eastAsia="Times New Roman" w:cstheme="minorHAnsi"/>
          <w:sz w:val="24"/>
          <w:szCs w:val="24"/>
          <w:lang w:eastAsia="pl-PL"/>
        </w:rPr>
        <w:t xml:space="preserve">e </w:t>
      </w:r>
      <w:r w:rsidR="00CD05BA" w:rsidRPr="00665CEE">
        <w:rPr>
          <w:rFonts w:eastAsia="Times New Roman" w:cstheme="minorHAnsi"/>
          <w:sz w:val="24"/>
          <w:szCs w:val="24"/>
          <w:lang w:eastAsia="pl-PL"/>
        </w:rPr>
        <w:t xml:space="preserve">informacje podane powyżej są </w:t>
      </w:r>
      <w:r w:rsidR="00CD05BA" w:rsidRPr="00665CEE">
        <w:rPr>
          <w:rFonts w:eastAsia="Times New Roman" w:cstheme="minorHAnsi"/>
          <w:sz w:val="24"/>
          <w:szCs w:val="24"/>
          <w:lang w:eastAsia="pl-PL"/>
        </w:rPr>
        <w:br/>
        <w:t xml:space="preserve">zgodne z prawdą </w:t>
      </w:r>
      <w:r w:rsidRPr="00665CEE">
        <w:rPr>
          <w:rFonts w:eastAsia="Times New Roman" w:cstheme="minorHAnsi"/>
          <w:sz w:val="24"/>
          <w:szCs w:val="24"/>
          <w:lang w:eastAsia="pl-PL"/>
        </w:rPr>
        <w:t>i aktualne na dzień złożenia oferty nadto, że jestem/</w:t>
      </w:r>
      <w:proofErr w:type="spellStart"/>
      <w:r w:rsidRPr="00665CEE">
        <w:rPr>
          <w:rFonts w:eastAsia="Times New Roman" w:cstheme="minorHAnsi"/>
          <w:sz w:val="24"/>
          <w:szCs w:val="24"/>
          <w:lang w:eastAsia="pl-PL"/>
        </w:rPr>
        <w:t>śmy</w:t>
      </w:r>
      <w:proofErr w:type="spellEnd"/>
      <w:r w:rsidR="00CD05BA" w:rsidRPr="00665CEE">
        <w:rPr>
          <w:rFonts w:eastAsia="Times New Roman" w:cstheme="minorHAnsi"/>
          <w:sz w:val="24"/>
          <w:szCs w:val="24"/>
          <w:lang w:eastAsia="pl-PL"/>
        </w:rPr>
        <w:t xml:space="preserve"> świadom</w:t>
      </w:r>
      <w:r w:rsidRPr="00665CEE">
        <w:rPr>
          <w:rFonts w:eastAsia="Times New Roman" w:cstheme="minorHAnsi"/>
          <w:sz w:val="24"/>
          <w:szCs w:val="24"/>
          <w:lang w:eastAsia="pl-PL"/>
        </w:rPr>
        <w:t xml:space="preserve">y/a/mi </w:t>
      </w:r>
      <w:r w:rsidR="00CD05BA" w:rsidRPr="00665CEE">
        <w:rPr>
          <w:rFonts w:eastAsia="Times New Roman" w:cstheme="minorHAnsi"/>
          <w:sz w:val="24"/>
          <w:szCs w:val="24"/>
          <w:lang w:eastAsia="pl-PL"/>
        </w:rPr>
        <w:t xml:space="preserve">konsekwencji </w:t>
      </w:r>
      <w:r w:rsidR="002454D3" w:rsidRPr="00665CEE">
        <w:rPr>
          <w:rFonts w:eastAsia="Times New Roman" w:cstheme="minorHAnsi"/>
          <w:sz w:val="24"/>
          <w:szCs w:val="24"/>
          <w:lang w:eastAsia="pl-PL"/>
        </w:rPr>
        <w:t xml:space="preserve">podania </w:t>
      </w:r>
      <w:r w:rsidR="00CD05BA" w:rsidRPr="00665CEE">
        <w:rPr>
          <w:rFonts w:eastAsia="Times New Roman" w:cstheme="minorHAnsi"/>
          <w:sz w:val="24"/>
          <w:szCs w:val="24"/>
          <w:lang w:eastAsia="pl-PL"/>
        </w:rPr>
        <w:t>Zamawiając</w:t>
      </w:r>
      <w:r w:rsidR="002454D3" w:rsidRPr="00665CEE">
        <w:rPr>
          <w:rFonts w:eastAsia="Times New Roman" w:cstheme="minorHAnsi"/>
          <w:sz w:val="24"/>
          <w:szCs w:val="24"/>
          <w:lang w:eastAsia="pl-PL"/>
        </w:rPr>
        <w:t>emu błędnych informacji</w:t>
      </w:r>
      <w:r w:rsidR="00CD05BA" w:rsidRPr="00665CEE">
        <w:rPr>
          <w:rFonts w:eastAsia="Times New Roman" w:cstheme="minorHAnsi"/>
          <w:sz w:val="24"/>
          <w:szCs w:val="24"/>
          <w:lang w:eastAsia="pl-PL"/>
        </w:rPr>
        <w:t>.</w:t>
      </w:r>
    </w:p>
    <w:p w14:paraId="6782C700" w14:textId="77777777" w:rsidR="00CD05BA" w:rsidRPr="00665CEE" w:rsidRDefault="00CD05BA" w:rsidP="0048548D">
      <w:pPr>
        <w:spacing w:line="360" w:lineRule="auto"/>
        <w:ind w:left="720"/>
        <w:jc w:val="both"/>
        <w:rPr>
          <w:rFonts w:cstheme="minorHAnsi"/>
          <w:sz w:val="24"/>
          <w:szCs w:val="24"/>
        </w:rPr>
      </w:pPr>
    </w:p>
    <w:p w14:paraId="1F194A01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lastRenderedPageBreak/>
        <w:t>2.</w:t>
      </w:r>
      <w:r w:rsidRPr="00665CEE">
        <w:rPr>
          <w:rFonts w:cstheme="minorHAnsi"/>
          <w:sz w:val="24"/>
          <w:szCs w:val="24"/>
        </w:rPr>
        <w:tab/>
        <w:t>Do oferty dołączono następujące dokumenty:</w:t>
      </w:r>
    </w:p>
    <w:p w14:paraId="2838DDA2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>- ……………………………….………………………………………………………………</w:t>
      </w:r>
    </w:p>
    <w:p w14:paraId="289B5E74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>- ……………………………….………………………………………………………………</w:t>
      </w:r>
    </w:p>
    <w:p w14:paraId="6B83505F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>- ……………………………….………………………………………………………………</w:t>
      </w:r>
    </w:p>
    <w:p w14:paraId="27AF2A40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>- ……………………………….………………………………………………………………</w:t>
      </w:r>
    </w:p>
    <w:p w14:paraId="05F495B9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>- ……………………………….………………………………………………………………</w:t>
      </w:r>
    </w:p>
    <w:p w14:paraId="13207DBA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>*niepotrzebne skreślić</w:t>
      </w:r>
    </w:p>
    <w:p w14:paraId="6083FFCA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</w:p>
    <w:p w14:paraId="42F8E391" w14:textId="77777777" w:rsidR="002454D3" w:rsidRPr="00665CEE" w:rsidRDefault="00CD05BA" w:rsidP="00CD05BA">
      <w:pPr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 xml:space="preserve">…………..……....., dn. _ _ . _ _ . _ _ _ _ r.            </w:t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  <w:t xml:space="preserve">     </w:t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  <w:t xml:space="preserve">                        (miejscowość)</w:t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  <w:t xml:space="preserve">              </w:t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</w:r>
    </w:p>
    <w:p w14:paraId="613EFCD4" w14:textId="77777777" w:rsidR="00CD05BA" w:rsidRPr="00665CEE" w:rsidRDefault="00CD05BA" w:rsidP="002454D3">
      <w:pPr>
        <w:ind w:left="3540" w:firstLine="708"/>
        <w:rPr>
          <w:rFonts w:cstheme="minorHAnsi"/>
          <w:sz w:val="24"/>
          <w:szCs w:val="24"/>
        </w:rPr>
      </w:pPr>
      <w:r w:rsidRPr="00665CEE">
        <w:rPr>
          <w:rFonts w:cstheme="minorHAnsi"/>
          <w:sz w:val="24"/>
          <w:szCs w:val="24"/>
        </w:rPr>
        <w:t>………………………..…………….</w:t>
      </w:r>
      <w:r w:rsidRPr="00665CEE">
        <w:rPr>
          <w:rFonts w:cstheme="minorHAnsi"/>
          <w:sz w:val="24"/>
          <w:szCs w:val="24"/>
        </w:rPr>
        <w:br/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</w:r>
      <w:r w:rsidRPr="00665CEE">
        <w:rPr>
          <w:rFonts w:cstheme="minorHAnsi"/>
          <w:sz w:val="24"/>
          <w:szCs w:val="24"/>
        </w:rPr>
        <w:tab/>
        <w:t>(czytelny podpis osoby upoważnionej)</w:t>
      </w:r>
    </w:p>
    <w:p w14:paraId="487631F9" w14:textId="77777777" w:rsidR="00CD05BA" w:rsidRPr="00665CEE" w:rsidRDefault="00CD05BA" w:rsidP="00CD05BA">
      <w:pPr>
        <w:spacing w:after="0" w:line="240" w:lineRule="auto"/>
        <w:ind w:left="720"/>
        <w:contextualSpacing/>
        <w:rPr>
          <w:rFonts w:cstheme="minorHAnsi"/>
          <w:sz w:val="24"/>
          <w:szCs w:val="24"/>
        </w:rPr>
      </w:pPr>
    </w:p>
    <w:p w14:paraId="7967F8F1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</w:p>
    <w:p w14:paraId="24C62D70" w14:textId="77777777" w:rsidR="00CD05BA" w:rsidRPr="00665CEE" w:rsidRDefault="00CD05BA" w:rsidP="00CD05BA">
      <w:pPr>
        <w:rPr>
          <w:rFonts w:cstheme="minorHAnsi"/>
          <w:sz w:val="24"/>
          <w:szCs w:val="24"/>
        </w:rPr>
      </w:pPr>
    </w:p>
    <w:p w14:paraId="61C9ED23" w14:textId="77777777" w:rsidR="00CD05BA" w:rsidRPr="00665CEE" w:rsidRDefault="00CD05BA" w:rsidP="006B5B97">
      <w:pPr>
        <w:rPr>
          <w:rFonts w:cstheme="minorHAnsi"/>
          <w:b/>
        </w:rPr>
      </w:pPr>
    </w:p>
    <w:sectPr w:rsidR="00CD05BA" w:rsidRPr="00665CEE" w:rsidSect="00245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B9FD3" w14:textId="77777777" w:rsidR="004858DC" w:rsidRDefault="004858DC" w:rsidP="00DC28ED">
      <w:r>
        <w:separator/>
      </w:r>
    </w:p>
  </w:endnote>
  <w:endnote w:type="continuationSeparator" w:id="0">
    <w:p w14:paraId="2DEF4ADA" w14:textId="77777777" w:rsidR="004858DC" w:rsidRDefault="004858DC" w:rsidP="00DC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enQuanYi Micro Hei">
    <w:altName w:val="Times New Roman"/>
    <w:charset w:val="EE"/>
    <w:family w:val="auto"/>
    <w:pitch w:val="variable"/>
  </w:font>
  <w:font w:name="Lohit Hindi">
    <w:altName w:val="Times New Roman"/>
    <w:charset w:val="EE"/>
    <w:family w:val="auto"/>
    <w:pitch w:val="variable"/>
  </w:font>
  <w:font w:name="Bureau EFN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A98B8" w14:textId="77777777" w:rsidR="005C2D07" w:rsidRDefault="005C2D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8481991"/>
  <w:p w14:paraId="7FE6D6CF" w14:textId="77777777" w:rsidR="008A05CF" w:rsidRPr="001B4236" w:rsidRDefault="008A05CF" w:rsidP="008A05CF">
    <w:pPr>
      <w:pStyle w:val="Stopka"/>
      <w:jc w:val="center"/>
      <w:rPr>
        <w:rFonts w:asciiTheme="minorHAnsi" w:hAnsiTheme="minorHAnsi" w:cstheme="minorHAnsi"/>
        <w:bCs/>
        <w:color w:val="435470"/>
        <w:sz w:val="18"/>
        <w:szCs w:val="18"/>
      </w:rPr>
    </w:pPr>
    <w:r w:rsidRPr="001B4236">
      <w:rPr>
        <w:rFonts w:asciiTheme="minorHAnsi" w:hAnsiTheme="minorHAnsi" w:cstheme="minorHAnsi"/>
        <w:b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4A5E9E" wp14:editId="4B1C8035">
              <wp:simplePos x="0" y="0"/>
              <wp:positionH relativeFrom="margin">
                <wp:align>left</wp:align>
              </wp:positionH>
              <wp:positionV relativeFrom="paragraph">
                <wp:posOffset>-138430</wp:posOffset>
              </wp:positionV>
              <wp:extent cx="5695950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43547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89D226" id="Łącznik prosty 1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-10.9pt" to="448.5pt,-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" strokecolor="#435470" strokeweight="1.5pt">
              <v:stroke joinstyle="miter"/>
              <w10:wrap anchorx="margin"/>
            </v:line>
          </w:pict>
        </mc:Fallback>
      </mc:AlternateConten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>Ośrodek Doskonalenia Nauczycieli w Białymstoku działający w ramach Centrum Edukacji Nauczycieli w Białymstoku</w:t>
    </w:r>
  </w:p>
  <w:p w14:paraId="55CBD229" w14:textId="77777777" w:rsidR="008A05CF" w:rsidRPr="001B4236" w:rsidRDefault="008A05CF" w:rsidP="008A05CF">
    <w:pPr>
      <w:pStyle w:val="Stopka"/>
      <w:jc w:val="center"/>
      <w:rPr>
        <w:rFonts w:asciiTheme="minorHAnsi" w:hAnsiTheme="minorHAnsi" w:cstheme="minorHAnsi"/>
        <w:bCs/>
        <w:color w:val="435470"/>
        <w:sz w:val="18"/>
        <w:szCs w:val="18"/>
      </w:rPr>
    </w:pPr>
    <w:r w:rsidRPr="001B4236">
      <w:rPr>
        <w:rFonts w:asciiTheme="minorHAnsi" w:hAnsiTheme="minorHAnsi" w:cstheme="minorHAnsi"/>
        <w:bCs/>
        <w:color w:val="435470"/>
        <w:sz w:val="18"/>
        <w:szCs w:val="18"/>
      </w:rPr>
      <w:t>posiada akredytację Podlaskiego Kuratora Oświaty –</w:t>
    </w:r>
    <w:r w:rsidRPr="001B4236">
      <w:rPr>
        <w:bCs/>
        <w:sz w:val="18"/>
        <w:szCs w:val="18"/>
      </w:rPr>
      <w:t xml:space="preserve"> 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decyzja Nr </w:t>
    </w:r>
    <w:r>
      <w:rPr>
        <w:rFonts w:asciiTheme="minorHAnsi" w:hAnsiTheme="minorHAnsi" w:cstheme="minorHAnsi"/>
        <w:bCs/>
        <w:color w:val="435470"/>
        <w:sz w:val="18"/>
        <w:szCs w:val="18"/>
      </w:rPr>
      <w:t xml:space="preserve">NP.5470.7.2025 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>z dnia 1</w:t>
    </w:r>
    <w:r>
      <w:rPr>
        <w:rFonts w:asciiTheme="minorHAnsi" w:hAnsiTheme="minorHAnsi" w:cstheme="minorHAnsi"/>
        <w:bCs/>
        <w:color w:val="435470"/>
        <w:sz w:val="18"/>
        <w:szCs w:val="18"/>
      </w:rPr>
      <w:t>0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 lipca 202</w:t>
    </w:r>
    <w:r>
      <w:rPr>
        <w:rFonts w:asciiTheme="minorHAnsi" w:hAnsiTheme="minorHAnsi" w:cstheme="minorHAnsi"/>
        <w:bCs/>
        <w:color w:val="435470"/>
        <w:sz w:val="18"/>
        <w:szCs w:val="18"/>
      </w:rPr>
      <w:t>5</w:t>
    </w:r>
    <w:r w:rsidRPr="001B4236">
      <w:rPr>
        <w:rFonts w:asciiTheme="minorHAnsi" w:hAnsiTheme="minorHAnsi" w:cstheme="minorHAnsi"/>
        <w:bCs/>
        <w:color w:val="435470"/>
        <w:sz w:val="18"/>
        <w:szCs w:val="18"/>
      </w:rPr>
      <w:t xml:space="preserve"> roku</w:t>
    </w:r>
  </w:p>
  <w:bookmarkEnd w:id="1"/>
  <w:p w14:paraId="7949F250" w14:textId="4DFD0CF4" w:rsidR="00DC28ED" w:rsidRPr="008A05CF" w:rsidRDefault="00DC28ED" w:rsidP="008A05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7795C" w14:textId="77777777" w:rsidR="005C2D07" w:rsidRDefault="005C2D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E6E27" w14:textId="77777777" w:rsidR="004858DC" w:rsidRDefault="004858DC" w:rsidP="00DC28ED">
      <w:r>
        <w:separator/>
      </w:r>
    </w:p>
  </w:footnote>
  <w:footnote w:type="continuationSeparator" w:id="0">
    <w:p w14:paraId="4D3DB46C" w14:textId="77777777" w:rsidR="004858DC" w:rsidRDefault="004858DC" w:rsidP="00DC28ED">
      <w:r>
        <w:continuationSeparator/>
      </w:r>
    </w:p>
  </w:footnote>
  <w:footnote w:id="1">
    <w:p w14:paraId="1A6C9DE9" w14:textId="77777777" w:rsidR="00CD05BA" w:rsidRPr="00E34B6A" w:rsidRDefault="00CD05BA" w:rsidP="00CD05BA">
      <w:pPr>
        <w:pStyle w:val="Tekstprzypisudolnego"/>
      </w:pPr>
      <w:r w:rsidRPr="00E34B6A">
        <w:rPr>
          <w:rStyle w:val="Odwoanieprzypisudolnego"/>
        </w:rPr>
        <w:footnoteRef/>
      </w:r>
      <w:r w:rsidRPr="00E34B6A">
        <w:t xml:space="preserve"> Należy podać liczbę przeprowadzonych przez Wykonawcę szkoleń.</w:t>
      </w:r>
    </w:p>
  </w:footnote>
  <w:footnote w:id="2">
    <w:p w14:paraId="53F2C34B" w14:textId="77777777" w:rsidR="00E34B6A" w:rsidRDefault="00E34B6A" w:rsidP="00303A5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podać liczbę lat zarządzania placówką oświatową lub liczbę lat pracy w mediach</w:t>
      </w:r>
      <w:r w:rsidR="00303A5B">
        <w:t xml:space="preserve"> lub liczbę lat pracy </w:t>
      </w:r>
      <w:r w:rsidR="00303A5B" w:rsidRPr="00303A5B">
        <w:t xml:space="preserve">w przedszkolu/szkole/placówce oświatowej na stanowisku związanym z obsługą księgową </w:t>
      </w:r>
      <w:r>
        <w:t xml:space="preserve"> w zależności od warunku udziału, określonego dla danej części.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9B79" w14:textId="77777777" w:rsidR="005C2D07" w:rsidRDefault="005C2D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5804"/>
    </w:tblGrid>
    <w:tr w:rsidR="002D3D71" w:rsidRPr="005C2D07" w14:paraId="467D2AC6" w14:textId="77777777" w:rsidTr="00C459EA">
      <w:tc>
        <w:tcPr>
          <w:tcW w:w="3256" w:type="dxa"/>
        </w:tcPr>
        <w:p w14:paraId="540749DD" w14:textId="77777777" w:rsidR="007729A5" w:rsidRDefault="004B62FC" w:rsidP="007729A5">
          <w:pPr>
            <w:pStyle w:val="Naglwek1"/>
            <w:outlineLvl w:val="0"/>
            <w:rPr>
              <w:rFonts w:cstheme="minorHAnsi"/>
              <w:b/>
              <w:sz w:val="36"/>
              <w:szCs w:val="40"/>
            </w:rPr>
          </w:pPr>
          <w:r>
            <w:rPr>
              <w:noProof/>
            </w:rPr>
            <w:drawing>
              <wp:inline distT="0" distB="0" distL="0" distR="0" wp14:anchorId="04E39919" wp14:editId="2A750F94">
                <wp:extent cx="1802296" cy="647700"/>
                <wp:effectExtent l="0" t="0" r="762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516" cy="6524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04" w:type="dxa"/>
        </w:tcPr>
        <w:p w14:paraId="3BC00FB2" w14:textId="77777777" w:rsidR="005C2D07" w:rsidRPr="005C2D07" w:rsidRDefault="005C2D07" w:rsidP="005C2D07">
          <w:pPr>
            <w:keepNext/>
            <w:jc w:val="right"/>
            <w:outlineLvl w:val="0"/>
            <w:rPr>
              <w:rFonts w:ascii="Calibri" w:eastAsia="Times New Roman" w:hAnsi="Calibri" w:cs="Calibri"/>
              <w:b/>
              <w:sz w:val="28"/>
              <w:szCs w:val="28"/>
              <w:lang w:eastAsia="pl-PL"/>
            </w:rPr>
          </w:pPr>
          <w:r w:rsidRPr="005C2D07">
            <w:rPr>
              <w:rFonts w:ascii="Calibri" w:eastAsia="Times New Roman" w:hAnsi="Calibri" w:cs="Calibri"/>
              <w:b/>
              <w:sz w:val="28"/>
              <w:szCs w:val="28"/>
              <w:lang w:eastAsia="pl-PL"/>
            </w:rPr>
            <w:t>Centrum Edukacji Nauczycieli w Białymstoku</w:t>
          </w:r>
        </w:p>
        <w:p w14:paraId="5226FADA" w14:textId="77777777" w:rsidR="005C2D07" w:rsidRPr="005C2D07" w:rsidRDefault="005C2D07" w:rsidP="005C2D07">
          <w:pPr>
            <w:spacing w:after="160" w:line="259" w:lineRule="auto"/>
            <w:jc w:val="right"/>
            <w:rPr>
              <w:rFonts w:ascii="Calibri" w:hAnsi="Calibri" w:cs="Calibri"/>
              <w:sz w:val="28"/>
            </w:rPr>
          </w:pPr>
          <w:r w:rsidRPr="005C2D07">
            <w:rPr>
              <w:rFonts w:ascii="Calibri" w:hAnsi="Calibri" w:cs="Calibri"/>
              <w:sz w:val="28"/>
            </w:rPr>
            <w:t xml:space="preserve">      15-016 Białystok, ul. Złota 4</w:t>
          </w:r>
        </w:p>
        <w:p w14:paraId="3C725935" w14:textId="77777777" w:rsidR="005C2D07" w:rsidRPr="00384815" w:rsidRDefault="005C2D07" w:rsidP="005C2D07">
          <w:pPr>
            <w:keepNext/>
            <w:jc w:val="right"/>
            <w:outlineLvl w:val="0"/>
            <w:rPr>
              <w:rFonts w:ascii="Calibri" w:eastAsia="Times New Roman" w:hAnsi="Calibri" w:cs="Calibri"/>
              <w:sz w:val="24"/>
              <w:szCs w:val="20"/>
              <w:lang w:eastAsia="pl-PL"/>
            </w:rPr>
          </w:pPr>
          <w:r w:rsidRPr="00384815">
            <w:rPr>
              <w:rFonts w:ascii="Calibri" w:eastAsia="Times New Roman" w:hAnsi="Calibri" w:cs="Calibri"/>
              <w:sz w:val="24"/>
              <w:szCs w:val="20"/>
              <w:lang w:eastAsia="pl-PL"/>
            </w:rPr>
            <w:t xml:space="preserve">tel. 85 7329 867 (869) </w:t>
          </w:r>
        </w:p>
        <w:p w14:paraId="2A20C6F3" w14:textId="50113240" w:rsidR="007729A5" w:rsidRPr="00384815" w:rsidRDefault="005C2D07" w:rsidP="005C2D07">
          <w:pPr>
            <w:pStyle w:val="Naglwek1"/>
            <w:jc w:val="right"/>
            <w:outlineLvl w:val="0"/>
            <w:rPr>
              <w:rFonts w:cstheme="minorHAnsi"/>
              <w:b/>
              <w:sz w:val="36"/>
              <w:szCs w:val="40"/>
            </w:rPr>
          </w:pPr>
          <w:r w:rsidRPr="00384815">
            <w:rPr>
              <w:rFonts w:ascii="Calibri" w:eastAsiaTheme="minorHAnsi" w:hAnsi="Calibri" w:cs="Calibri"/>
              <w:sz w:val="24"/>
              <w:szCs w:val="22"/>
              <w:lang w:eastAsia="en-US"/>
            </w:rPr>
            <w:t>cen@cen.bialystok.pl, www.cen.bialystok.pl</w:t>
          </w:r>
        </w:p>
      </w:tc>
    </w:tr>
  </w:tbl>
  <w:p w14:paraId="4ADEC73E" w14:textId="77777777" w:rsidR="007729A5" w:rsidRPr="007729A5" w:rsidRDefault="007729A5" w:rsidP="007729A5">
    <w:pPr>
      <w:rPr>
        <w:rFonts w:cstheme="minorHAnsi"/>
        <w:sz w:val="24"/>
      </w:rPr>
    </w:pPr>
    <w:r>
      <w:rPr>
        <w:rFonts w:cs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B2897C" wp14:editId="685148CA">
              <wp:simplePos x="0" y="0"/>
              <wp:positionH relativeFrom="column">
                <wp:posOffset>4445</wp:posOffset>
              </wp:positionH>
              <wp:positionV relativeFrom="paragraph">
                <wp:posOffset>145415</wp:posOffset>
              </wp:positionV>
              <wp:extent cx="5695950" cy="0"/>
              <wp:effectExtent l="0" t="0" r="19050" b="1905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959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43547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001ECB" id="Łącznik prosty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1.45pt" to="448.8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" strokecolor="#435470" strokeweight="1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695EF" w14:textId="77777777" w:rsidR="005C2D07" w:rsidRDefault="005C2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602A6"/>
    <w:multiLevelType w:val="hybridMultilevel"/>
    <w:tmpl w:val="679C25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E7366"/>
    <w:multiLevelType w:val="hybridMultilevel"/>
    <w:tmpl w:val="5872A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F6C95"/>
    <w:multiLevelType w:val="hybridMultilevel"/>
    <w:tmpl w:val="D2B89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F6D12"/>
    <w:multiLevelType w:val="hybridMultilevel"/>
    <w:tmpl w:val="0F56BBB8"/>
    <w:lvl w:ilvl="0" w:tplc="04150017">
      <w:start w:val="1"/>
      <w:numFmt w:val="lowerLetter"/>
      <w:lvlText w:val="%1)"/>
      <w:lvlJc w:val="left"/>
      <w:pPr>
        <w:ind w:left="2565" w:hanging="360"/>
      </w:pPr>
    </w:lvl>
    <w:lvl w:ilvl="1" w:tplc="04150019" w:tentative="1">
      <w:start w:val="1"/>
      <w:numFmt w:val="lowerLetter"/>
      <w:lvlText w:val="%2."/>
      <w:lvlJc w:val="left"/>
      <w:pPr>
        <w:ind w:left="3285" w:hanging="360"/>
      </w:pPr>
    </w:lvl>
    <w:lvl w:ilvl="2" w:tplc="0415001B" w:tentative="1">
      <w:start w:val="1"/>
      <w:numFmt w:val="lowerRoman"/>
      <w:lvlText w:val="%3."/>
      <w:lvlJc w:val="right"/>
      <w:pPr>
        <w:ind w:left="4005" w:hanging="180"/>
      </w:pPr>
    </w:lvl>
    <w:lvl w:ilvl="3" w:tplc="0415000F" w:tentative="1">
      <w:start w:val="1"/>
      <w:numFmt w:val="decimal"/>
      <w:lvlText w:val="%4."/>
      <w:lvlJc w:val="left"/>
      <w:pPr>
        <w:ind w:left="4725" w:hanging="360"/>
      </w:pPr>
    </w:lvl>
    <w:lvl w:ilvl="4" w:tplc="04150019" w:tentative="1">
      <w:start w:val="1"/>
      <w:numFmt w:val="lowerLetter"/>
      <w:lvlText w:val="%5."/>
      <w:lvlJc w:val="left"/>
      <w:pPr>
        <w:ind w:left="5445" w:hanging="360"/>
      </w:pPr>
    </w:lvl>
    <w:lvl w:ilvl="5" w:tplc="0415001B" w:tentative="1">
      <w:start w:val="1"/>
      <w:numFmt w:val="lowerRoman"/>
      <w:lvlText w:val="%6."/>
      <w:lvlJc w:val="right"/>
      <w:pPr>
        <w:ind w:left="6165" w:hanging="180"/>
      </w:pPr>
    </w:lvl>
    <w:lvl w:ilvl="6" w:tplc="0415000F" w:tentative="1">
      <w:start w:val="1"/>
      <w:numFmt w:val="decimal"/>
      <w:lvlText w:val="%7."/>
      <w:lvlJc w:val="left"/>
      <w:pPr>
        <w:ind w:left="6885" w:hanging="360"/>
      </w:pPr>
    </w:lvl>
    <w:lvl w:ilvl="7" w:tplc="04150019" w:tentative="1">
      <w:start w:val="1"/>
      <w:numFmt w:val="lowerLetter"/>
      <w:lvlText w:val="%8."/>
      <w:lvlJc w:val="left"/>
      <w:pPr>
        <w:ind w:left="7605" w:hanging="360"/>
      </w:pPr>
    </w:lvl>
    <w:lvl w:ilvl="8" w:tplc="0415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4" w15:restartNumberingAfterBreak="0">
    <w:nsid w:val="370B70FC"/>
    <w:multiLevelType w:val="hybridMultilevel"/>
    <w:tmpl w:val="2E2E0254"/>
    <w:lvl w:ilvl="0" w:tplc="6F9665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175EC2"/>
    <w:multiLevelType w:val="hybridMultilevel"/>
    <w:tmpl w:val="F468DF9E"/>
    <w:lvl w:ilvl="0" w:tplc="7CFC6D0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18112254">
    <w:abstractNumId w:val="1"/>
  </w:num>
  <w:num w:numId="2" w16cid:durableId="454642148">
    <w:abstractNumId w:val="4"/>
  </w:num>
  <w:num w:numId="3" w16cid:durableId="869954254">
    <w:abstractNumId w:val="5"/>
  </w:num>
  <w:num w:numId="4" w16cid:durableId="1286887323">
    <w:abstractNumId w:val="3"/>
  </w:num>
  <w:num w:numId="5" w16cid:durableId="448474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790313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45403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0960844">
    <w:abstractNumId w:val="0"/>
  </w:num>
  <w:num w:numId="9" w16cid:durableId="1655915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A07"/>
    <w:rsid w:val="0002420D"/>
    <w:rsid w:val="000319E4"/>
    <w:rsid w:val="00046F37"/>
    <w:rsid w:val="000601D8"/>
    <w:rsid w:val="00085322"/>
    <w:rsid w:val="0009035E"/>
    <w:rsid w:val="00097B97"/>
    <w:rsid w:val="0012672D"/>
    <w:rsid w:val="001703DC"/>
    <w:rsid w:val="001A5237"/>
    <w:rsid w:val="001A6FD1"/>
    <w:rsid w:val="001C7152"/>
    <w:rsid w:val="001D3BFE"/>
    <w:rsid w:val="001D6247"/>
    <w:rsid w:val="001D6C42"/>
    <w:rsid w:val="002010F4"/>
    <w:rsid w:val="002426AB"/>
    <w:rsid w:val="002454D3"/>
    <w:rsid w:val="00296D6C"/>
    <w:rsid w:val="002D3D71"/>
    <w:rsid w:val="002F640C"/>
    <w:rsid w:val="00303A5B"/>
    <w:rsid w:val="0031213A"/>
    <w:rsid w:val="0033767C"/>
    <w:rsid w:val="00377946"/>
    <w:rsid w:val="0038276B"/>
    <w:rsid w:val="00384815"/>
    <w:rsid w:val="0043235B"/>
    <w:rsid w:val="004332E0"/>
    <w:rsid w:val="00440455"/>
    <w:rsid w:val="00484800"/>
    <w:rsid w:val="0048548D"/>
    <w:rsid w:val="004858DC"/>
    <w:rsid w:val="004B62FC"/>
    <w:rsid w:val="00525F85"/>
    <w:rsid w:val="00534D37"/>
    <w:rsid w:val="005A408C"/>
    <w:rsid w:val="005C2D07"/>
    <w:rsid w:val="005C30FC"/>
    <w:rsid w:val="00665CEE"/>
    <w:rsid w:val="006B5B97"/>
    <w:rsid w:val="006E138D"/>
    <w:rsid w:val="00702950"/>
    <w:rsid w:val="00705214"/>
    <w:rsid w:val="00715B45"/>
    <w:rsid w:val="007729A5"/>
    <w:rsid w:val="007B1622"/>
    <w:rsid w:val="007B6A34"/>
    <w:rsid w:val="007F4BA6"/>
    <w:rsid w:val="00845652"/>
    <w:rsid w:val="00875E15"/>
    <w:rsid w:val="008A05CF"/>
    <w:rsid w:val="008F3859"/>
    <w:rsid w:val="00912503"/>
    <w:rsid w:val="00997A07"/>
    <w:rsid w:val="009B2CE7"/>
    <w:rsid w:val="009D2612"/>
    <w:rsid w:val="009D6F07"/>
    <w:rsid w:val="009F5663"/>
    <w:rsid w:val="00A47D6E"/>
    <w:rsid w:val="00A80A29"/>
    <w:rsid w:val="00AA71B3"/>
    <w:rsid w:val="00AF67E1"/>
    <w:rsid w:val="00B02AE3"/>
    <w:rsid w:val="00B220CE"/>
    <w:rsid w:val="00B5276F"/>
    <w:rsid w:val="00B803CA"/>
    <w:rsid w:val="00BC51DE"/>
    <w:rsid w:val="00BE73AD"/>
    <w:rsid w:val="00C17011"/>
    <w:rsid w:val="00C23E24"/>
    <w:rsid w:val="00CC2F11"/>
    <w:rsid w:val="00CC58CC"/>
    <w:rsid w:val="00CD05BA"/>
    <w:rsid w:val="00D24681"/>
    <w:rsid w:val="00D43AAB"/>
    <w:rsid w:val="00D62F38"/>
    <w:rsid w:val="00D718A1"/>
    <w:rsid w:val="00D852CA"/>
    <w:rsid w:val="00DB3022"/>
    <w:rsid w:val="00DC28ED"/>
    <w:rsid w:val="00E14C80"/>
    <w:rsid w:val="00E34B6A"/>
    <w:rsid w:val="00E42D49"/>
    <w:rsid w:val="00E4474E"/>
    <w:rsid w:val="00ED01F0"/>
    <w:rsid w:val="00ED0B0C"/>
    <w:rsid w:val="00ED2A09"/>
    <w:rsid w:val="00EE1F84"/>
    <w:rsid w:val="00F42D7F"/>
    <w:rsid w:val="00F85FB1"/>
    <w:rsid w:val="00FA3C4E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E2DE4"/>
  <w15:chartTrackingRefBased/>
  <w15:docId w15:val="{85795D34-CBCA-4035-9EDF-24D9E84B8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B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lwek1">
    <w:name w:val="Naglówek 1"/>
    <w:basedOn w:val="Normalny"/>
    <w:next w:val="Normalny"/>
    <w:rsid w:val="00DC28ED"/>
    <w:pPr>
      <w:keepNext/>
      <w:spacing w:after="0" w:line="240" w:lineRule="auto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28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C28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C28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C28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F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F3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C58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7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05B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05B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CD05BA"/>
    <w:rPr>
      <w:vertAlign w:val="superscript"/>
    </w:rPr>
  </w:style>
  <w:style w:type="paragraph" w:customStyle="1" w:styleId="pkt">
    <w:name w:val="pkt"/>
    <w:basedOn w:val="Normalny"/>
    <w:rsid w:val="00CD05BA"/>
    <w:pPr>
      <w:widowControl w:val="0"/>
      <w:suppressAutoHyphens/>
      <w:spacing w:before="60" w:after="60" w:line="240" w:lineRule="auto"/>
      <w:ind w:left="851" w:hanging="295"/>
      <w:jc w:val="both"/>
    </w:pPr>
    <w:rPr>
      <w:rFonts w:ascii="Times New Roman" w:eastAsia="WenQuanYi Micro Hei" w:hAnsi="Times New Roman" w:cs="Lohit Hind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7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\Downloads\nowa%20firm&#243;wka%20od%2021-06-2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9043F-919A-47B8-83E2-BE9556CC8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nowa firmówka od 21-06-21</Template>
  <TotalTime>31</TotalTime>
  <Pages>3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</dc:creator>
  <cp:keywords/>
  <dc:description/>
  <cp:lastModifiedBy>Katarzyna Gagan</cp:lastModifiedBy>
  <cp:revision>5</cp:revision>
  <cp:lastPrinted>2025-09-11T09:17:00Z</cp:lastPrinted>
  <dcterms:created xsi:type="dcterms:W3CDTF">2026-04-24T10:19:00Z</dcterms:created>
  <dcterms:modified xsi:type="dcterms:W3CDTF">2026-04-28T11:00:00Z</dcterms:modified>
</cp:coreProperties>
</file>